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4f1d7" w14:paraId="604f1d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1019D7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1019D7" w:rsidP="001019D7" w:rsidR="001019D7" w:rsidRPr="001019D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019D7" w:rsidP="001019D7" w:rsidR="001019D7" w:rsidRPr="001019D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1019D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1019D7" w:rsidP="001019D7" w:rsidR="001019D7" w:rsidRPr="001019D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1019D7">
        <w:rPr>
          <w:rFonts w:cs="Times New Roman" w:eastAsia="Times New Roman"/>
          <w:szCs w:val="20"/>
          <w:lang w:eastAsia="hr-HR"/>
        </w:rPr>
        <w:t xml:space="preserve">               6 St-1365/2016-2.</w:t>
      </w:r>
    </w:p>
    <w:p w:rsidRDefault="001019D7" w:rsidP="001019D7" w:rsidR="001019D7" w:rsidRPr="001019D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019D7" w:rsidP="001019D7" w:rsidR="001019D7" w:rsidRPr="001019D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019D7" w:rsidP="001019D7" w:rsidR="001019D7" w:rsidRPr="001019D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019D7" w:rsidP="001019D7" w:rsidR="001019D7" w:rsidRPr="001019D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019D7">
        <w:rPr>
          <w:rFonts w:cs="Times New Roman" w:eastAsia="Times New Roman"/>
          <w:szCs w:val="20"/>
          <w:lang w:eastAsia="hr-HR"/>
        </w:rPr>
        <w:t>O G L A S</w:t>
      </w:r>
    </w:p>
    <w:p w:rsidRDefault="001019D7" w:rsidP="001019D7" w:rsidR="001019D7" w:rsidRPr="001019D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019D7" w:rsidP="001019D7" w:rsidR="001019D7" w:rsidRPr="001019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019D7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</w:t>
      </w:r>
      <w:proofErr w:type="spellStart"/>
      <w:r w:rsidRPr="001019D7">
        <w:rPr>
          <w:rFonts w:cs="Times New Roman" w:eastAsia="Times New Roman"/>
          <w:szCs w:val="20"/>
          <w:lang w:eastAsia="hr-HR"/>
        </w:rPr>
        <w:t>Kairos</w:t>
      </w:r>
      <w:proofErr w:type="spellEnd"/>
      <w:r w:rsidRPr="001019D7">
        <w:rPr>
          <w:rFonts w:cs="Times New Roman" w:eastAsia="Times New Roman"/>
          <w:szCs w:val="20"/>
          <w:lang w:eastAsia="hr-HR"/>
        </w:rPr>
        <w:t xml:space="preserve"> MSS d.o.o. za usluge, Bjelovar, Frana Supila 11, MBS: 080030640, OIB: 80658348956,  koji se vodi kod ovoga suda pod brojem St-1365/2016, temeljem odredbe čl.430., 431. i 434. Stečajnog zakona (Narodne novine br. 71/15), objavljuje:</w:t>
      </w:r>
    </w:p>
    <w:p w:rsidRDefault="001019D7" w:rsidP="001019D7" w:rsidR="001019D7" w:rsidRPr="001019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019D7" w:rsidP="001019D7" w:rsidR="001019D7" w:rsidRPr="001019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019D7">
        <w:rPr>
          <w:rFonts w:cs="Times New Roman" w:eastAsia="Times New Roman"/>
          <w:szCs w:val="20"/>
          <w:lang w:eastAsia="hr-HR"/>
        </w:rPr>
        <w:t xml:space="preserve">I. Na dan 23. rujna 2016. dužnik u Očevidniku redoslijeda osnova za plaćanje ima evidentirane neizvršene osnove za plaćanje u ukupnom iznosu od 7.380,05 kn, u koji iznos je uračunata kamata i naknada Financijske agencije za provedbu ovrhe na novčanim sredstvima.  </w:t>
      </w:r>
    </w:p>
    <w:p w:rsidRDefault="001019D7" w:rsidP="001019D7" w:rsidR="001019D7" w:rsidRPr="001019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019D7" w:rsidP="001019D7" w:rsidR="001019D7" w:rsidRPr="001019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019D7">
        <w:rPr>
          <w:rFonts w:cs="Times New Roman" w:eastAsia="Times New Roman"/>
          <w:szCs w:val="20"/>
          <w:lang w:eastAsia="hr-HR"/>
        </w:rPr>
        <w:t xml:space="preserve">II. Poziva se osoba ovlaštena za zastupanje dužnika – Dubravko </w:t>
      </w:r>
      <w:proofErr w:type="spellStart"/>
      <w:r w:rsidRPr="001019D7">
        <w:rPr>
          <w:rFonts w:cs="Times New Roman" w:eastAsia="Times New Roman"/>
          <w:szCs w:val="20"/>
          <w:lang w:eastAsia="hr-HR"/>
        </w:rPr>
        <w:t>Hlebec</w:t>
      </w:r>
      <w:proofErr w:type="spellEnd"/>
      <w:r w:rsidRPr="001019D7">
        <w:rPr>
          <w:rFonts w:cs="Times New Roman" w:eastAsia="Times New Roman"/>
          <w:szCs w:val="20"/>
          <w:lang w:eastAsia="hr-HR"/>
        </w:rPr>
        <w:t>, Bjelovar, Istarska 20/A, OIB: 69814244323, da u roku od 15 dana od objave ovog oglasa na mrežnoj stranici e-Oglasna ploča Trgovačkog suda u Bjelovaru podnese sudu javnobilježnički ovjerovljen popis imovine i obveza na propisanom obrascu.</w:t>
      </w:r>
    </w:p>
    <w:p w:rsidRDefault="001019D7" w:rsidP="001019D7" w:rsidR="001019D7" w:rsidRPr="001019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019D7" w:rsidP="001019D7" w:rsidR="001019D7" w:rsidRPr="001019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019D7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019D7" w:rsidP="001019D7" w:rsidR="001019D7" w:rsidRPr="001019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019D7" w:rsidP="001019D7" w:rsidR="001019D7" w:rsidRPr="001019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019D7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019D7" w:rsidP="001019D7" w:rsidR="001019D7" w:rsidRPr="001019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019D7" w:rsidP="001019D7" w:rsidR="001019D7" w:rsidRPr="001019D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019D7">
        <w:rPr>
          <w:rFonts w:cs="Times New Roman" w:eastAsia="Times New Roman"/>
          <w:szCs w:val="20"/>
          <w:lang w:eastAsia="hr-HR"/>
        </w:rPr>
        <w:t xml:space="preserve">U Bjelovaru 11. listopada 2016. </w:t>
      </w:r>
    </w:p>
    <w:p w:rsidRDefault="001019D7" w:rsidP="001019D7" w:rsidR="001019D7" w:rsidRPr="001019D7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1019D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1019D7" w:rsidP="001019D7" w:rsidR="001019D7" w:rsidRPr="001019D7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1019D7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1019D7" w:rsidP="001019D7" w:rsidR="001019D7" w:rsidRPr="001019D7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1019D7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1019D7" w:rsidP="001019D7" w:rsidR="001019D7" w:rsidRPr="001019D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019D7" w:rsidP="001019D7" w:rsidR="001019D7" w:rsidRPr="001019D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1019D7">
        <w:rPr>
          <w:rFonts w:cs="Times New Roman" w:eastAsia="Times New Roman"/>
          <w:szCs w:val="20"/>
          <w:lang w:eastAsia="hr-HR"/>
        </w:rPr>
        <w:t>Rj</w:t>
      </w:r>
      <w:proofErr w:type="spellEnd"/>
      <w:r w:rsidRPr="001019D7">
        <w:rPr>
          <w:rFonts w:cs="Times New Roman" w:eastAsia="Times New Roman"/>
          <w:szCs w:val="20"/>
          <w:lang w:eastAsia="hr-HR"/>
        </w:rPr>
        <w:t>.</w:t>
      </w:r>
    </w:p>
    <w:p w:rsidRDefault="001019D7" w:rsidP="001019D7" w:rsidR="001019D7" w:rsidRPr="001019D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019D7">
        <w:rPr>
          <w:rFonts w:cs="Times New Roman" w:eastAsia="Times New Roman"/>
          <w:szCs w:val="20"/>
          <w:lang w:eastAsia="hr-HR"/>
        </w:rPr>
        <w:t xml:space="preserve">I. DNA: dužniku putem mrežne stranice e-Oglasne ploče suda </w:t>
      </w:r>
    </w:p>
    <w:p w:rsidRDefault="001019D7" w:rsidP="001019D7" w:rsidR="001019D7" w:rsidRPr="001019D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019D7">
        <w:rPr>
          <w:rFonts w:cs="Times New Roman" w:eastAsia="Times New Roman"/>
          <w:szCs w:val="20"/>
          <w:lang w:eastAsia="hr-HR"/>
        </w:rPr>
        <w:t xml:space="preserve">            - zakonskom zastupniku dužnika putem pošte </w:t>
      </w:r>
    </w:p>
    <w:p w:rsidRDefault="001019D7" w:rsidP="001019D7" w:rsidR="001019D7" w:rsidRPr="001019D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019D7">
        <w:rPr>
          <w:rFonts w:cs="Times New Roman" w:eastAsia="Times New Roman"/>
          <w:szCs w:val="20"/>
          <w:lang w:eastAsia="hr-HR"/>
        </w:rPr>
        <w:t>II. Kal. 45 dana</w:t>
      </w:r>
    </w:p>
    <w:p w:rsidRDefault="001019D7" w:rsidP="001019D7" w:rsidR="001019D7" w:rsidRPr="001019D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019D7">
        <w:rPr>
          <w:rFonts w:cs="Times New Roman" w:eastAsia="Times New Roman"/>
          <w:szCs w:val="20"/>
          <w:lang w:eastAsia="hr-HR"/>
        </w:rPr>
        <w:t>Bjelovar, 11.10.2016.</w:t>
      </w:r>
    </w:p>
    <w:p w:rsidRDefault="001019D7" w:rsidP="001019D7" w:rsidR="001019D7" w:rsidRPr="001019D7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9D7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527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St-1365/2016-2</izvorni_sadrzaj>
    <derivirana_varijabla naziv="DomainObject.Oznaka_1">St-1365/2016-2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1365</izvorni_sadrzaj>
    <derivirana_varijabla naziv="DomainObject.Predmet.Broj_1">1365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St-1365/2016</izvorni_sadrzaj>
    <derivirana_varijabla naziv="DomainObject.Predmet.OznakaBroj_1">St-1365/2016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Kairos MSS d.o.o. za usluge</izvorni_sadrzaj>
    <derivirana_varijabla naziv="DomainObject.Predmet.ProtustrankaFormated_1">  Kairos MSS d.o.o. za usluge</derivirana_varijabla>
  </DomainObject.Predmet.ProtustrankaFormated>
  <DomainObject.Predmet.ProtustrankaFormatedOIB>
    <izvorni_sadrzaj>  Kairos MSS d.o.o. za usluge, OIB 80658348956</izvorni_sadrzaj>
    <derivirana_varijabla naziv="DomainObject.Predmet.ProtustrankaFormatedOIB_1">  Kairos MSS d.o.o. za usluge, OIB 80658348956</derivirana_varijabla>
  </DomainObject.Predmet.ProtustrankaFormatedOIB>
  <DomainObject.Predmet.ProtustrankaFormatedWithAdress>
    <izvorni_sadrzaj> Kairos MSS d.o.o. za usluge, Frana Supila 11, 43000 Bjelovar</izvorni_sadrzaj>
    <derivirana_varijabla naziv="DomainObject.Predmet.ProtustrankaFormatedWithAdress_1"> Kairos MSS d.o.o. za usluge, Frana Supila 11, 43000 Bjelovar</derivirana_varijabla>
  </DomainObject.Predmet.ProtustrankaFormatedWithAdress>
  <DomainObject.Predmet.ProtustrankaFormatedWithAdressOIB>
    <izvorni_sadrzaj> Kairos MSS d.o.o. za usluge, OIB 80658348956, Frana Supila 11, 43000 Bjelovar</izvorni_sadrzaj>
    <derivirana_varijabla naziv="DomainObject.Predmet.ProtustrankaFormatedWithAdressOIB_1"> Kairos MSS d.o.o. za usluge, OIB 80658348956, Frana Supila 11, 43000 Bjelovar</derivirana_varijabla>
  </DomainObject.Predmet.ProtustrankaFormatedWithAdressOIB>
  <DomainObject.Predmet.ProtustrankaWithAdress>
    <izvorni_sadrzaj>Kairos MSS d.o.o. za usluge Frana Supila 11, 43000 Bjelovar</izvorni_sadrzaj>
    <derivirana_varijabla naziv="DomainObject.Predmet.ProtustrankaWithAdress_1">Kairos MSS d.o.o. za usluge Frana Supila 11, 43000 Bjelovar</derivirana_varijabla>
  </DomainObject.Predmet.ProtustrankaWithAdress>
  <DomainObject.Predmet.ProtustrankaWithAdressOIB>
    <izvorni_sadrzaj>Kairos MSS d.o.o. za usluge, OIB 80658348956, Frana Supila 11, 43000 Bjelovar</izvorni_sadrzaj>
    <derivirana_varijabla naziv="DomainObject.Predmet.ProtustrankaWithAdressOIB_1">Kairos MSS d.o.o. za usluge, OIB 80658348956, Frana Supila 11, 43000 Bjelovar</derivirana_varijabla>
  </DomainObject.Predmet.ProtustrankaWithAdressOIB>
  <DomainObject.Predmet.ProtustrankaNazivFormated>
    <izvorni_sadrzaj>Kairos MSS d.o.o. za usluge</izvorni_sadrzaj>
    <derivirana_varijabla naziv="DomainObject.Predmet.ProtustrankaNazivFormated_1">Kairos MSS d.o.o. za usluge</derivirana_varijabla>
  </DomainObject.Predmet.ProtustrankaNazivFormated>
  <DomainObject.Predmet.ProtustrankaNazivFormatedOIB>
    <izvorni_sadrzaj>Kairos MSS d.o.o. za usluge, OIB 80658348956</izvorni_sadrzaj>
    <derivirana_varijabla naziv="DomainObject.Predmet.ProtustrankaNazivFormatedOIB_1">Kairos MSS d.o.o. za usluge, OIB 80658348956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Kairos MSS d.o.o. za usluge</item>
    </izvorni_sadrzaj>
    <derivirana_varijabla naziv="DomainObject.Predmet.ProtuStrankaListFormated_1">
      <item>Kairos MSS d.o.o. za usluge</item>
    </derivirana_varijabla>
  </DomainObject.Predmet.ProtuStrankaListFormated>
  <DomainObject.Predmet.ProtuStrankaListFormatedOIB>
    <izvorni_sadrzaj>
      <item>Kairos MSS d.o.o. za usluge, OIB 80658348956</item>
    </izvorni_sadrzaj>
    <derivirana_varijabla naziv="DomainObject.Predmet.ProtuStrankaListFormatedOIB_1">
      <item>Kairos MSS d.o.o. za usluge, OIB 80658348956</item>
    </derivirana_varijabla>
  </DomainObject.Predmet.ProtuStrankaListFormatedOIB>
  <DomainObject.Predmet.ProtuStrankaListFormatedWithAdress>
    <izvorni_sadrzaj>
      <item>Kairos MSS d.o.o. za usluge, Frana Supila 11, 43000 Bjelovar</item>
    </izvorni_sadrzaj>
    <derivirana_varijabla naziv="DomainObject.Predmet.ProtuStrankaListFormatedWithAdress_1">
      <item>Kairos MSS d.o.o. za usluge, Frana Supila 11, 43000 Bjelovar</item>
    </derivirana_varijabla>
  </DomainObject.Predmet.ProtuStrankaListFormatedWithAdress>
  <DomainObject.Predmet.ProtuStrankaListFormatedWithAdressOIB>
    <izvorni_sadrzaj>
      <item>Kairos MSS d.o.o. za usluge, OIB 80658348956, Frana Supila 11, 43000 Bjelovar</item>
    </izvorni_sadrzaj>
    <derivirana_varijabla naziv="DomainObject.Predmet.ProtuStrankaListFormatedWithAdressOIB_1">
      <item>Kairos MSS d.o.o. za usluge, OIB 80658348956, Frana Supila 11, 43000 Bjelovar</item>
    </derivirana_varijabla>
  </DomainObject.Predmet.ProtuStrankaListFormatedWithAdressOIB>
  <DomainObject.Predmet.ProtuStrankaListNazivFormated>
    <izvorni_sadrzaj>
      <item>Kairos MSS d.o.o. za usluge</item>
    </izvorni_sadrzaj>
    <derivirana_varijabla naziv="DomainObject.Predmet.ProtuStrankaListNazivFormated_1">
      <item>Kairos MSS d.o.o. za usluge</item>
    </derivirana_varijabla>
  </DomainObject.Predmet.ProtuStrankaListNazivFormated>
  <DomainObject.Predmet.ProtuStrankaListNazivFormatedOIB>
    <izvorni_sadrzaj>
      <item>Kairos MSS d.o.o. za usluge, OIB 80658348956</item>
    </izvorni_sadrzaj>
    <derivirana_varijabla naziv="DomainObject.Predmet.ProtuStrankaListNazivFormatedOIB_1">
      <item>Kairos MSS d.o.o. za usluge, OIB 80658348956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>St-1365/2016-2</izvorni_sadrzaj>
    <derivirana_varijabla naziv="DomainObject.PoslovniBrojDokumenta_1">St-1365/2016-2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Kairos MSS d.o.o. za usluge</izvorni_sadrzaj>
    <derivirana_varijabla naziv="DomainObject.Predmet.ProtustrankaIDrugi_1">Kairos MSS d.o.o. za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Kairos MSS d.o.o. za usluge, OIB 80658348956, Frana Supila 11, 43000 Bjelovar</izvorni_sadrzaj>
    <derivirana_varijabla naziv="DomainObject.Predmet.ProtustrankaIDrugiAdressOIB_1">Kairos MSS d.o.o. za usluge, OIB 80658348956, Frana Supila 11,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Kairos MSS d.o.o. za usluge</item>
    </izvorni_sadrzaj>
    <derivirana_varijabla naziv="DomainObject.Predmet.SudioniciListNaziv_1">
      <item>FINA, RC ZAGREB, Podružnica Bjelovar</item>
      <item>Kairos MSS d.o.o. za usluge</item>
    </derivirana_varijabla>
  </DomainObject.Predmet.SudioniciListNaziv>
  <DomainObject.Predmet.SudioniciListAdressOIB>
    <izvorni_sadrzaj>
      <item>FINA, RC ZAGREB, Podružnica Bjelovar, OIB 85821130368, F. Supila 4,43000 Bjelovar</item>
      <item>Kairos MSS d.o.o. za usluge, OIB 80658348956, Frana Supila 11,43000 Bjelovar</item>
    </izvorni_sadrzaj>
    <derivirana_varijabla naziv="DomainObject.Predmet.SudioniciListAdressOIB_1">
      <item>FINA, RC ZAGREB, Podružnica Bjelovar, OIB 85821130368, F. Supila 4,43000 Bjelovar</item>
      <item>Kairos MSS d.o.o. za usluge, OIB 80658348956, Frana Supila 11,43000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D9005A-5266-47CE-A9D9-858FD8BC19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1712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2016-10-11T08:00:00Z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St-1365/2016-2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