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46a4" w14:paraId="cab46a4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99228E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B65DAA">
        <w:t>URTICA</w:t>
      </w:r>
      <w:r w:rsidR="002F7598" w:rsidRPr="005347E1">
        <w:t xml:space="preserve"> </w:t>
      </w:r>
      <w:r w:rsidR="00B65DAA">
        <w:t>j.</w:t>
      </w:r>
      <w:r w:rsidR="002F7598" w:rsidRPr="005347E1">
        <w:t xml:space="preserve">d.o.o. </w:t>
      </w:r>
      <w:r w:rsidR="00B65DAA">
        <w:t xml:space="preserve">Brtonigla, Fiorini 38, </w:t>
      </w:r>
      <w:r w:rsidR="002F7598" w:rsidRPr="005347E1">
        <w:t xml:space="preserve">OIB: </w:t>
      </w:r>
      <w:r w:rsidR="00B65DAA">
        <w:t>22028210960</w:t>
      </w:r>
      <w:r w:rsidR="00552DE0" w:rsidRPr="005347E1">
        <w:t xml:space="preserve">, </w:t>
      </w:r>
    </w:p>
    <w:p w:rsidRDefault="0034707F" w:rsidP="00C701B8" w:rsidR="0034707F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B65DAA">
        <w:t>URTICA</w:t>
      </w:r>
      <w:r w:rsidR="00B65DAA" w:rsidRPr="005347E1">
        <w:t xml:space="preserve"> </w:t>
      </w:r>
      <w:r w:rsidR="00B65DAA">
        <w:t>j.</w:t>
      </w:r>
      <w:r w:rsidR="00B65DAA" w:rsidRPr="005347E1">
        <w:t xml:space="preserve">d.o.o. </w:t>
      </w:r>
      <w:r w:rsidR="00B65DAA">
        <w:t xml:space="preserve">Brtonigla, Fiorini 38, </w:t>
      </w:r>
      <w:r w:rsidR="00B65DAA" w:rsidRPr="005347E1">
        <w:t xml:space="preserve">OIB: </w:t>
      </w:r>
      <w:r w:rsidR="00B65DAA">
        <w:t>22028210960.</w:t>
      </w:r>
    </w:p>
    <w:p w:rsidRDefault="00B65DAA" w:rsidP="00B65DAA" w:rsidR="00B65DAA" w:rsidRPr="005347E1">
      <w:pPr>
        <w:ind w:firstLine="720"/>
        <w:jc w:val="both"/>
      </w:pPr>
    </w:p>
    <w:p w:rsidRDefault="000906A4" w:rsidP="00B65DAA" w:rsidR="00B65DAA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B65DAA" w:rsidRPr="005347E1">
        <w:t xml:space="preserve">Damir Debeljuh, Pula, Laginjina 6, OIB: 29203139768.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B65DAA">
        <w:t>URTICA</w:t>
      </w:r>
      <w:r w:rsidR="00B65DAA" w:rsidRPr="005347E1">
        <w:t xml:space="preserve"> </w:t>
      </w:r>
      <w:r w:rsidR="00B65DAA">
        <w:t>j.</w:t>
      </w:r>
      <w:r w:rsidR="00B65DAA" w:rsidRPr="005347E1">
        <w:t xml:space="preserve">d.o.o. </w:t>
      </w:r>
      <w:r w:rsidR="00B65DAA">
        <w:t xml:space="preserve">Brtonigla, Fiorini 38, </w:t>
      </w:r>
      <w:r w:rsidR="00B65DAA" w:rsidRPr="005347E1">
        <w:t xml:space="preserve">OIB: </w:t>
      </w:r>
      <w:r w:rsidR="00B65DAA">
        <w:t>22028210960.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B65DAA">
        <w:t xml:space="preserve">687/16-3 od </w:t>
      </w:r>
      <w:r w:rsidR="00E82547">
        <w:t>29. travnja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E82547">
        <w:t>29</w:t>
      </w:r>
      <w:r w:rsidR="002F7598" w:rsidRPr="005347E1">
        <w:t xml:space="preserve">. </w:t>
      </w:r>
      <w:r w:rsidR="00E82547">
        <w:t>travnja</w:t>
      </w:r>
      <w:r w:rsidR="00552DE0" w:rsidRPr="005347E1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E82547">
        <w:t>13</w:t>
      </w:r>
      <w:r w:rsidR="00A910B6" w:rsidRPr="005347E1">
        <w:t>. lipnja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 xml:space="preserve">Iz podataka kojima sud raspolaže proizlazi da dužnik nema imovine (potvrda z.k. odjela Općinskog suda u Puli, Zemljišnoknjižnog odjela </w:t>
      </w:r>
      <w:r w:rsidR="00B65DAA">
        <w:t>Buje</w:t>
      </w:r>
      <w:r w:rsidR="00A910B6" w:rsidRPr="005347E1">
        <w:t xml:space="preserve"> (list 1</w:t>
      </w:r>
      <w:r w:rsidR="00B65DAA">
        <w:t>1</w:t>
      </w:r>
      <w:r w:rsidRPr="005347E1">
        <w:t xml:space="preserve"> spisa), uvjerenje Policijske uprave istarske (list </w:t>
      </w:r>
      <w:r w:rsidR="00E82547">
        <w:t>1</w:t>
      </w:r>
      <w:r w:rsidR="00B65DAA">
        <w:t>4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E82547">
        <w:t>6</w:t>
      </w:r>
      <w:r w:rsidR="00B65DAA">
        <w:t>87</w:t>
      </w:r>
      <w:r w:rsidR="00E82547">
        <w:t>/16-</w:t>
      </w:r>
      <w:r w:rsidR="00B65DAA">
        <w:t>10</w:t>
      </w:r>
      <w:r w:rsidR="00A910B6" w:rsidRPr="005347E1">
        <w:t xml:space="preserve"> od 2</w:t>
      </w:r>
      <w:r w:rsidR="00E82547">
        <w:t>7</w:t>
      </w:r>
      <w:r w:rsidR="00A910B6" w:rsidRPr="005347E1">
        <w:t>. lipnja</w:t>
      </w:r>
      <w:r w:rsidR="00552DE0" w:rsidRPr="005347E1">
        <w:t xml:space="preserve"> 2016</w:t>
      </w:r>
      <w:r w:rsidR="00BA0C72" w:rsidRPr="005347E1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A910B6" w:rsidRPr="005347E1">
        <w:t>2</w:t>
      </w:r>
      <w:r w:rsidR="00E82547">
        <w:t>7</w:t>
      </w:r>
      <w:r w:rsidR="00A910B6" w:rsidRPr="005347E1">
        <w:t>. lipnja</w:t>
      </w:r>
      <w:r w:rsidRPr="005347E1">
        <w:t xml:space="preserve"> 2016. godine, a skinuto je sa oglasne </w:t>
      </w:r>
      <w:r w:rsidR="00A910B6" w:rsidRPr="005347E1">
        <w:t>0</w:t>
      </w:r>
      <w:r w:rsidR="00E82547">
        <w:t>4</w:t>
      </w:r>
      <w:r w:rsidR="00A910B6" w:rsidRPr="005347E1">
        <w:t>. srpnja</w:t>
      </w:r>
      <w:r w:rsidR="0089087E" w:rsidRPr="005347E1">
        <w:t xml:space="preserve"> 2016. godine. U roku od 15 dana, koji rok je istekao </w:t>
      </w:r>
      <w:r w:rsidR="00E82547">
        <w:t>19</w:t>
      </w:r>
      <w:r w:rsidR="00A910B6" w:rsidRPr="005347E1">
        <w:t>. srpnja</w:t>
      </w:r>
      <w:r w:rsidR="006F517F" w:rsidRPr="005347E1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</w:t>
      </w:r>
      <w:r w:rsidR="00CA08EB">
        <w:t>9</w:t>
      </w:r>
      <w:r w:rsidR="006F517F" w:rsidRPr="005347E1">
        <w:t xml:space="preserve">. </w:t>
      </w:r>
      <w:r w:rsidR="00CA08EB">
        <w:t>kolovoza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0135D0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B65DAA">
        <w:t>Umag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5D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B65DAA">
      <w:rPr>
        <w:sz w:val="23"/>
        <w:szCs w:val="23"/>
      </w:rPr>
      <w:t>687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>-</w:t>
    </w:r>
    <w:r w:rsidR="00CA08EB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B65DAA">
      <w:rPr>
        <w:sz w:val="23"/>
        <w:szCs w:val="23"/>
      </w:rPr>
      <w:t>687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>-</w:t>
    </w:r>
    <w:r w:rsidR="00CA08EB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35D0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47E1"/>
    <w:rsid w:val="00552DE0"/>
    <w:rsid w:val="005D20E4"/>
    <w:rsid w:val="005E3D31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91A39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08EB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URTICA j.d.o.o. BRTONIGLA zastupanog po punomoćniku Robi Križan</izvorni_sadrzaj>
    <derivirana_varijabla naziv="DomainObject.Predmet.ProtustrankaFormated_1">  URTICA j.d.o.o. BRTONIGLA zastupanog po punomoćniku Robi Križan</derivirana_varijabla>
  </DomainObject.Predmet.ProtustrankaFormated>
  <DomainObject.Predmet.ProtustrankaFormatedOIB>
    <izvorni_sadrzaj>  URTICA j.d.o.o. BRTONIGLA, OIB 22028210960 zastupanog po punomoćniku Robi Križan</izvorni_sadrzaj>
    <derivirana_varijabla naziv="DomainObject.Predmet.ProtustrankaFormatedOIB_1">  URTICA j.d.o.o. BRTONIGLA, OIB 22028210960 zastupanog po punomoćniku Robi Križan</derivirana_varijabla>
  </DomainObject.Predmet.ProtustrankaFormatedOIB>
  <DomainObject.Predmet.ProtustrankaFormatedWithAdress>
    <izvorni_sadrzaj> URTICA j.d.o.o. BRTONIGLA, Fiorini 38, 52474 Brtonigla zastupanog po punomoćniku Robi Križan</izvorni_sadrzaj>
    <derivirana_varijabla naziv="DomainObject.Predmet.ProtustrankaFormatedWithAdress_1"> URTICA j.d.o.o. BRTONIGLA, Fiorini 38, 52474 Brtonigla zastupanog po punomoćniku Robi Križan</derivirana_varijabla>
  </DomainObject.Predmet.ProtustrankaFormatedWithAdress>
  <DomainObject.Predmet.ProtustrankaFormatedWithAdressOIB>
    <izvorni_sadrzaj> URTICA j.d.o.o. BRTONIGLA, OIB 22028210960, Fiorini 38, 52474 Brtonigla zastupanog po punomoćniku Robi Križan</izvorni_sadrzaj>
    <derivirana_varijabla naziv="DomainObject.Predmet.ProtustrankaFormatedWithAdressOIB_1"> URTICA j.d.o.o. BRTONIGLA, OIB 22028210960, Fiorini 38, 52474 Brtonigla zastupanog po punomoćniku Robi Križan</derivirana_varijabla>
  </DomainObject.Predmet.ProtustrankaFormatedWithAdressOIB>
  <DomainObject.Predmet.ProtustrankaWithAdress>
    <izvorni_sadrzaj>URTICA j.d.o.o. BRTONIGLA Fiorini 38, 52474 Brtonigla</izvorni_sadrzaj>
    <derivirana_varijabla naziv="DomainObject.Predmet.ProtustrankaWithAdress_1">URTICA j.d.o.o. BRTONIGLA Fiorini 38, 52474 Brtonigla</derivirana_varijabla>
  </DomainObject.Predmet.ProtustrankaWithAdress>
  <DomainObject.Predmet.ProtustrankaWithAdressOIB>
    <izvorni_sadrzaj>URTICA j.d.o.o. BRTONIGLA, OIB 22028210960, Fiorini 38, 52474 Brtonigla</izvorni_sadrzaj>
    <derivirana_varijabla naziv="DomainObject.Predmet.ProtustrankaWithAdressOIB_1">URTICA j.d.o.o. BRTONIGLA, OIB 22028210960, Fiorini 38, 52474 Brtonigla</derivirana_varijabla>
  </DomainObject.Predmet.ProtustrankaWithAdressOIB>
  <DomainObject.Predmet.ProtustrankaNazivFormated>
    <izvorni_sadrzaj>URTICA j.d.o.o. BRTONIGLA</izvorni_sadrzaj>
    <derivirana_varijabla naziv="DomainObject.Predmet.ProtustrankaNazivFormated_1">URTICA j.d.o.o. BRTONIGLA</derivirana_varijabla>
  </DomainObject.Predmet.ProtustrankaNazivFormated>
  <DomainObject.Predmet.ProtustrankaNazivFormatedOIB>
    <izvorni_sadrzaj>URTICA j.d.o.o. BRTONIGLA, OIB 22028210960</izvorni_sadrzaj>
    <derivirana_varijabla naziv="DomainObject.Predmet.ProtustrankaNazivFormatedOIB_1">URTICA j.d.o.o. BRTONIGLA, OIB 22028210960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18069.71</izvorni_sadrzaj>
    <derivirana_varijabla naziv="DomainObject.Predmet.TrenutnaVrijednost_1">18069.71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URTICA j.d.o.o. BRTONIGLA zastupanog po punomoćniku Robi Križan</item>
    </izvorni_sadrzaj>
    <derivirana_varijabla naziv="DomainObject.Predmet.ProtuStrankaListFormated_1">
      <item>URTICA j.d.o.o. BRTONIGLA zastupanog po punomoćniku Robi Križan</item>
    </derivirana_varijabla>
  </DomainObject.Predmet.ProtuStrankaListFormated>
  <DomainObject.Predmet.ProtuStrankaListFormatedOIB>
    <izvorni_sadrzaj>
      <item>URTICA j.d.o.o. BRTONIGLA, OIB 22028210960 zastupanog po punomoćniku Robi Križan</item>
    </izvorni_sadrzaj>
    <derivirana_varijabla naziv="DomainObject.Predmet.ProtuStrankaListFormatedOIB_1">
      <item>URTICA j.d.o.o. BRTONIGLA, OIB 22028210960 zastupanog po punomoćniku Robi Križan</item>
    </derivirana_varijabla>
  </DomainObject.Predmet.ProtuStrankaListFormatedOIB>
  <DomainObject.Predmet.ProtuStrankaListFormatedWithAdress>
    <izvorni_sadrzaj>
      <item>URTICA j.d.o.o. BRTONIGLA, Fiorini 38, 52474 Brtonigla zastupanog po punomoćniku Robi Križan</item>
    </izvorni_sadrzaj>
    <derivirana_varijabla naziv="DomainObject.Predmet.ProtuStrankaListFormatedWithAdress_1">
      <item>URTICA j.d.o.o. BRTONIGLA, Fiorini 38, 52474 Brtonigla zastupanog po punomoćniku Robi Križan</item>
    </derivirana_varijabla>
  </DomainObject.Predmet.ProtuStrankaListFormatedWithAdress>
  <DomainObject.Predmet.ProtuStrankaListFormatedWithAdressOIB>
    <izvorni_sadrzaj>
      <item>URTICA j.d.o.o. BRTONIGLA, OIB 22028210960, Fiorini 38, 52474 Brtonigla zastupanog po punomoćniku Robi Križan</item>
    </izvorni_sadrzaj>
    <derivirana_varijabla naziv="DomainObject.Predmet.ProtuStrankaListFormatedWithAdressOIB_1">
      <item>URTICA j.d.o.o. BRTONIGLA, OIB 22028210960, Fiorini 38, 52474 Brtonigla zastupanog po punomoćniku Robi Križan</item>
    </derivirana_varijabla>
  </DomainObject.Predmet.ProtuStrankaListFormatedWithAdressOIB>
  <DomainObject.Predmet.ProtuStrankaListNazivFormated>
    <izvorni_sadrzaj>
      <item>URTICA j.d.o.o. BRTONIGLA</item>
    </izvorni_sadrzaj>
    <derivirana_varijabla naziv="DomainObject.Predmet.ProtuStrankaListNazivFormated_1">
      <item>URTICA j.d.o.o. BRTONIGLA</item>
    </derivirana_varijabla>
  </DomainObject.Predmet.ProtuStrankaListNazivFormated>
  <DomainObject.Predmet.ProtuStrankaListNazivFormatedOIB>
    <izvorni_sadrzaj>
      <item>URTICA j.d.o.o. BRTONIGLA, OIB 22028210960</item>
    </izvorni_sadrzaj>
    <derivirana_varijabla naziv="DomainObject.Predmet.ProtuStrankaListNazivFormatedOIB_1">
      <item>URTICA j.d.o.o. BRTONIGLA, OIB 22028210960</item>
    </derivirana_varijabla>
  </DomainObject.Predmet.ProtuStrankaListNazivFormatedOIB>
  <DomainObject.Predmet.OstaliListFormated>
    <izvorni_sadrzaj>
      <item>Robi Križan punomoćnik sudionika u postupku URTICA j.d.o.o. BRTONIGLA</item>
    </izvorni_sadrzaj>
    <derivirana_varijabla naziv="DomainObject.Predmet.OstaliListFormated_1">
      <item>Robi Križan punomoćnik sudionika u postupku URTICA j.d.o.o. BRTONIGLA</item>
    </derivirana_varijabla>
  </DomainObject.Predmet.OstaliListFormated>
  <DomainObject.Predmet.OstaliListFormatedOIB>
    <izvorni_sadrzaj>
      <item>Robi Križan, OIB 43267067341 punomoćnik sudionika u postupku URTICA j.d.o.o. BRTONIGLA</item>
    </izvorni_sadrzaj>
    <derivirana_varijabla naziv="DomainObject.Predmet.OstaliListFormatedOIB_1">
      <item>Robi Križan, OIB 43267067341 punomoćnik sudionika u postupku URTICA j.d.o.o. BRTONIGLA</item>
    </derivirana_varijabla>
  </DomainObject.Predmet.OstaliListFormatedOIB>
  <DomainObject.Predmet.OstaliListFormatedWithAdress>
    <izvorni_sadrzaj>
      <item>Robi Križan, Fiorini 38, 52474 Fiorini punomoćnik sudionika u postupku URTICA j.d.o.o. BRTONIGLA</item>
    </izvorni_sadrzaj>
    <derivirana_varijabla naziv="DomainObject.Predmet.OstaliListFormatedWithAdress_1">
      <item>Robi Križan, Fiorini 38, 52474 Fiorini punomoćnik sudionika u postupku URTICA j.d.o.o. BRTONIGLA</item>
    </derivirana_varijabla>
  </DomainObject.Predmet.OstaliListFormatedWithAdress>
  <DomainObject.Predmet.OstaliListFormatedWithAdressOIB>
    <izvorni_sadrzaj>
      <item>Robi Križan, OIB 43267067341, Fiorini 38, 52474 Fiorini punomoćnik sudionika u postupku URTICA j.d.o.o. BRTONIGLA</item>
    </izvorni_sadrzaj>
    <derivirana_varijabla naziv="DomainObject.Predmet.OstaliListFormatedWithAdressOIB_1">
      <item>Robi Križan, OIB 43267067341, Fiorini 38, 52474 Fiorini punomoćnik sudionika u postupku URTICA j.d.o.o. BRTONIGLA</item>
    </derivirana_varijabla>
  </DomainObject.Predmet.OstaliListFormatedWithAdressOIB>
  <DomainObject.Predmet.OstaliListNazivFormated>
    <izvorni_sadrzaj>
      <item>Robi Križan</item>
    </izvorni_sadrzaj>
    <derivirana_varijabla naziv="DomainObject.Predmet.OstaliListNazivFormated_1">
      <item>Robi Križan</item>
    </derivirana_varijabla>
  </DomainObject.Predmet.OstaliListNazivFormated>
  <DomainObject.Predmet.OstaliListNazivFormatedOIB>
    <izvorni_sadrzaj>
      <item>Robi Križan, OIB 43267067341</item>
    </izvorni_sadrzaj>
    <derivirana_varijabla naziv="DomainObject.Predmet.OstaliListNazivFormatedOIB_1">
      <item>Robi Križan, OIB 43267067341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URTICA j.d.o.o. BRTONIGLA</izvorni_sadrzaj>
    <derivirana_varijabla naziv="DomainObject.Predmet.ProtustrankaIDrugi_1">URTICA j.d.o.o.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URTICA j.d.o.o. BRTONIGLA, OIB 22028210960, Fiorini 38, 52474 Brtonigla</izvorni_sadrzaj>
    <derivirana_varijabla naziv="DomainObject.Predmet.ProtustrankaIDrugiAdressOIB_1">URTICA j.d.o.o. BRTONIGLA, OIB 22028210960, Fiorini 38,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URTICA j.d.o.o. BRTONIGLA</item>
      <item>Robi Križan</item>
    </izvorni_sadrzaj>
    <derivirana_varijabla naziv="DomainObject.Predmet.SudioniciListNaziv_1">
      <item>FINANCIJSKA AGENCIJA, RC RIJEKA, PODRUŽNICA PULA, PULA</item>
      <item>URTICA j.d.o.o. BRTONIGLA</item>
      <item>Robi Križan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URTICA j.d.o.o. BRTONIGLA, OIB 22028210960, Fiorini 38,52474 Brtonigla</item>
      <item>Robi Križan, OIB 43267067341, Fiorini 38,52474 Fiorini</item>
    </izvorni_sadrzaj>
    <derivirana_varijabla naziv="DomainObject.Predmet.SudioniciListAdressOIB_1">
      <item>FINANCIJSKA AGENCIJA, RC RIJEKA, PODRUŽNICA PULA, PULA, OIB 85821130368, Giardini 5,52100 Pula</item>
      <item>URTICA j.d.o.o. BRTONIGLA, OIB 22028210960, Fiorini 38,52474 Brtonigla</item>
      <item>Robi Križan, OIB 43267067341, Fiorini 38,52474 Fiorini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22028210960</item>
      <item>, OIB 43267067341</item>
    </izvorni_sadrzaj>
    <derivirana_varijabla naziv="DomainObject.Predmet.SudioniciListNazivOIB_1">
      <item>, OIB 85821130368</item>
      <item>, OIB 22028210960</item>
      <item>, OIB 43267067341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3152</properties:Characters>
  <properties:Lines>93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2016-07-28T09:56:00Z</dcterms:created>
  <dc:creator>msimicic</dc:creator>
  <cp:lastModifiedBy>Sanja Prodan</cp:lastModifiedBy>
  <cp:lastPrinted>2016-08-29T06:21:00Z</cp:lastPrinted>
  <dcterms:modified xmlns:xsi="http://www.w3.org/2001/XMLSchema-instance" xsi:type="dcterms:W3CDTF">2016-08-29T06:21:00Z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