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0c81" w14:paraId="2810c81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562057">
        <w:rPr>
          <w:rFonts w:hAnsi="Times New Roman" w:ascii="Times New Roman"/>
          <w:szCs w:val="24"/>
          <w:lang w:val="hr-HR"/>
        </w:rPr>
        <w:t>1775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562057">
        <w:rPr>
          <w:rFonts w:hAnsi="Times New Roman" w:ascii="Times New Roman"/>
          <w:szCs w:val="24"/>
          <w:lang w:val="hr-HR"/>
        </w:rPr>
        <w:t>1775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2A76F8">
        <w:rPr>
          <w:rFonts w:hAnsi="Times New Roman" w:ascii="Times New Roman"/>
          <w:szCs w:val="24"/>
          <w:lang w:val="hr-HR"/>
        </w:rPr>
        <w:t>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562057" w:rsidRPr="00562057">
        <w:rPr>
          <w:rFonts w:hAnsi="Times New Roman" w:ascii="Times New Roman"/>
          <w:szCs w:val="24"/>
          <w:lang w:val="hr-HR"/>
        </w:rPr>
        <w:t xml:space="preserve"> </w:t>
      </w:r>
      <w:r w:rsidR="00562057">
        <w:rPr>
          <w:rFonts w:hAnsi="Times New Roman" w:ascii="Times New Roman"/>
          <w:szCs w:val="24"/>
          <w:lang w:val="hr-HR"/>
        </w:rPr>
        <w:t>MOTO RALLY KLUB DAKAR iz Zagreba, Srebrnjak 94a, OIB:76472615623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562057">
        <w:rPr>
          <w:rFonts w:hAnsi="Times New Roman" w:ascii="Times New Roman"/>
          <w:szCs w:val="24"/>
          <w:lang w:val="hr-HR"/>
        </w:rPr>
        <w:t>364.274,12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2A76F8">
        <w:rPr>
          <w:rFonts w:hAnsi="Times New Roman" w:ascii="Times New Roman"/>
          <w:szCs w:val="24"/>
          <w:lang w:val="hr-HR"/>
        </w:rPr>
        <w:t>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1C2" w:rsidR="009731C2">
      <w:r>
        <w:separator/>
      </w:r>
    </w:p>
  </w:endnote>
  <w:endnote w:id="0" w:type="continuationSeparator">
    <w:p w:rsidRDefault="009731C2" w:rsidR="00973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057" w:rsidR="0056205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057" w:rsidR="0056205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057" w:rsidR="0056205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1C2" w:rsidR="009731C2">
      <w:r>
        <w:separator/>
      </w:r>
    </w:p>
  </w:footnote>
  <w:footnote w:id="0" w:type="continuationSeparator">
    <w:p w:rsidRDefault="009731C2" w:rsidR="009731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0A715B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562057">
      <w:rPr>
        <w:rFonts w:hAnsi="Times New Roman" w:ascii="Times New Roman"/>
        <w:szCs w:val="24"/>
        <w:lang w:val="hr-HR"/>
      </w:rPr>
      <w:t>1775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057" w:rsidR="005620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A715B"/>
    <w:rsid w:val="000B3DDB"/>
    <w:rsid w:val="000B609B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55EC"/>
    <w:rsid w:val="001A6E18"/>
    <w:rsid w:val="001B1E80"/>
    <w:rsid w:val="001C0A47"/>
    <w:rsid w:val="001C5C37"/>
    <w:rsid w:val="001C60C6"/>
    <w:rsid w:val="001D2698"/>
    <w:rsid w:val="001D6E0A"/>
    <w:rsid w:val="001F38E9"/>
    <w:rsid w:val="001F77FF"/>
    <w:rsid w:val="0020212C"/>
    <w:rsid w:val="002031F5"/>
    <w:rsid w:val="00214C38"/>
    <w:rsid w:val="00216D01"/>
    <w:rsid w:val="00223FF4"/>
    <w:rsid w:val="0022535D"/>
    <w:rsid w:val="00250C3B"/>
    <w:rsid w:val="0026359D"/>
    <w:rsid w:val="00265211"/>
    <w:rsid w:val="00275DB4"/>
    <w:rsid w:val="00284046"/>
    <w:rsid w:val="002A76F8"/>
    <w:rsid w:val="002B0001"/>
    <w:rsid w:val="002B6E6E"/>
    <w:rsid w:val="002D754C"/>
    <w:rsid w:val="002F1607"/>
    <w:rsid w:val="002F1D02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30FE1"/>
    <w:rsid w:val="00440B04"/>
    <w:rsid w:val="004553DA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2721C"/>
    <w:rsid w:val="00531A5B"/>
    <w:rsid w:val="00562057"/>
    <w:rsid w:val="00573FFE"/>
    <w:rsid w:val="00581745"/>
    <w:rsid w:val="005940E9"/>
    <w:rsid w:val="00595302"/>
    <w:rsid w:val="00596A37"/>
    <w:rsid w:val="005A0E87"/>
    <w:rsid w:val="005B3955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29BD"/>
    <w:rsid w:val="00703807"/>
    <w:rsid w:val="007172FD"/>
    <w:rsid w:val="007174DA"/>
    <w:rsid w:val="0072644B"/>
    <w:rsid w:val="007300E5"/>
    <w:rsid w:val="007311F9"/>
    <w:rsid w:val="007374F4"/>
    <w:rsid w:val="00743548"/>
    <w:rsid w:val="00743EC1"/>
    <w:rsid w:val="00766906"/>
    <w:rsid w:val="00787D46"/>
    <w:rsid w:val="007A29F9"/>
    <w:rsid w:val="007A403A"/>
    <w:rsid w:val="007B07A8"/>
    <w:rsid w:val="007C5C00"/>
    <w:rsid w:val="007D0C6D"/>
    <w:rsid w:val="007E2E86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69CB"/>
    <w:rsid w:val="008F2411"/>
    <w:rsid w:val="00906908"/>
    <w:rsid w:val="00915820"/>
    <w:rsid w:val="00924D75"/>
    <w:rsid w:val="00934B83"/>
    <w:rsid w:val="009516C7"/>
    <w:rsid w:val="0096770F"/>
    <w:rsid w:val="009731C2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D4F71"/>
    <w:rsid w:val="009F75CD"/>
    <w:rsid w:val="00A1727A"/>
    <w:rsid w:val="00A478C3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BF6390"/>
    <w:rsid w:val="00C0451F"/>
    <w:rsid w:val="00C20714"/>
    <w:rsid w:val="00C51BD5"/>
    <w:rsid w:val="00C72809"/>
    <w:rsid w:val="00C92D58"/>
    <w:rsid w:val="00C932F6"/>
    <w:rsid w:val="00CB3258"/>
    <w:rsid w:val="00CC3B90"/>
    <w:rsid w:val="00CE1737"/>
    <w:rsid w:val="00CF2939"/>
    <w:rsid w:val="00CF7F5E"/>
    <w:rsid w:val="00D00F49"/>
    <w:rsid w:val="00D1139B"/>
    <w:rsid w:val="00D12F7A"/>
    <w:rsid w:val="00D21DAD"/>
    <w:rsid w:val="00D55178"/>
    <w:rsid w:val="00D90D86"/>
    <w:rsid w:val="00DB048D"/>
    <w:rsid w:val="00DB0CED"/>
    <w:rsid w:val="00DC694A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1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1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1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1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1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1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1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1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St-1775/2015</izvorni_sadrzaj>
    <derivirana_varijabla naziv="DomainObject.Predmet.OznakaBroj_1">St-1775/2015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rally klub DAKAR</izvorni_sadrzaj>
    <derivirana_varijabla naziv="DomainObject.Predmet.ProtustrankaFormated_1">  Moto rally klub DAKAR</derivirana_varijabla>
  </DomainObject.Predmet.ProtustrankaFormated>
  <DomainObject.Predmet.ProtustrankaFormatedOIB>
    <izvorni_sadrzaj>  Moto rally klub DAKAR, OIB 76472615623</izvorni_sadrzaj>
    <derivirana_varijabla naziv="DomainObject.Predmet.ProtustrankaFormatedOIB_1">  Moto rally klub DAKAR, OIB 76472615623</derivirana_varijabla>
  </DomainObject.Predmet.ProtustrankaFormatedOIB>
  <DomainObject.Predmet.ProtustrankaFormatedWithAdress>
    <izvorni_sadrzaj> Moto rally klub DAKAR, Srebrnjak 94/a, 10000 Zagreb</izvorni_sadrzaj>
    <derivirana_varijabla naziv="DomainObject.Predmet.ProtustrankaFormatedWithAdress_1"> Moto rally klub DAKAR, Srebrnjak 94/a, 10000 Zagreb</derivirana_varijabla>
  </DomainObject.Predmet.ProtustrankaFormatedWithAdress>
  <DomainObject.Predmet.ProtustrankaFormatedWithAdressOIB>
    <izvorni_sadrzaj> Moto rally klub DAKAR, OIB 76472615623, Srebrnjak 94/a, 10000 Zagreb</izvorni_sadrzaj>
    <derivirana_varijabla naziv="DomainObject.Predmet.ProtustrankaFormatedWithAdressOIB_1"> Moto rally klub DAKAR, OIB 76472615623, Srebrnjak 94/a, 10000 Zagreb</derivirana_varijabla>
  </DomainObject.Predmet.ProtustrankaFormatedWithAdressOIB>
  <DomainObject.Predmet.ProtustrankaWithAdress>
    <izvorni_sadrzaj>Moto rally klub DAKAR Srebrnjak 94/a, 10000 Zagreb</izvorni_sadrzaj>
    <derivirana_varijabla naziv="DomainObject.Predmet.ProtustrankaWithAdress_1">Moto rally klub DAKAR Srebrnjak 94/a, 10000 Zagreb</derivirana_varijabla>
  </DomainObject.Predmet.ProtustrankaWithAdress>
  <DomainObject.Predmet.ProtustrankaWithAdressOIB>
    <izvorni_sadrzaj>Moto rally klub DAKAR, OIB 76472615623, Srebrnjak 94/a, 10000 Zagreb</izvorni_sadrzaj>
    <derivirana_varijabla naziv="DomainObject.Predmet.ProtustrankaWithAdressOIB_1">Moto rally klub DAKAR, OIB 76472615623, Srebrnjak 94/a, 10000 Zagreb</derivirana_varijabla>
  </DomainObject.Predmet.ProtustrankaWithAdressOIB>
  <DomainObject.Predmet.ProtustrankaNazivFormated>
    <izvorni_sadrzaj>Moto rally klub DAKAR</izvorni_sadrzaj>
    <derivirana_varijabla naziv="DomainObject.Predmet.ProtustrankaNazivFormated_1">Moto rally klub DAKAR</derivirana_varijabla>
  </DomainObject.Predmet.ProtustrankaNazivFormated>
  <DomainObject.Predmet.ProtustrankaNazivFormatedOIB>
    <izvorni_sadrzaj>Moto rally klub DAKAR, OIB 76472615623</izvorni_sadrzaj>
    <derivirana_varijabla naziv="DomainObject.Predmet.ProtustrankaNazivFormatedOIB_1">Moto rally klub DAKAR, OIB 76472615623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 rally klub DAKAR</item>
    </izvorni_sadrzaj>
    <derivirana_varijabla naziv="DomainObject.Predmet.ProtuStrankaListFormated_1">
      <item>Moto rally klub DAKAR</item>
    </derivirana_varijabla>
  </DomainObject.Predmet.ProtuStrankaListFormated>
  <DomainObject.Predmet.ProtuStrankaListFormatedOIB>
    <izvorni_sadrzaj>
      <item>Moto rally klub DAKAR, OIB 76472615623</item>
    </izvorni_sadrzaj>
    <derivirana_varijabla naziv="DomainObject.Predmet.ProtuStrankaListFormatedOIB_1">
      <item>Moto rally klub DAKAR, OIB 76472615623</item>
    </derivirana_varijabla>
  </DomainObject.Predmet.ProtuStrankaListFormatedOIB>
  <DomainObject.Predmet.ProtuStrankaListFormatedWithAdress>
    <izvorni_sadrzaj>
      <item>Moto rally klub DAKAR, Srebrnjak 94/a, 10000 Zagreb</item>
    </izvorni_sadrzaj>
    <derivirana_varijabla naziv="DomainObject.Predmet.ProtuStrankaListFormatedWithAdress_1">
      <item>Moto rally klub DAKAR, Srebrnjak 94/a, 10000 Zagreb</item>
    </derivirana_varijabla>
  </DomainObject.Predmet.ProtuStrankaListFormatedWithAdress>
  <DomainObject.Predmet.ProtuStrankaListFormatedWithAdressOIB>
    <izvorni_sadrzaj>
      <item>Moto rally klub DAKAR, OIB 76472615623, Srebrnjak 94/a, 10000 Zagreb</item>
    </izvorni_sadrzaj>
    <derivirana_varijabla naziv="DomainObject.Predmet.ProtuStrankaListFormatedWithAdressOIB_1">
      <item>Moto rally klub DAKAR, OIB 76472615623, Srebrnjak 94/a, 10000 Zagreb</item>
    </derivirana_varijabla>
  </DomainObject.Predmet.ProtuStrankaListFormatedWithAdressOIB>
  <DomainObject.Predmet.ProtuStrankaListNazivFormated>
    <izvorni_sadrzaj>
      <item>Moto rally klub DAKAR</item>
    </izvorni_sadrzaj>
    <derivirana_varijabla naziv="DomainObject.Predmet.ProtuStrankaListNazivFormated_1">
      <item>Moto rally klub DAKAR</item>
    </derivirana_varijabla>
  </DomainObject.Predmet.ProtuStrankaListNazivFormated>
  <DomainObject.Predmet.ProtuStrankaListNazivFormatedOIB>
    <izvorni_sadrzaj>
      <item>Moto rally klub DAKAR, OIB 76472615623</item>
    </izvorni_sadrzaj>
    <derivirana_varijabla naziv="DomainObject.Predmet.ProtuStrankaListNazivFormatedOIB_1">
      <item>Moto rally klub DAKAR, OIB 76472615623</item>
    </derivirana_varijabla>
  </DomainObject.Predmet.ProtuStrankaListNazivFormatedOIB>
  <DomainObject.Predmet.OstaliListFormated>
    <izvorni_sadrzaj>
      <item>ĆURIĆ DRAŽEN</item>
    </izvorni_sadrzaj>
    <derivirana_varijabla naziv="DomainObject.Predmet.OstaliListFormated_1">
      <item>ĆURIĆ DRAŽEN</item>
    </derivirana_varijabla>
  </DomainObject.Predmet.OstaliListFormated>
  <DomainObject.Predmet.OstaliListFormatedOIB>
    <izvorni_sadrzaj>
      <item>ĆURIĆ DRAŽEN</item>
    </izvorni_sadrzaj>
    <derivirana_varijabla naziv="DomainObject.Predmet.OstaliListFormatedOIB_1">
      <item>ĆURIĆ DRAŽEN</item>
    </derivirana_varijabla>
  </DomainObject.Predmet.OstaliListFormatedOIB>
  <DomainObject.Predmet.OstaliListFormatedWithAdress>
    <izvorni_sadrzaj>
      <item>ĆURIĆ DRAŽEN, STROJARSKA 94A, 10000 Zagreb</item>
    </izvorni_sadrzaj>
    <derivirana_varijabla naziv="DomainObject.Predmet.OstaliListFormatedWithAdress_1">
      <item>ĆURIĆ DRAŽEN, STROJARSKA 94A, 10000 Zagreb</item>
    </derivirana_varijabla>
  </DomainObject.Predmet.OstaliListFormatedWithAdress>
  <DomainObject.Predmet.OstaliListFormatedWithAdressOIB>
    <izvorni_sadrzaj>
      <item>ĆURIĆ DRAŽEN, STROJARSKA 94A, 10000 Zagreb</item>
    </izvorni_sadrzaj>
    <derivirana_varijabla naziv="DomainObject.Predmet.OstaliListFormatedWithAdressOIB_1">
      <item>ĆURIĆ DRAŽEN, STROJARSKA 94A, 10000 Zagreb</item>
    </derivirana_varijabla>
  </DomainObject.Predmet.OstaliListFormatedWithAdressOIB>
  <DomainObject.Predmet.OstaliListNazivFormated>
    <izvorni_sadrzaj>
      <item>ĆURIĆ DRAŽEN</item>
    </izvorni_sadrzaj>
    <derivirana_varijabla naziv="DomainObject.Predmet.OstaliListNazivFormated_1">
      <item>ĆURIĆ DRAŽEN</item>
    </derivirana_varijabla>
  </DomainObject.Predmet.OstaliListNazivFormated>
  <DomainObject.Predmet.OstaliListNazivFormatedOIB>
    <izvorni_sadrzaj>
      <item>ĆURIĆ DRAŽEN</item>
    </izvorni_sadrzaj>
    <derivirana_varijabla naziv="DomainObject.Predmet.OstaliListNazivFormatedOIB_1">
      <item>ĆURIĆ DRAŽEN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 rally klub DAKAR</izvorni_sadrzaj>
    <derivirana_varijabla naziv="DomainObject.Predmet.ProtustrankaIDrugi_1">Moto rally klub DAKAR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 rally klub DAKAR, OIB 76472615623, Srebrnjak 94/a, 10000 Zagreb</izvorni_sadrzaj>
    <derivirana_varijabla naziv="DomainObject.Predmet.ProtustrankaIDrugiAdressOIB_1">Moto rally klub DAKAR, OIB 76472615623, Srebrnjak 94/a,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 rally klub DAKAR</item>
      <item>ĆURIĆ DRAŽEN</item>
    </izvorni_sadrzaj>
    <derivirana_varijabla naziv="DomainObject.Predmet.SudioniciListNaziv_1">
      <item>FINA Regionalni centar Zagreb</item>
      <item>Moto rally klub DAKAR</item>
      <item>ĆURIĆ DRAŽEN</item>
    </derivirana_varijabla>
  </DomainObject.Predmet.SudioniciListNaziv>
  <DomainObject.Predmet.SudioniciListAdressOIB>
    <izvorni_sadrzaj>
      <item>FINA Regionalni centar Zagreb, OIB 85821130368, Trg svibanjskih žrtava 1995. 1,10000 Zagreb</item>
      <item>Moto rally klub DAKAR, OIB 76472615623, Srebrnjak 94/a,10000 Zagreb</item>
      <item>ĆURIĆ DRAŽEN, STROJARSKA 94A,10000 Zagreb</item>
    </izvorni_sadrzaj>
    <derivirana_varijabla naziv="DomainObject.Predmet.SudioniciListAdressOIB_1">
      <item>FINA Regionalni centar Zagreb, OIB 85821130368, Trg svibanjskih žrtava 1995. 1,10000 Zagreb</item>
      <item>Moto rally klub DAKAR, OIB 76472615623, Srebrnjak 94/a,10000 Zagreb</item>
      <item>ĆURIĆ DRAŽEN, STROJARSKA 94A,10000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76472615623</item>
      <item>, OIB null</item>
    </izvorni_sadrzaj>
    <derivirana_varijabla naziv="DomainObject.Predmet.SudioniciListNazivOIB_1">
      <item>, OIB 85821130368</item>
      <item>, OIB 76472615623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AE1AC-CF44-403B-8534-783BA98E62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1349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2015-12-08T07:08:00Z</dcterms:created>
  <dc:creator>Sudsko vijeæe</dc:creator>
  <cp:lastModifiedBy>Marina Markić</cp:lastModifiedBy>
  <cp:lastPrinted>2015-12-08T07:00:00Z</cp:lastPrinted>
  <dcterms:modified xmlns:xsi="http://www.w3.org/2001/XMLSchema-instance" xsi:type="dcterms:W3CDTF">2015-12-08T07:10:00Z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