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23c6eb3" w14:paraId="23c6eb3" w:rsidRDefault="007E13E1" w:rsidP="007E13E1" w:rsidR="007E13E1">
      <w:pPr>
        <w:jc w:val="right"/>
        <w15:collapsed w:val="false"/>
      </w:pPr>
      <w:r>
        <w:br w:clear="all" w:type="textWrapping"/>
      </w:r>
      <w:r w:rsidR="00514686">
        <w:t>Poslovni broj: 4.</w:t>
      </w:r>
      <w:r>
        <w:t>St-</w:t>
      </w:r>
      <w:r w:rsidR="00417E6F">
        <w:t>52</w:t>
      </w:r>
      <w:r w:rsidR="00514686">
        <w:t>/2018-</w:t>
      </w:r>
      <w:r w:rsidR="00417E6F">
        <w:t>22</w:t>
      </w:r>
    </w:p>
    <w:p w:rsidRDefault="00224568" w:rsidP="00514686" w:rsidR="00224568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D4027A" w:rsidP="00634348" w:rsidR="00634348" w:rsidRPr="003148C7">
      <w:pPr>
        <w:pStyle w:val="Tijeloteksta"/>
        <w:rPr>
          <w:sz w:val="16"/>
          <w:szCs w:val="16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za provedbu stečajnog postupka nad dužnikom </w:t>
      </w:r>
      <w:r w:rsidR="00417E6F">
        <w:t>TEHNIČAR-XERO d.o.o., Karamanova 1, Split, OIB: 70533171928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D5536B">
        <w:rPr>
          <w:lang w:val="hr-HR"/>
        </w:rPr>
        <w:t>14</w:t>
      </w:r>
      <w:r w:rsidR="00195FC7">
        <w:rPr>
          <w:lang w:val="hr-HR"/>
        </w:rPr>
        <w:t>. studenog</w:t>
      </w:r>
      <w:r w:rsidR="00FE2B38">
        <w:rPr>
          <w:lang w:val="hr-HR"/>
        </w:rPr>
        <w:t xml:space="preserve"> </w:t>
      </w:r>
      <w:r w:rsidR="00224568">
        <w:rPr>
          <w:lang w:val="hr-HR"/>
        </w:rPr>
        <w:t>2018.</w:t>
      </w:r>
    </w:p>
    <w:p w:rsidRDefault="00224568" w:rsidP="00514686" w:rsidR="00224568">
      <w:pPr>
        <w:rPr>
          <w:lang w:val="hr-HR"/>
        </w:rPr>
      </w:pP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417E6F">
        <w:t>TEHNIČAR-XERO d.o.o., Karamanova 1, Split, OIB: 70533171928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D5536B">
        <w:rPr>
          <w:szCs w:val="20"/>
          <w:lang w:eastAsia="hr-HR" w:val="en-AU"/>
        </w:rPr>
        <w:t>14</w:t>
      </w:r>
      <w:r w:rsidR="00591148">
        <w:rPr>
          <w:szCs w:val="20"/>
          <w:lang w:eastAsia="hr-HR" w:val="en-AU"/>
        </w:rPr>
        <w:t>. studenog</w:t>
      </w:r>
      <w:r w:rsidR="00224568">
        <w:rPr>
          <w:szCs w:val="20"/>
          <w:lang w:eastAsia="hr-HR" w:val="en-AU"/>
        </w:rPr>
        <w:t xml:space="preserve"> 2018.</w:t>
      </w:r>
      <w:r w:rsidR="002D3D3D" w:rsidRPr="00C81C12">
        <w:rPr>
          <w:szCs w:val="20"/>
          <w:lang w:eastAsia="hr-HR" w:val="en-AU"/>
        </w:rPr>
        <w:t xml:space="preserve"> u </w:t>
      </w:r>
      <w:r w:rsidR="006440C7">
        <w:rPr>
          <w:szCs w:val="20"/>
          <w:lang w:eastAsia="hr-HR" w:val="en-AU"/>
        </w:rPr>
        <w:t>11</w:t>
      </w:r>
      <w:r w:rsidR="00245E94" w:rsidRPr="00245E94">
        <w:rPr>
          <w:szCs w:val="20"/>
          <w:lang w:eastAsia="hr-HR" w:val="en-AU"/>
        </w:rPr>
        <w:t>:00</w:t>
      </w:r>
      <w:r w:rsidRPr="00245E94">
        <w:rPr>
          <w:szCs w:val="20"/>
          <w:lang w:eastAsia="hr-HR" w:val="en-AU"/>
        </w:rPr>
        <w:t xml:space="preserve">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417E6F">
        <w:rPr>
          <w:lang w:val="hr-HR"/>
        </w:rPr>
        <w:t>Snježana Vrkljan, Kralja Zvonimira 75, Zagreb, OIB: 44740101731</w:t>
      </w:r>
      <w:r w:rsidR="00D5536B">
        <w:t>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417E6F">
        <w:t>TEHNIČAR-XERO d.o.o., Karamanova 1, Split, OIB: 70533171928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514686" w:rsidR="0022456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417E6F" w:rsidP="00417E6F" w:rsidR="00417E6F">
      <w:pPr>
        <w:ind w:firstLine="708"/>
        <w:jc w:val="both"/>
      </w:pPr>
      <w:r>
        <w:t>Financijska agencija, Regionalni centar Split podnijela je ovom sudu 30. listopada 2015. zahtjev za provedbu skraćenog stečajnog postupka nad TEHNIČAR-XERO d.o.o., Karamanova 1, Split, OIB: 70533171928.</w:t>
      </w:r>
    </w:p>
    <w:p w:rsidRDefault="00417E6F" w:rsidP="00417E6F" w:rsidR="00417E6F">
      <w:pPr>
        <w:spacing w:before="200"/>
        <w:ind w:firstLine="708"/>
        <w:jc w:val="both"/>
      </w:pPr>
      <w:r>
        <w:t>U podnesenom zahtjevu navedeno je da dužnik na 1. rujna 2015., u Očevidniku redoslijeda osnova za plaćanje, ima evidentirane neizvršene osnove za plaćanje u neprekinutom razdoblju od 1062 dana, u ukupnom iznosu od 160.841,12 kuna, kao i da prema podacima koji su dostavljeni od Hrvatskog zavoda za mirovinsko osiguranje, dužnik nema zaposlenih.</w:t>
      </w:r>
    </w:p>
    <w:p w:rsidRDefault="00417E6F" w:rsidP="00417E6F" w:rsidR="00417E6F">
      <w:pPr>
        <w:spacing w:before="200"/>
        <w:ind w:firstLine="709"/>
        <w:jc w:val="both"/>
      </w:pPr>
      <w:r>
        <w:t xml:space="preserve">Budući da su prema podacima iz podnesenog zahtjeva bile ispunjene pretpostavke iz članka 428. Stečajnog zakona (˝Narodne novine˝ broj 71/15 i 104/17; dalje: SZ) ovaj sud je 14. ožujka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</w:t>
      </w:r>
      <w:r>
        <w:lastRenderedPageBreak/>
        <w:t>dužnikom, sve to uz upozorenje na pravne posljedice nepodnošenja prijedloga za otvaranje stečajnog postupka.</w:t>
      </w:r>
    </w:p>
    <w:p w:rsidRDefault="00417E6F" w:rsidP="00417E6F" w:rsidR="00417E6F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6. travnja</w:t>
      </w:r>
      <w:r w:rsidRPr="00E300CF">
        <w:t xml:space="preserve"> 2016. obrazac kojim je, kao vjerovnik, predložila nad dužnikom otvoriti stečaj. U prilogu je dostavljeno stanje računa poreznog </w:t>
      </w:r>
      <w:r>
        <w:t xml:space="preserve">obveznika TEHNIČAR-XERO d.o.o., Karamanova 1, Split, OIB: 70533171928 </w:t>
      </w:r>
      <w:r w:rsidRPr="00E300CF">
        <w:t xml:space="preserve">na dan </w:t>
      </w:r>
      <w:r>
        <w:t>30. ožujka</w:t>
      </w:r>
      <w:r w:rsidRPr="00E300CF">
        <w:t xml:space="preserve"> 2016.</w:t>
      </w:r>
      <w:r>
        <w:t xml:space="preserve"> godine</w:t>
      </w:r>
      <w:r w:rsidRPr="00E300CF">
        <w:t xml:space="preserve"> iz kojeg proizlazi kako dužnik duguje iznos od </w:t>
      </w:r>
      <w:r>
        <w:t>19.934,50</w:t>
      </w:r>
      <w:r w:rsidRPr="00E300CF">
        <w:t xml:space="preserve"> kn, čime je Republika  Hrvatska,  Ministarstvo financija, Porezna uprava, učinila vjerojatnim postojanje tražbine prema dužniku. </w:t>
      </w:r>
      <w:r>
        <w:t xml:space="preserve">Nadalje, </w:t>
      </w:r>
      <w:r w:rsidRPr="00E300CF">
        <w:t>Republika Hrvatska,  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2014. </w:t>
      </w:r>
    </w:p>
    <w:p w:rsidRDefault="00417E6F" w:rsidP="00417E6F" w:rsidR="00417E6F" w:rsidRPr="00C249E7">
      <w:pPr>
        <w:ind w:firstLine="709"/>
        <w:jc w:val="both"/>
      </w:pPr>
    </w:p>
    <w:p w:rsidRDefault="00417E6F" w:rsidP="00417E6F" w:rsidR="00417E6F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 broj 4. St-1279/2015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417E6F" w:rsidP="00417E6F" w:rsidR="00417E6F">
      <w:pPr>
        <w:ind w:firstLine="708"/>
        <w:jc w:val="both"/>
      </w:pPr>
    </w:p>
    <w:p w:rsidRDefault="00417E6F" w:rsidP="00417E6F" w:rsidR="00417E6F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2017., ovaj predmet je zaveden po novi poslovni broj St-52/2018.</w:t>
      </w:r>
    </w:p>
    <w:p w:rsidRDefault="00417E6F" w:rsidP="00417E6F" w:rsidR="00417E6F">
      <w:pPr>
        <w:ind w:firstLine="708"/>
        <w:jc w:val="both"/>
      </w:pPr>
    </w:p>
    <w:p w:rsidRDefault="00417E6F" w:rsidP="00417E6F" w:rsidR="00417E6F">
      <w:pPr>
        <w:ind w:firstLine="708"/>
        <w:jc w:val="both"/>
      </w:pPr>
      <w:r>
        <w:t>R</w:t>
      </w:r>
      <w:r w:rsidRPr="006A49A6">
        <w:t xml:space="preserve">ješenjem </w:t>
      </w:r>
      <w:r>
        <w:t>ovog suda poslovni broj</w:t>
      </w:r>
      <w:r w:rsidRPr="006A49A6">
        <w:t xml:space="preserve"> </w:t>
      </w:r>
      <w:r>
        <w:t>4</w:t>
      </w:r>
      <w:r w:rsidRPr="006A49A6">
        <w:t>.St-</w:t>
      </w:r>
      <w:r>
        <w:t>52/2018</w:t>
      </w:r>
      <w:r w:rsidRPr="006A49A6">
        <w:t xml:space="preserve"> od </w:t>
      </w:r>
      <w:r>
        <w:t>20. rujna 2018.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417E6F" w:rsidP="00417E6F" w:rsidR="00417E6F">
      <w:pPr>
        <w:ind w:firstLine="708"/>
        <w:jc w:val="both"/>
      </w:pPr>
    </w:p>
    <w:p w:rsidRDefault="00417E6F" w:rsidP="00417E6F" w:rsidR="00417E6F">
      <w:pPr>
        <w:ind w:firstLine="708"/>
        <w:jc w:val="both"/>
      </w:pPr>
      <w:r w:rsidRPr="00B15C97">
        <w:t xml:space="preserve">Na ročištu održanom </w:t>
      </w:r>
      <w:r>
        <w:t>2. listopada 2018.</w:t>
      </w:r>
      <w:r w:rsidRPr="00B15C97">
        <w:t xml:space="preserve"> zz dužnika </w:t>
      </w:r>
      <w:r>
        <w:t>Božo Čović</w:t>
      </w:r>
      <w:r w:rsidRPr="00B15C97">
        <w:t xml:space="preserve"> se </w:t>
      </w:r>
      <w:r>
        <w:t xml:space="preserve">izjasnio </w:t>
      </w:r>
      <w:r w:rsidRPr="00B15C97">
        <w:t xml:space="preserve">o prijedlogu za otvaranje stečajnog postupka nad </w:t>
      </w:r>
      <w:r>
        <w:t>dužnikom</w:t>
      </w:r>
      <w:r w:rsidRPr="00B15C97">
        <w:t xml:space="preserve">, te je </w:t>
      </w:r>
      <w:r>
        <w:t>izjavio</w:t>
      </w:r>
      <w:r w:rsidRPr="00B15C97">
        <w:t xml:space="preserve"> da </w:t>
      </w:r>
      <w:r>
        <w:t>se</w:t>
      </w:r>
      <w:r w:rsidRPr="00B15C97">
        <w:t xml:space="preserve"> navedeno</w:t>
      </w:r>
      <w:r>
        <w:t xml:space="preserve"> društvo bavilo uslugama fotokopiranja, printanja i uveza. On da je stupio u navedeno društvo kao zaposlenik i kao odgovorna osoba 1. ožujka 1996. Poslovni problemi su počeli 2009.-2010.  Od prosinca 2012. nalazi se u mirovini. Po njegovom odlasku u mirovinu navodi da više nema saznanja o istoj firmi. Po odlasku u mirovinu da je obavio sva razduženja. Nakon njegovog odlaska u mirovinu društvo više nema zaposlenih. Od imovine društvo je imalo kopirnu tehniku, aparate za printanje te kompletan repromaterijal kao što su fascikle, zatim stolovi te 7-8 komada strojeva. Nekih strojevi su amortizirani, a neki su u funkciji. Bilo je dosta tehnike. Djelatnost se obavljala u velikom prostoru. Što se tiče društva Tehničar kopirni centar d.o.o. istaknuo da kod istih ima nekoliko dionica te isto društvo i danas radi. Tehničar kopirni centar d.o.o. je po njegovom saznanju prodao firmu i prostor u kojem je obavljana djelatnost. Inventurnu listu da je po odlasku u mirovinu predao Zdeslavu Vladović, direktoru društva XERO TRADE. U trenutku njegovog odlaska u mirovinu postojala su neka potraživanja od grada Splita ali ne može sa sigurnošću reći da li je društvo bilo blokirano. Društvo nema nikakvih nekretnina i pokretnina. </w:t>
      </w:r>
    </w:p>
    <w:p w:rsidRDefault="00417E6F" w:rsidP="00417E6F" w:rsidR="00417E6F">
      <w:pPr>
        <w:jc w:val="both"/>
      </w:pPr>
    </w:p>
    <w:p w:rsidRDefault="00417E6F" w:rsidP="00417E6F" w:rsidR="00417E6F" w:rsidRPr="00011E29">
      <w:pPr>
        <w:ind w:firstLine="708"/>
        <w:jc w:val="both"/>
      </w:pPr>
      <w:r>
        <w:t xml:space="preserve">Na navedenom ročištu punomoćnica vjerovnika RH, Ministarstva financija predložila je da sud pozove osobe koje imaju pravni interes za redovitim provođenjem stečajnog postupka na uplatu predujma za namirenje troškova prethodnog i otvorenog stečajnog postupka. </w:t>
      </w:r>
    </w:p>
    <w:p w:rsidRDefault="00417E6F" w:rsidP="00417E6F" w:rsidR="00417E6F">
      <w:pPr>
        <w:ind w:firstLine="708"/>
        <w:jc w:val="both"/>
      </w:pPr>
      <w:r>
        <w:lastRenderedPageBreak/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>
        <w:t>31 spisa) kojom se potvrđuje da dužnik na dan 1.10.2018., u Očevidniku redoslijeda osnova za plaćanje, ima evidentirane neizvršne osnove za plaćanje u neprekinutom razdoblju od 2184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SZ.</w:t>
      </w:r>
    </w:p>
    <w:p w:rsidRDefault="00417E6F" w:rsidP="00417E6F" w:rsidR="00417E6F">
      <w:pPr>
        <w:ind w:firstLine="708"/>
        <w:jc w:val="both"/>
      </w:pPr>
    </w:p>
    <w:p w:rsidRDefault="00417E6F" w:rsidP="00417E6F" w:rsidR="00417E6F">
      <w:pPr>
        <w:ind w:firstLine="708"/>
        <w:jc w:val="both"/>
      </w:pPr>
      <w:r>
        <w:t xml:space="preserve">Općinski sud u Splitu, zemljišnoknjižni odjel je 2. listopada 2018. u spis dostavio potvrdu iz koje je razvidno da dužnik nije upisan kao vlasnik nekretnina  na području nadležnosti navedenog zemljišnoknjižnog odjela. </w:t>
      </w:r>
    </w:p>
    <w:p w:rsidRDefault="00417E6F" w:rsidP="00417E6F" w:rsidR="00417E6F">
      <w:pPr>
        <w:ind w:firstLine="708"/>
        <w:jc w:val="both"/>
      </w:pPr>
    </w:p>
    <w:p w:rsidRDefault="00417E6F" w:rsidP="00417E6F" w:rsidR="00417E6F">
      <w:pPr>
        <w:ind w:firstLine="708"/>
        <w:jc w:val="both"/>
      </w:pPr>
      <w:r>
        <w:t xml:space="preserve">Centar za vozila Hrvatske d.d. je 10. listopada 2018. u spis dostavio uvjerenje iz kojeg je razvidno da dužnik nije evidentiran kao vlasnik vozila. </w:t>
      </w:r>
    </w:p>
    <w:p w:rsidRDefault="00417E6F" w:rsidP="00417E6F" w:rsidR="00417E6F">
      <w:pPr>
        <w:ind w:firstLine="708"/>
        <w:jc w:val="both"/>
      </w:pPr>
    </w:p>
    <w:p w:rsidRDefault="00417E6F" w:rsidP="00417E6F" w:rsidR="00417E6F">
      <w:pPr>
        <w:ind w:firstLine="708"/>
        <w:jc w:val="both"/>
      </w:pPr>
      <w:r>
        <w:t xml:space="preserve">Međutim, osim postojanja stečajnog razloga kod dužnika, iz rezultata prethodnog postupka također proizlazi i da dužnik nema bilo kakve vrjednije imovine koju bi ušla u stečajnu masu. </w:t>
      </w:r>
    </w:p>
    <w:p w:rsidRDefault="001022EA" w:rsidP="001022EA" w:rsidR="001022E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417E6F">
        <w:rPr>
          <w:rFonts w:cs="Times New Roman" w:hAnsi="Times New Roman" w:ascii="Times New Roman"/>
          <w:sz w:val="24"/>
          <w:szCs w:val="24"/>
        </w:rPr>
        <w:t>52</w:t>
      </w:r>
      <w:r>
        <w:rPr>
          <w:rFonts w:cs="Times New Roman" w:hAnsi="Times New Roman" w:ascii="Times New Roman"/>
          <w:sz w:val="24"/>
          <w:szCs w:val="24"/>
        </w:rPr>
        <w:t>/2018-</w:t>
      </w:r>
      <w:r w:rsidR="00417E6F">
        <w:rPr>
          <w:rFonts w:cs="Times New Roman" w:hAnsi="Times New Roman" w:ascii="Times New Roman"/>
          <w:sz w:val="24"/>
          <w:szCs w:val="24"/>
        </w:rPr>
        <w:t>12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D5536B">
        <w:rPr>
          <w:rFonts w:cs="Times New Roman" w:hAnsi="Times New Roman" w:ascii="Times New Roman"/>
          <w:sz w:val="24"/>
          <w:szCs w:val="24"/>
        </w:rPr>
        <w:t>3. listopada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417E6F" w:rsidRPr="00417E6F">
        <w:rPr>
          <w:rFonts w:cs="Times New Roman" w:hAnsi="Times New Roman" w:ascii="Times New Roman"/>
          <w:sz w:val="24"/>
          <w:szCs w:val="24"/>
        </w:rPr>
        <w:t>TEHNIČAR-XERO d.o.o., Karamanova 1, Split, OIB: 70533171928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D5536B">
        <w:rPr>
          <w:rFonts w:cs="Times New Roman" w:hAnsi="Times New Roman" w:ascii="Times New Roman"/>
          <w:sz w:val="24"/>
          <w:szCs w:val="24"/>
        </w:rPr>
        <w:t>3. listopada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91148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1022EA" w:rsidP="00591148" w:rsidR="001022EA">
      <w:pPr>
        <w:jc w:val="both"/>
      </w:pPr>
    </w:p>
    <w:p w:rsidRDefault="001022EA" w:rsidP="00FE2B38" w:rsidR="001022EA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D5536B">
        <w:t>13</w:t>
      </w:r>
      <w:r w:rsidR="00591148">
        <w:t>. studenog</w:t>
      </w:r>
      <w:r>
        <w:t xml:space="preserve"> 2018. dostavila potvrdu o neizvršenim osnovama za plaćanje iz koje je razvidno da su kod dužnika na dan </w:t>
      </w:r>
      <w:r w:rsidR="00D5536B">
        <w:t>13</w:t>
      </w:r>
      <w:r w:rsidR="00591148">
        <w:t>. studenog</w:t>
      </w:r>
      <w:r>
        <w:t xml:space="preserve"> 2018. evidentirane neizvršene osnove za plaćanje u neprekinutom razdoblju od </w:t>
      </w:r>
      <w:r w:rsidR="00417E6F">
        <w:t>2230</w:t>
      </w:r>
      <w:r w:rsidR="00D5536B">
        <w:t xml:space="preserve"> dana, a nepodmirene obveze na dan 13. studenog 2013. iznosile su </w:t>
      </w:r>
      <w:r w:rsidR="00417E6F">
        <w:t>219.398,39</w:t>
      </w:r>
      <w:r w:rsidR="00D5536B">
        <w:t xml:space="preserve"> kuna.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 xml:space="preserve">Zatraženi iznos od 20.000,00 kuna na ime pokrića troškova kako prethodnog tako i otvorenog stečajnog postupka odnosi se na troškove privremenog i stečajnog upravitelja, </w:t>
      </w:r>
      <w:r>
        <w:lastRenderedPageBreak/>
        <w:t>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417E6F">
        <w:t>3. listopada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591148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AB5179" w:rsidP="00417F47" w:rsidR="00AB5179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 xml:space="preserve">anka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224568" w:rsidP="001022EA" w:rsidR="00224568">
      <w:pPr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D5536B">
        <w:t>14</w:t>
      </w:r>
      <w:r w:rsidR="00591148">
        <w:t>. studenog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F6688D" w:rsidR="007E13E1">
        <w:trPr>
          <w:trHeight w:val="196"/>
        </w:trPr>
        <w:tc>
          <w:tcPr>
            <w:tcW w:type="dxa" w:w="4961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224568" w:rsidP="00224568" w:rsidR="00224568">
            <w:pPr>
              <w:rPr>
                <w:bCs/>
              </w:rPr>
            </w:pPr>
          </w:p>
          <w:p w:rsidRDefault="00224568" w:rsidP="00224568" w:rsidR="00224568" w:rsidRPr="00140E54">
            <w:pPr>
              <w:rPr>
                <w:bCs/>
              </w:rPr>
            </w:pPr>
          </w:p>
        </w:tc>
      </w:tr>
      <w:tr w:rsidTr="00356D61" w:rsidR="007E13E1">
        <w:trPr>
          <w:trHeight w:val="94"/>
        </w:trPr>
        <w:tc>
          <w:tcPr>
            <w:tcW w:type="dxa" w:w="4961"/>
          </w:tcPr>
          <w:p w:rsidRDefault="004237D6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4237D6" w:rsidP="00356D61" w:rsidR="004237D6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4237D6" w:rsidP="00356D61" w:rsidR="004237D6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7D6" w:rsidRPr="004237D6">
          <w:rPr>
            <w:noProof/>
            <w:lang w:val="hr-HR"/>
          </w:rPr>
          <w:t>4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417E6F">
          <w:t>52</w:t>
        </w:r>
        <w:r w:rsidR="00514686">
          <w:t>/2018-</w:t>
        </w:r>
        <w:r w:rsidR="00417E6F">
          <w:t>22</w:t>
        </w:r>
      </w:p>
      <w:p w:rsidRDefault="004237D6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33015"/>
    <w:rsid w:val="001428EE"/>
    <w:rsid w:val="001538B5"/>
    <w:rsid w:val="00160774"/>
    <w:rsid w:val="001761EE"/>
    <w:rsid w:val="00193F49"/>
    <w:rsid w:val="00195FC7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24568"/>
    <w:rsid w:val="00245E94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E6F"/>
    <w:rsid w:val="00417F47"/>
    <w:rsid w:val="0042086E"/>
    <w:rsid w:val="004237D6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14686"/>
    <w:rsid w:val="00520023"/>
    <w:rsid w:val="00520266"/>
    <w:rsid w:val="00520582"/>
    <w:rsid w:val="00536E4F"/>
    <w:rsid w:val="005678EE"/>
    <w:rsid w:val="00591148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0C7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B5179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5536B"/>
    <w:rsid w:val="00D6076B"/>
    <w:rsid w:val="00D61756"/>
    <w:rsid w:val="00D74C99"/>
    <w:rsid w:val="00D830C1"/>
    <w:rsid w:val="00D96D00"/>
    <w:rsid w:val="00DB3D4E"/>
    <w:rsid w:val="00DD2916"/>
    <w:rsid w:val="00DD51E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TEHNIČAR-XERO d.o.o. za usluge kopiranja</izvorni_sadrzaj>
    <derivirana_varijabla naziv="DomainObject.Predmet.ProtustrankaFormated_1">  TEHNIČAR-XERO d.o.o. za usluge kopiranja</derivirana_varijabla>
  </DomainObject.Predmet.ProtustrankaFormated>
  <DomainObject.Predmet.ProtustrankaFormatedOIB>
    <izvorni_sadrzaj>  TEHNIČAR-XERO d.o.o. za usluge kopiranja, OIB 70533171928</izvorni_sadrzaj>
    <derivirana_varijabla naziv="DomainObject.Predmet.ProtustrankaFormatedOIB_1">  TEHNIČAR-XERO d.o.o. za usluge kopiranja, OIB 70533171928</derivirana_varijabla>
  </DomainObject.Predmet.ProtustrankaFormatedOIB>
  <DomainObject.Predmet.ProtustrankaFormatedWithAdress>
    <izvorni_sadrzaj> TEHNIČAR-XERO d.o.o. za usluge kopiranja, Karamanova 1, 21000 Split</izvorni_sadrzaj>
    <derivirana_varijabla naziv="DomainObject.Predmet.ProtustrankaFormatedWithAdress_1"> TEHNIČAR-XERO d.o.o. za usluge kopiranja, Karamanova 1, 21000 Split</derivirana_varijabla>
  </DomainObject.Predmet.ProtustrankaFormatedWithAdress>
  <DomainObject.Predmet.ProtustrankaFormatedWithAdressOIB>
    <izvorni_sadrzaj> TEHNIČAR-XERO d.o.o. za usluge kopiranja, OIB 70533171928, Karamanova 1, 21000 Split</izvorni_sadrzaj>
    <derivirana_varijabla naziv="DomainObject.Predmet.ProtustrankaFormatedWithAdressOIB_1"> TEHNIČAR-XERO d.o.o. za usluge kopiranja, OIB 70533171928, Karamanova 1, 21000 Split</derivirana_varijabla>
  </DomainObject.Predmet.ProtustrankaFormatedWithAdressOIB>
  <DomainObject.Predmet.ProtustrankaWithAdress>
    <izvorni_sadrzaj>TEHNIČAR-XERO d.o.o. za usluge kopiranja Karamanova 1, 21000 Split</izvorni_sadrzaj>
    <derivirana_varijabla naziv="DomainObject.Predmet.ProtustrankaWithAdress_1">TEHNIČAR-XERO d.o.o. za usluge kopiranja Karamanova 1, 21000 Split</derivirana_varijabla>
  </DomainObject.Predmet.ProtustrankaWithAdress>
  <DomainObject.Predmet.ProtustrankaWithAdressOIB>
    <izvorni_sadrzaj>TEHNIČAR-XERO d.o.o. za usluge kopiranja, OIB 70533171928, Karamanova 1, 21000 Split</izvorni_sadrzaj>
    <derivirana_varijabla naziv="DomainObject.Predmet.ProtustrankaWithAdressOIB_1">TEHNIČAR-XERO d.o.o. za usluge kopiranja, OIB 70533171928, Karamanova 1, 21000 Split</derivirana_varijabla>
  </DomainObject.Predmet.ProtustrankaWithAdressOIB>
  <DomainObject.Predmet.ProtustrankaNazivFormated>
    <izvorni_sadrzaj>TEHNIČAR-XERO d.o.o. za usluge kopiranja</izvorni_sadrzaj>
    <derivirana_varijabla naziv="DomainObject.Predmet.ProtustrankaNazivFormated_1">TEHNIČAR-XERO d.o.o. za usluge kopiranja</derivirana_varijabla>
  </DomainObject.Predmet.ProtustrankaNazivFormated>
  <DomainObject.Predmet.ProtustrankaNazivFormatedOIB>
    <izvorni_sadrzaj>TEHNIČAR-XERO d.o.o. za usluge kopiranja, OIB 70533171928</izvorni_sadrzaj>
    <derivirana_varijabla naziv="DomainObject.Predmet.ProtustrankaNazivFormatedOIB_1">TEHNIČAR-XERO d.o.o. za usluge kopiranja, OIB 70533171928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TEHNIČAR-XERO d.o.o. za usluge kopiranja</item>
    </izvorni_sadrzaj>
    <derivirana_varijabla naziv="DomainObject.Predmet.ProtuStrankaListFormated_1">
      <item>TEHNIČAR-XERO d.o.o. za usluge kopiranja</item>
    </derivirana_varijabla>
  </DomainObject.Predmet.ProtuStrankaListFormated>
  <DomainObject.Predmet.ProtuStrankaListFormatedOIB>
    <izvorni_sadrzaj>
      <item>TEHNIČAR-XERO d.o.o. za usluge kopiranja, OIB 70533171928</item>
    </izvorni_sadrzaj>
    <derivirana_varijabla naziv="DomainObject.Predmet.ProtuStrankaListFormatedOIB_1">
      <item>TEHNIČAR-XERO d.o.o. za usluge kopiranja, OIB 70533171928</item>
    </derivirana_varijabla>
  </DomainObject.Predmet.ProtuStrankaListFormatedOIB>
  <DomainObject.Predmet.ProtuStrankaListFormatedWithAdress>
    <izvorni_sadrzaj>
      <item>TEHNIČAR-XERO d.o.o. za usluge kopiranja, Karamanova 1, 21000 Split</item>
    </izvorni_sadrzaj>
    <derivirana_varijabla naziv="DomainObject.Predmet.ProtuStrankaListFormatedWithAdress_1">
      <item>TEHNIČAR-XERO d.o.o. za usluge kopiranja, Karamanova 1, 21000 Split</item>
    </derivirana_varijabla>
  </DomainObject.Predmet.ProtuStrankaListFormatedWithAdress>
  <DomainObject.Predmet.ProtuStrankaListFormatedWithAdressOIB>
    <izvorni_sadrzaj>
      <item>TEHNIČAR-XERO d.o.o. za usluge kopiranja, OIB 70533171928, Karamanova 1, 21000 Split</item>
    </izvorni_sadrzaj>
    <derivirana_varijabla naziv="DomainObject.Predmet.ProtuStrankaListFormatedWithAdressOIB_1">
      <item>TEHNIČAR-XERO d.o.o. za usluge kopiranja, OIB 70533171928, Karamanova 1, 21000 Split</item>
    </derivirana_varijabla>
  </DomainObject.Predmet.ProtuStrankaListFormatedWithAdressOIB>
  <DomainObject.Predmet.ProtuStrankaListNazivFormated>
    <izvorni_sadrzaj>
      <item>TEHNIČAR-XERO d.o.o. za usluge kopiranja</item>
    </izvorni_sadrzaj>
    <derivirana_varijabla naziv="DomainObject.Predmet.ProtuStrankaListNazivFormated_1">
      <item>TEHNIČAR-XERO d.o.o. za usluge kopiranja</item>
    </derivirana_varijabla>
  </DomainObject.Predmet.ProtuStrankaListNazivFormated>
  <DomainObject.Predmet.ProtuStrankaListNazivFormatedOIB>
    <izvorni_sadrzaj>
      <item>TEHNIČAR-XERO d.o.o. za usluge kopiranja, OIB 70533171928</item>
    </izvorni_sadrzaj>
    <derivirana_varijabla naziv="DomainObject.Predmet.ProtuStrankaListNazivFormatedOIB_1">
      <item>TEHNIČAR-XERO d.o.o. za usluge kopiranja, OIB 70533171928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Božo Čović</item>
      <item>odvjetnik Josip Mrklić</item>
    </izvorni_sadrzaj>
    <derivirana_varijabla naziv="DomainObject.Predmet.OstaliListFormated_1">
      <item>Županijsko državno odvjetništvo u Splitu punomoćnik sudionika u postupku Ministarstvo financija RH</item>
      <item>Božo Čović</item>
      <item>odvjetnik Josip Mrklić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Božo Čović, OIB 72518841190</item>
      <item>odvjetnik Josip Mrklić</item>
    </izvorni_sadrzaj>
    <derivirana_varijabla naziv="DomainObject.Predmet.OstaliListFormatedOIB_1">
      <item>Županijsko državno odvjetništvo u Splitu punomoćnik sudionika u postupku Ministarstvo financija RH</item>
      <item>Božo Čović, OIB 72518841190</item>
      <item>odvjetnik Josip Mrklić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Božo Čović, Ždrilo 22, 22202 Podglavica</item>
      <item>odvjetnik Josip Mrklić, Slavićeva 15,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Božo Čović, Ždrilo 22, 22202 Podglavica</item>
      <item>odvjetnik Josip Mrklić, Slavićeva 15,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Božo Čović, OIB 72518841190, Ždrilo 22, 22202 Podglavica</item>
      <item>odvjetnik Josip Mrklić, Slavićeva 15,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Božo Čović, OIB 72518841190, Ždrilo 22, 22202 Podglavica</item>
      <item>odvjetnik Josip Mrklić, Slavićeva 15, 21000 Split</item>
    </derivirana_varijabla>
  </DomainObject.Predmet.OstaliListFormatedWithAdressOIB>
  <DomainObject.Predmet.OstaliListNazivFormated>
    <izvorni_sadrzaj>
      <item>Županijsko državno odvjetništvo u Splitu</item>
      <item>Božo Čović</item>
      <item>odvjetnik Josip Mrklić</item>
    </izvorni_sadrzaj>
    <derivirana_varijabla naziv="DomainObject.Predmet.OstaliListNazivFormated_1">
      <item>Županijsko državno odvjetništvo u Splitu</item>
      <item>Božo Čović</item>
      <item>odvjetnik Josip Mrklić</item>
    </derivirana_varijabla>
  </DomainObject.Predmet.OstaliListNazivFormated>
  <DomainObject.Predmet.OstaliListNazivFormatedOIB>
    <izvorni_sadrzaj>
      <item>Županijsko državno odvjetništvo u Splitu</item>
      <item>Božo Čović, OIB 72518841190</item>
      <item>odvjetnik Josip Mrklić</item>
    </izvorni_sadrzaj>
    <derivirana_varijabla naziv="DomainObject.Predmet.OstaliListNazivFormatedOIB_1">
      <item>Županijsko državno odvjetništvo u Splitu</item>
      <item>Božo Čović, OIB 72518841190</item>
      <item>odvjetnik Josip Mrklić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TEHNIČAR-XERO d.o.o. za usluge kopiranja</izvorni_sadrzaj>
    <derivirana_varijabla naziv="DomainObject.Predmet.ProtustrankaIDrugi_1">TEHNIČAR-XERO d.o.o. za usluge kopiranja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TEHNIČAR-XERO d.o.o. za usluge kopiranja, OIB 70533171928, Karamanova 1, 21000 Split</izvorni_sadrzaj>
    <derivirana_varijabla naziv="DomainObject.Predmet.ProtustrankaIDrugiAdressOIB_1">TEHNIČAR-XERO d.o.o. za usluge kopiranja, OIB 70533171928, Karamanova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TEHNIČAR-XERO d.o.o. za usluge kopiranja</item>
      <item>Ministarstvo financija RH</item>
      <item>Županijsko državno odvjetništvo u Splitu</item>
      <item>Božo Čović</item>
      <item>odvjetnik Josip Mrklić</item>
    </izvorni_sadrzaj>
    <derivirana_varijabla naziv="DomainObject.Predmet.SudioniciListNaziv_1">
      <item>TEHNIČAR-XERO d.o.o. za usluge kopiranja</item>
      <item>Ministarstvo financija RH</item>
      <item>Županijsko državno odvjetništvo u Splitu</item>
      <item>Božo Čović</item>
      <item>odvjetnik Josip Mrklić</item>
    </derivirana_varijabla>
  </DomainObject.Predmet.SudioniciListNaziv>
  <DomainObject.Predmet.SudioniciListAdressOIB>
    <izvorni_sadrzaj>
      <item>TEHNIČAR-XERO d.o.o. za usluge kopiranja, OIB 70533171928, Karamanova 1,21000 Split</item>
      <item>Ministarstvo financija RH, OIB 18683136487, Katančićeva 5,10000 Zagreb</item>
      <item>Županijsko državno odvjetništvo u Splitu, Gundulićeva 29a,21000 Split</item>
      <item>Božo Čović, OIB 72518841190, Ždrilo 22,22202 Podglavica</item>
      <item>odvjetnik Josip Mrklić, Slavićeva 15,21000 Split</item>
    </izvorni_sadrzaj>
    <derivirana_varijabla naziv="DomainObject.Predmet.SudioniciListAdressOIB_1">
      <item>TEHNIČAR-XERO d.o.o. za usluge kopiranja, OIB 70533171928, Karamanova 1,21000 Split</item>
      <item>Ministarstvo financija RH, OIB 18683136487, Katančićeva 5,10000 Zagreb</item>
      <item>Županijsko državno odvjetništvo u Splitu, Gundulićeva 29a,21000 Split</item>
      <item>Božo Čović, OIB 72518841190, Ždrilo 22,22202 Podglavica</item>
      <item>odvjetnik Josip Mrklić, Slavićeva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70533171928</item>
      <item>, OIB 18683136487</item>
      <item>, OIB null</item>
      <item>, OIB 72518841190</item>
      <item>, OIB null</item>
    </izvorni_sadrzaj>
    <derivirana_varijabla naziv="DomainObject.Predmet.SudioniciListNazivOIB_1">
      <item>, OIB 70533171928</item>
      <item>, OIB 18683136487</item>
      <item>, OIB null</item>
      <item>, OIB 72518841190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9B54A-A660-41A5-AC5B-AA6CFAA35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1613</properties:Words>
  <properties:Characters>9121</properties:Characters>
  <properties:Lines>182</properties:Lines>
  <properties:Paragraphs>40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2018-11-14T09:33:00Z</cp:lastPrinted>
  <dcterms:modified xmlns:xsi="http://www.w3.org/2001/XMLSchema-instance" xsi:type="dcterms:W3CDTF">2018-11-14T09:33:00Z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