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176b" w14:paraId="27d176b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56268C" w:rsidP="00DD68C7" w:rsidR="0056268C">
      <w:pPr>
        <w:jc w:val="right"/>
      </w:pPr>
    </w:p>
    <w:p w:rsidRDefault="0056268C" w:rsidP="00DD68C7" w:rsidR="0056268C">
      <w:pPr>
        <w:jc w:val="right"/>
      </w:pPr>
    </w:p>
    <w:p w:rsidRDefault="00DD68C7" w:rsidP="006A35CA" w:rsidR="006A35CA">
      <w:pPr>
        <w:jc w:val="right"/>
      </w:pPr>
      <w:r w:rsidRPr="004D3D14">
        <w:t xml:space="preserve"> </w:t>
      </w:r>
      <w:proofErr w:type="spellStart"/>
      <w:r w:rsidR="006A35CA">
        <w:t>40</w:t>
      </w:r>
      <w:proofErr w:type="spellEnd"/>
      <w:r w:rsidR="006A35CA">
        <w:t>.</w:t>
      </w:r>
      <w:r w:rsidR="006A35CA" w:rsidRPr="0063308C">
        <w:t xml:space="preserve"> St-</w:t>
      </w:r>
      <w:proofErr w:type="spellStart"/>
      <w:r w:rsidR="006A35CA">
        <w:t>1155</w:t>
      </w:r>
      <w:proofErr w:type="spellEnd"/>
      <w:r w:rsidR="006A35CA">
        <w:t>/</w:t>
      </w:r>
      <w:proofErr w:type="spellStart"/>
      <w:r w:rsidR="006A35CA">
        <w:t>2018</w:t>
      </w:r>
      <w:proofErr w:type="spellEnd"/>
    </w:p>
    <w:p w:rsidRDefault="006A35CA" w:rsidP="006A35CA" w:rsidR="006A35CA">
      <w:pPr>
        <w:jc w:val="center"/>
      </w:pPr>
    </w:p>
    <w:p w:rsidRDefault="006A35CA" w:rsidP="006A35CA" w:rsidR="006A35CA">
      <w:pPr>
        <w:jc w:val="center"/>
      </w:pPr>
    </w:p>
    <w:p w:rsidRDefault="006A35CA" w:rsidP="006A35CA" w:rsidR="006A35CA">
      <w:pPr>
        <w:jc w:val="center"/>
      </w:pPr>
      <w:r>
        <w:t>R E P U B L I K A  H R V A T S KA</w:t>
      </w:r>
    </w:p>
    <w:p w:rsidRDefault="006A35CA" w:rsidP="006A35CA" w:rsidR="006A35CA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6A35CA" w:rsidP="006A35CA" w:rsidR="006A35CA" w:rsidRPr="00010102">
      <w:pPr>
        <w:jc w:val="center"/>
        <w:rPr>
          <w:b/>
        </w:rPr>
      </w:pPr>
    </w:p>
    <w:p w:rsidRDefault="006A35CA" w:rsidP="006A35CA" w:rsidR="006A35CA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u </w:t>
      </w:r>
      <w:proofErr w:type="spellStart"/>
      <w:r>
        <w:t>predstečajnom</w:t>
      </w:r>
      <w:proofErr w:type="spellEnd"/>
      <w:r>
        <w:t xml:space="preserve"> postupku nad dužnikom </w:t>
      </w:r>
      <w:proofErr w:type="spellStart"/>
      <w:r>
        <w:t>EUROANODIZACIJA</w:t>
      </w:r>
      <w:proofErr w:type="spellEnd"/>
      <w:r>
        <w:t xml:space="preserve"> d.o.o., </w:t>
      </w:r>
      <w:proofErr w:type="spellStart"/>
      <w:r>
        <w:t>10431</w:t>
      </w:r>
      <w:proofErr w:type="spellEnd"/>
      <w:r>
        <w:t xml:space="preserve"> </w:t>
      </w:r>
      <w:proofErr w:type="spellStart"/>
      <w:r>
        <w:t>Novaki</w:t>
      </w:r>
      <w:proofErr w:type="spellEnd"/>
      <w:r>
        <w:t xml:space="preserve">, Zagrebačka 1.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58180094655</w:t>
      </w:r>
      <w:proofErr w:type="spellEnd"/>
      <w:r>
        <w:t xml:space="preserve">,  </w:t>
      </w:r>
      <w:r w:rsidRPr="007A3302">
        <w:t xml:space="preserve">dana </w:t>
      </w:r>
      <w:proofErr w:type="spellStart"/>
      <w:r w:rsidR="000F41CF">
        <w:t>11.ožujka</w:t>
      </w:r>
      <w:proofErr w:type="spellEnd"/>
      <w:r w:rsidRPr="007A3302">
        <w:t xml:space="preserve"> </w:t>
      </w:r>
      <w:proofErr w:type="spellStart"/>
      <w:r w:rsidRPr="007A3302">
        <w:t>201</w:t>
      </w:r>
      <w:r w:rsidR="000F41CF">
        <w:t>9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E1717F" w:rsidP="002568C8" w:rsidR="00834FBF">
      <w:pPr>
        <w:ind w:firstLine="708"/>
        <w:jc w:val="both"/>
      </w:pPr>
      <w:r>
        <w:t xml:space="preserve">I. </w:t>
      </w:r>
      <w:r w:rsidR="00AF02A1">
        <w:t>Nalaže se dužniku, u roku od 3 dana, očitovati se</w:t>
      </w:r>
      <w:r w:rsidR="000E5F0F">
        <w:t xml:space="preserve"> </w:t>
      </w:r>
      <w:r w:rsidR="00CA274E">
        <w:t xml:space="preserve">sudu </w:t>
      </w:r>
      <w:r w:rsidR="00A21E68">
        <w:t xml:space="preserve">pozivom na gornji broj spisa, </w:t>
      </w:r>
      <w:r w:rsidR="000E5F0F">
        <w:t>na</w:t>
      </w:r>
      <w:r w:rsidR="00A851EA">
        <w:t xml:space="preserve"> </w:t>
      </w:r>
      <w:r w:rsidR="000E5F0F">
        <w:t xml:space="preserve">navode </w:t>
      </w:r>
      <w:r w:rsidR="000F41CF">
        <w:t xml:space="preserve">vjerovnika </w:t>
      </w:r>
      <w:proofErr w:type="spellStart"/>
      <w:r w:rsidR="000F41CF">
        <w:t>Minstarstvo</w:t>
      </w:r>
      <w:proofErr w:type="spellEnd"/>
      <w:r w:rsidR="000F41CF">
        <w:t xml:space="preserve"> f</w:t>
      </w:r>
      <w:r w:rsidR="007100CB">
        <w:t>inancija</w:t>
      </w:r>
      <w:r w:rsidR="000F41CF">
        <w:t xml:space="preserve">, Republika Hrvatska </w:t>
      </w:r>
      <w:r w:rsidR="007100CB">
        <w:t xml:space="preserve">iz podneska </w:t>
      </w:r>
      <w:r w:rsidR="000F41CF">
        <w:t xml:space="preserve">od </w:t>
      </w:r>
      <w:proofErr w:type="spellStart"/>
      <w:r w:rsidR="000F41CF">
        <w:t>28.veljače</w:t>
      </w:r>
      <w:proofErr w:type="spellEnd"/>
      <w:r w:rsidR="000F41CF">
        <w:t xml:space="preserve"> </w:t>
      </w:r>
      <w:proofErr w:type="spellStart"/>
      <w:r w:rsidR="000F41CF">
        <w:t>2019</w:t>
      </w:r>
      <w:proofErr w:type="spellEnd"/>
      <w:r w:rsidR="000F41CF">
        <w:t xml:space="preserve">. </w:t>
      </w:r>
    </w:p>
    <w:p w:rsidRDefault="00E1717F" w:rsidP="00A23E7A" w:rsidR="00E1717F" w:rsidRPr="00345BF1">
      <w:pPr>
        <w:ind w:firstLine="720"/>
        <w:jc w:val="both"/>
      </w:pPr>
      <w:r>
        <w:t>II. R</w:t>
      </w:r>
      <w:r w:rsidRPr="00C546EE">
        <w:t xml:space="preserve">očište za glasovanje o </w:t>
      </w:r>
      <w:proofErr w:type="spellStart"/>
      <w:r>
        <w:t>izmjenjenom</w:t>
      </w:r>
      <w:proofErr w:type="spellEnd"/>
      <w:r>
        <w:t xml:space="preserve"> </w:t>
      </w:r>
      <w:r w:rsidRPr="00C546EE">
        <w:t xml:space="preserve">planu restrukturiranja </w:t>
      </w:r>
      <w:r w:rsidR="00A23E7A">
        <w:t xml:space="preserve">sazvano za dan </w:t>
      </w:r>
      <w:proofErr w:type="spellStart"/>
      <w:r>
        <w:rPr>
          <w:b/>
        </w:rPr>
        <w:t>14.ožujka</w:t>
      </w:r>
      <w:proofErr w:type="spellEnd"/>
      <w:r>
        <w:rPr>
          <w:b/>
        </w:rPr>
        <w:t xml:space="preserve"> </w:t>
      </w:r>
      <w:proofErr w:type="spellStart"/>
      <w:r w:rsidRPr="00C37D5D">
        <w:rPr>
          <w:b/>
        </w:rPr>
        <w:t>201</w:t>
      </w:r>
      <w:r>
        <w:rPr>
          <w:b/>
        </w:rPr>
        <w:t>9</w:t>
      </w:r>
      <w:proofErr w:type="spellEnd"/>
      <w:r w:rsidRPr="00C37D5D">
        <w:rPr>
          <w:b/>
        </w:rPr>
        <w:t xml:space="preserve">. u </w:t>
      </w:r>
      <w:proofErr w:type="spellStart"/>
      <w:r>
        <w:rPr>
          <w:b/>
        </w:rPr>
        <w:t>11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 w:rsidRPr="00C37D5D">
        <w:rPr>
          <w:b/>
        </w:rPr>
        <w:t xml:space="preserve"> sati </w:t>
      </w:r>
      <w:r w:rsidRPr="00C37D5D">
        <w:t>u zgradi</w:t>
      </w:r>
      <w:r w:rsidRPr="00C37D5D">
        <w:rPr>
          <w:b/>
        </w:rPr>
        <w:t xml:space="preserve"> </w:t>
      </w:r>
      <w:r w:rsidRPr="00C37D5D">
        <w:t xml:space="preserve">Trgovačkog suda u Zagrebu, Petrinjska 8, soba </w:t>
      </w:r>
      <w:proofErr w:type="spellStart"/>
      <w:r w:rsidRPr="00C37D5D">
        <w:t>96</w:t>
      </w:r>
      <w:proofErr w:type="spellEnd"/>
      <w:r w:rsidRPr="00C37D5D">
        <w:t>/II  – stari dio</w:t>
      </w:r>
      <w:r>
        <w:t xml:space="preserve"> </w:t>
      </w:r>
      <w:r w:rsidR="00A23E7A" w:rsidRPr="00A23E7A">
        <w:rPr>
          <w:b/>
        </w:rPr>
        <w:t>neće se održati.</w:t>
      </w: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A23E7A">
        <w:t>11</w:t>
      </w:r>
      <w:r w:rsidR="00BE2A10">
        <w:t>.</w:t>
      </w:r>
      <w:r w:rsidR="00A23E7A">
        <w:t>ožujka</w:t>
      </w:r>
      <w:proofErr w:type="spellEnd"/>
      <w:r w:rsidR="007A14CA">
        <w:t xml:space="preserve"> </w:t>
      </w:r>
      <w:proofErr w:type="spellStart"/>
      <w:r>
        <w:t>201</w:t>
      </w:r>
      <w:r w:rsidR="00BE2A10">
        <w:t>9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F767F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F7736" w:rsidP="001D7C1D" w:rsidR="00FF7736"/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873C16" w:rsidP="001D7C1D" w:rsidR="00873C16"/>
    <w:p w:rsidRDefault="00873C16" w:rsidP="001D7C1D" w:rsidR="00873C16"/>
    <w:p w:rsidRDefault="00F767FE" w:rsidP="00F767FE" w:rsidR="00F767FE">
      <w:pPr>
        <w:ind w:firstLine="708" w:left="212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767FE" w:rsidP="00F767FE" w:rsidR="001D7C1D" w:rsidRPr="009969B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B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</w:t>
    </w:r>
    <w:r w:rsidR="00477ED1">
      <w:t>1</w:t>
    </w:r>
    <w:r w:rsidR="00F34043">
      <w:t>55</w:t>
    </w:r>
    <w:proofErr w:type="spellEnd"/>
    <w:r>
      <w:t>/</w:t>
    </w:r>
    <w:proofErr w:type="spellStart"/>
    <w:r>
      <w:t>201</w:t>
    </w:r>
    <w:r w:rsidR="00477ED1">
      <w:t>8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0E5F0F"/>
    <w:rsid w:val="000F41CF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568C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77ED1"/>
    <w:rsid w:val="0048394D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6268C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67BD9"/>
    <w:rsid w:val="006852CE"/>
    <w:rsid w:val="00696016"/>
    <w:rsid w:val="006A35CA"/>
    <w:rsid w:val="006C17E9"/>
    <w:rsid w:val="006C6D31"/>
    <w:rsid w:val="006C7720"/>
    <w:rsid w:val="006D38E8"/>
    <w:rsid w:val="006E62F6"/>
    <w:rsid w:val="006E7FA0"/>
    <w:rsid w:val="006F2E2D"/>
    <w:rsid w:val="00706D32"/>
    <w:rsid w:val="007100CB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41A4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D4E80"/>
    <w:rsid w:val="009D7BE7"/>
    <w:rsid w:val="009E15D8"/>
    <w:rsid w:val="00A00231"/>
    <w:rsid w:val="00A0286F"/>
    <w:rsid w:val="00A21E68"/>
    <w:rsid w:val="00A22919"/>
    <w:rsid w:val="00A23E7A"/>
    <w:rsid w:val="00A31DB8"/>
    <w:rsid w:val="00A437F1"/>
    <w:rsid w:val="00A53DA5"/>
    <w:rsid w:val="00A545CD"/>
    <w:rsid w:val="00A669D1"/>
    <w:rsid w:val="00A66FBF"/>
    <w:rsid w:val="00A73B0F"/>
    <w:rsid w:val="00A817BE"/>
    <w:rsid w:val="00A851EA"/>
    <w:rsid w:val="00A97C8F"/>
    <w:rsid w:val="00AB58E3"/>
    <w:rsid w:val="00AB7096"/>
    <w:rsid w:val="00AF02A1"/>
    <w:rsid w:val="00B04903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1E9E"/>
    <w:rsid w:val="00BC21E9"/>
    <w:rsid w:val="00BC72A8"/>
    <w:rsid w:val="00BE1970"/>
    <w:rsid w:val="00BE2A10"/>
    <w:rsid w:val="00BE3934"/>
    <w:rsid w:val="00BE7FFA"/>
    <w:rsid w:val="00BF15A9"/>
    <w:rsid w:val="00C22FB5"/>
    <w:rsid w:val="00C25555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1717F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446B4"/>
    <w:rsid w:val="00F651FE"/>
    <w:rsid w:val="00F70A23"/>
    <w:rsid w:val="00F753F1"/>
    <w:rsid w:val="00F767FE"/>
    <w:rsid w:val="00F82AFE"/>
    <w:rsid w:val="00F906F5"/>
    <w:rsid w:val="00FD24B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6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St-1155/2018-61</izvorni_sadrzaj>
    <derivirana_varijabla naziv="DomainObject.Oznaka_1">St-1155/2018-61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St-1155/2018-61</izvorni_sadrzaj>
    <derivirana_varijabla naziv="DomainObject.PoslovniBrojDokumenta_1">St-1155/2018-61</derivirana_varijabla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St-1155/2018-58</izvorni_sadrzaj>
    <derivirana_varijabla naziv="DomainObject.PredzadnjaOdlukaIzPredmeta.Oznaka_1">St-1155/2018-58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163</properties:Words>
  <properties:Characters>772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2019-03-11T10:43:00Z</dcterms:created>
  <dc:creator>nribaric</dc:creator>
  <cp:lastModifiedBy>Valentina Delač</cp:lastModifiedBy>
  <cp:lastPrinted>2019-03-11T10:46:00Z</cp:lastPrinted>
  <dcterms:modified xmlns:xsi="http://www.w3.org/2001/XMLSchema-instance" xsi:type="dcterms:W3CDTF">2019-03-11T10:46:00Z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St-1155/2018-61 / Odluka - Zaključak (EUROANODIZACIJA_zaključak_očitovanje_dužnika.docx)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