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73ee" w14:paraId="12373ee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886010">
        <w:t>107/18-</w:t>
      </w:r>
      <w:proofErr w:type="spellStart"/>
      <w:r w:rsidR="00886010">
        <w:t>18</w:t>
      </w:r>
      <w:proofErr w:type="spellEnd"/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86010">
        <w:rPr>
          <w:b/>
        </w:rPr>
        <w:t xml:space="preserve">MILERAM j.d.o.o. za proizvodnju, trgovinu i usluge, Osijek, </w:t>
      </w:r>
      <w:proofErr w:type="spellStart"/>
      <w:r w:rsidR="00886010">
        <w:rPr>
          <w:b/>
        </w:rPr>
        <w:t>Reisnerova</w:t>
      </w:r>
      <w:proofErr w:type="spellEnd"/>
      <w:r w:rsidR="00886010">
        <w:rPr>
          <w:b/>
        </w:rPr>
        <w:t xml:space="preserve"> 46, MBS: 030168583, OIB: 14059579430</w:t>
      </w:r>
      <w:r w:rsidR="006139EC">
        <w:t xml:space="preserve">, </w:t>
      </w:r>
      <w:r w:rsidR="003B4C28">
        <w:t xml:space="preserve">dana </w:t>
      </w:r>
      <w:r w:rsidR="00886010">
        <w:t>27</w:t>
      </w:r>
      <w:r w:rsidR="00006C35">
        <w:t>. travnja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86010">
        <w:rPr>
          <w:b/>
        </w:rPr>
        <w:t xml:space="preserve">MILERAM j.d.o.o. za proizvodnju, trgovinu i usluge, Osijek, </w:t>
      </w:r>
      <w:proofErr w:type="spellStart"/>
      <w:r w:rsidR="00886010">
        <w:rPr>
          <w:b/>
        </w:rPr>
        <w:t>Reisnerova</w:t>
      </w:r>
      <w:proofErr w:type="spellEnd"/>
      <w:r w:rsidR="00886010">
        <w:rPr>
          <w:b/>
        </w:rPr>
        <w:t xml:space="preserve"> 46, MBS: 030168583, OIB: 14059579430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86010">
        <w:rPr>
          <w:b/>
        </w:rPr>
        <w:t>107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06C35" w:rsidRPr="00006C35">
        <w:rPr>
          <w:b/>
        </w:rPr>
        <w:t>3</w:t>
      </w:r>
      <w:r w:rsidR="00886010">
        <w:rPr>
          <w:b/>
        </w:rPr>
        <w:t>2.470,00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9B61F0" w:rsidP="00886010" w:rsidR="00886010">
      <w:pPr>
        <w:pStyle w:val="Odlomakpopisa"/>
        <w:numPr>
          <w:ilvl w:val="0"/>
          <w:numId w:val="9"/>
        </w:numPr>
        <w:spacing w:after="160"/>
      </w:pPr>
      <w:r>
        <w:t xml:space="preserve"> </w:t>
      </w:r>
      <w:r w:rsidR="00886010">
        <w:t>Otvaranje računa</w:t>
      </w:r>
      <w:r w:rsidR="00886010">
        <w:tab/>
      </w:r>
      <w:r w:rsidR="00886010">
        <w:tab/>
      </w:r>
      <w:r w:rsidR="00886010">
        <w:tab/>
      </w:r>
      <w:r w:rsidR="00886010">
        <w:tab/>
      </w:r>
      <w:r w:rsidR="00886010">
        <w:tab/>
        <w:t>200,00 kn</w:t>
      </w:r>
    </w:p>
    <w:p w:rsidRDefault="00886010" w:rsidP="00886010" w:rsidR="00886010">
      <w:pPr>
        <w:pStyle w:val="Odlomakpopisa"/>
        <w:numPr>
          <w:ilvl w:val="0"/>
          <w:numId w:val="9"/>
        </w:numPr>
        <w:spacing w:after="160"/>
      </w:pPr>
      <w:r>
        <w:t>Izrada pečata</w:t>
      </w:r>
      <w:r>
        <w:tab/>
      </w:r>
      <w:r>
        <w:tab/>
      </w:r>
      <w:r>
        <w:tab/>
      </w:r>
      <w:r>
        <w:tab/>
      </w:r>
      <w:r>
        <w:tab/>
        <w:t>150,00 kn</w:t>
      </w:r>
    </w:p>
    <w:p w:rsidRDefault="00886010" w:rsidP="00886010" w:rsidR="00886010">
      <w:pPr>
        <w:pStyle w:val="Odlomakpopisa"/>
        <w:numPr>
          <w:ilvl w:val="0"/>
          <w:numId w:val="9"/>
        </w:numPr>
        <w:spacing w:after="160"/>
      </w:pPr>
      <w:r>
        <w:t>Naknada vođenja knjigovodstva jedna godina      12.000,00 kn</w:t>
      </w:r>
    </w:p>
    <w:p w:rsidRDefault="00886010" w:rsidP="00886010" w:rsidR="00886010">
      <w:pPr>
        <w:pStyle w:val="Odlomakpopisa"/>
        <w:numPr>
          <w:ilvl w:val="0"/>
          <w:numId w:val="9"/>
        </w:numPr>
        <w:spacing w:after="160"/>
      </w:pPr>
      <w:r>
        <w:t>Naknada stečajnog upravitelja-bruto</w:t>
      </w:r>
      <w:r>
        <w:tab/>
        <w:t xml:space="preserve">         17.200,00 kn</w:t>
      </w:r>
    </w:p>
    <w:p w:rsidRDefault="00886010" w:rsidP="00886010" w:rsidR="00886010">
      <w:pPr>
        <w:pStyle w:val="Odlomakpopisa"/>
        <w:numPr>
          <w:ilvl w:val="0"/>
          <w:numId w:val="9"/>
        </w:numPr>
        <w:spacing w:after="160"/>
      </w:pPr>
      <w:r>
        <w:t xml:space="preserve">Putni troškovi </w:t>
      </w:r>
      <w:proofErr w:type="spellStart"/>
      <w:r>
        <w:t>steč.upravitelja</w:t>
      </w:r>
      <w:proofErr w:type="spellEnd"/>
      <w:r>
        <w:t xml:space="preserve"> (825km)</w:t>
      </w:r>
      <w:r>
        <w:tab/>
        <w:t xml:space="preserve">           2.420,00 kn</w:t>
      </w:r>
    </w:p>
    <w:p w:rsidRDefault="00886010" w:rsidP="00886010" w:rsidR="00886010">
      <w:pPr>
        <w:pStyle w:val="Odlomakpopisa"/>
        <w:numPr>
          <w:ilvl w:val="0"/>
          <w:numId w:val="9"/>
        </w:numPr>
        <w:pBdr>
          <w:bottom w:space="1" w:sz="12" w:color="auto" w:val="single"/>
        </w:pBdr>
        <w:spacing w:after="160"/>
      </w:pPr>
      <w:r>
        <w:t>Kancelarijski materijal</w:t>
      </w:r>
      <w:r>
        <w:tab/>
      </w:r>
      <w:r>
        <w:tab/>
      </w:r>
      <w:r>
        <w:tab/>
      </w:r>
      <w:r>
        <w:tab/>
        <w:t>500,00 kn</w:t>
      </w:r>
    </w:p>
    <w:p w:rsidRDefault="00886010" w:rsidP="00886010" w:rsidR="00886010">
      <w:pPr>
        <w:pStyle w:val="Odlomakpopisa"/>
        <w:ind w:left="1065"/>
      </w:pPr>
      <w:r>
        <w:t xml:space="preserve">        Ukupno:</w:t>
      </w:r>
      <w:r>
        <w:tab/>
      </w:r>
      <w:r>
        <w:tab/>
      </w:r>
      <w:r>
        <w:tab/>
      </w:r>
      <w:r>
        <w:tab/>
        <w:t xml:space="preserve">        32.470,00 kn</w:t>
      </w: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886010" w:rsidP="00FD3ED7" w:rsidR="00886010">
      <w:pPr>
        <w:ind w:firstLine="720"/>
        <w:jc w:val="both"/>
      </w:pPr>
    </w:p>
    <w:p w:rsidRDefault="00886010" w:rsidP="00FD3ED7" w:rsidR="00886010">
      <w:pPr>
        <w:ind w:firstLine="720"/>
        <w:jc w:val="both"/>
      </w:pPr>
    </w:p>
    <w:p w:rsidRDefault="00886010" w:rsidP="00FD3ED7" w:rsidR="00886010">
      <w:pPr>
        <w:ind w:firstLine="720"/>
        <w:jc w:val="both"/>
      </w:pPr>
    </w:p>
    <w:p w:rsidRDefault="00886010" w:rsidP="00886010" w:rsidR="00886010">
      <w:pPr>
        <w:jc w:val="right"/>
      </w:pPr>
      <w:r>
        <w:lastRenderedPageBreak/>
        <w:t>Broj: 6 St-107/18-</w:t>
      </w:r>
      <w:proofErr w:type="spellStart"/>
      <w:r>
        <w:t>18</w:t>
      </w:r>
      <w:proofErr w:type="spellEnd"/>
    </w:p>
    <w:p w:rsidRDefault="00886010" w:rsidP="00FD3ED7" w:rsidR="00886010">
      <w:pPr>
        <w:ind w:firstLine="720"/>
        <w:jc w:val="both"/>
      </w:pP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886010" w:rsidP="00FD3ED7" w:rsidR="00886010">
      <w:pPr>
        <w:jc w:val="center"/>
        <w:rPr>
          <w:b/>
        </w:rPr>
      </w:pPr>
    </w:p>
    <w:p w:rsidRDefault="00886010" w:rsidP="00FD3ED7" w:rsidR="00886010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886010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86010">
        <w:t>29. studenog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886010">
        <w:rPr>
          <w:b/>
        </w:rPr>
        <w:t xml:space="preserve">MILERAM j.d.o.o. za proizvodnju, trgovinu i usluge, Osijek, </w:t>
      </w:r>
      <w:proofErr w:type="spellStart"/>
      <w:r w:rsidR="00886010">
        <w:rPr>
          <w:b/>
        </w:rPr>
        <w:t>Reisnerova</w:t>
      </w:r>
      <w:proofErr w:type="spellEnd"/>
      <w:r w:rsidR="00886010">
        <w:rPr>
          <w:b/>
        </w:rPr>
        <w:t xml:space="preserve"> 46, MBS: 030168583, OIB: 14059579430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886010">
        <w:t>107</w:t>
      </w:r>
      <w:r w:rsidR="00006C35">
        <w:t xml:space="preserve">/18-11 </w:t>
      </w:r>
      <w:r w:rsidR="004F4BD5">
        <w:t xml:space="preserve">od </w:t>
      </w:r>
      <w:r w:rsidR="00886010">
        <w:t>8. ožujka</w:t>
      </w:r>
      <w:r w:rsidR="00006C35">
        <w:t xml:space="preserve"> 2018</w:t>
      </w:r>
      <w:r>
        <w:t xml:space="preserve">. g., koje je usmeno iznio na ročištu održanom dana </w:t>
      </w:r>
      <w:r w:rsidR="00886010">
        <w:t>25</w:t>
      </w:r>
      <w:r w:rsidR="00006C35">
        <w:t>. travnja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86010">
        <w:rPr>
          <w:b/>
        </w:rPr>
        <w:t>32.470,00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86010">
        <w:t>27</w:t>
      </w:r>
      <w:r w:rsidR="00006C35">
        <w:t>. travnja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86010">
        <w:t>27</w:t>
      </w:r>
      <w:r w:rsidR="00006C35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E10" w:rsidR="00A40E10">
      <w:r>
        <w:separator/>
      </w:r>
    </w:p>
  </w:endnote>
  <w:endnote w:id="0" w:type="continuationSeparator">
    <w:p w:rsidRDefault="00A40E10" w:rsidR="00A40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E10" w:rsidR="00A40E10">
      <w:r>
        <w:separator/>
      </w:r>
    </w:p>
  </w:footnote>
  <w:footnote w:id="0" w:type="continuationSeparator">
    <w:p w:rsidRDefault="00A40E10" w:rsidR="00A40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0402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3853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733C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010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0E10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  <w:rsid w:val="00FF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4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38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36A6D-6727-492A-AB15-D927B8F17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2512</properties:Characters>
  <properties:Lines>105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2018-04-27T05:55:00Z</dcterms:created>
  <dc:creator>hermanj</dc:creator>
  <cp:lastModifiedBy>Danijela Sekulić</cp:lastModifiedBy>
  <cp:lastPrinted>2018-04-27T05:55:00Z</cp:lastPrinted>
  <dcterms:modified xmlns:xsi="http://www.w3.org/2001/XMLSchema-instance" xsi:type="dcterms:W3CDTF">2018-04-27T05:56:00Z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(PAVIĆ.docx)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