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da955" w14:paraId="a3da955" w:rsidRDefault="00A45309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2</w:t>
      </w:r>
      <w:r w:rsidR="0083759D" w:rsidRPr="00F20BF1">
        <w:rPr>
          <w:lang w:val="hr-HR"/>
        </w:rPr>
        <w:t xml:space="preserve"> </w:t>
      </w:r>
      <w:r w:rsidR="00260C4E">
        <w:rPr>
          <w:lang w:val="hr-HR"/>
        </w:rPr>
        <w:t>St-619/16-9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</w:t>
      </w:r>
      <w:r w:rsidR="00DD60D1">
        <w:t>sutkinji</w:t>
      </w:r>
      <w:r w:rsidR="00920620">
        <w:t xml:space="preserve"> toga</w:t>
      </w:r>
      <w:r w:rsidR="00042CA7">
        <w:t xml:space="preserve"> suda</w:t>
      </w:r>
      <w:r w:rsidR="00FD34D7">
        <w:t xml:space="preserve">, </w:t>
      </w:r>
      <w:r w:rsidR="00DD60D1">
        <w:t>Meliti Poljanec Bubaš</w:t>
      </w:r>
      <w:r w:rsidR="00920620">
        <w:t xml:space="preserve">, kao </w:t>
      </w:r>
      <w:r w:rsidR="00DD60D1">
        <w:t>stečajnoj suktinji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260C4E">
        <w:t>Studio za aerobics, pilates, fitness, njegu tijela i masaže "Lotus", OIB: 99723234896, sa sjedištem u Miroslava Krleže 81, 34310 Koprivnica</w:t>
      </w:r>
      <w:r w:rsidR="00DD60D1">
        <w:t xml:space="preserve">, dana </w:t>
      </w:r>
      <w:r w:rsidR="00260C4E">
        <w:t>25</w:t>
      </w:r>
      <w:r w:rsidR="00920620">
        <w:t xml:space="preserve">. </w:t>
      </w:r>
      <w:r w:rsidR="007A5B1B">
        <w:t>travnja</w:t>
      </w:r>
      <w:r w:rsidR="00DD60D1">
        <w:t xml:space="preserve"> 2016</w:t>
      </w:r>
      <w:r w:rsidR="00920620">
        <w:t>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D60D1" w:rsidP="00B41B30" w:rsidR="00DD60D1">
      <w:pPr>
        <w:jc w:val="center"/>
        <w:rPr>
          <w:sz w:val="28"/>
          <w:szCs w:val="28"/>
          <w:lang w:val="hr-HR"/>
        </w:rPr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260C4E">
        <w:t>Studio za aerobics, pilates, fitness, njegu tijela i masaže "Lotus", OIB: 99723234896, sa sjedištem u Miroslava Krleže 81, 34310 Koprivnica</w:t>
      </w:r>
      <w:r w:rsidR="00830E49">
        <w:t xml:space="preserve">, iznosi </w:t>
      </w:r>
      <w:r w:rsidR="00260C4E">
        <w:t>39.146,82</w:t>
      </w:r>
      <w:r w:rsidR="007A5B1B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CD1FB9">
        <w:t xml:space="preserve">odgovorna osoba </w:t>
      </w:r>
      <w:r w:rsidR="002E00D7">
        <w:t>dužnika</w:t>
      </w:r>
      <w:r w:rsidR="007A5B1B">
        <w:t xml:space="preserve"> </w:t>
      </w:r>
      <w:r w:rsidR="00CD1FB9">
        <w:t>Studio za aerobics, pilates, fitness, njegu tijela i masaže "Lotus", OIB: 99723234896, sa sjedištem u Miroslava Krleže 81, 34310 Koprivnica</w:t>
      </w:r>
      <w:r w:rsidR="00BB09D3">
        <w:t xml:space="preserve">, </w:t>
      </w:r>
      <w:r w:rsidR="00B42637">
        <w:t>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  <w:r w:rsidR="00823235">
        <w:t xml:space="preserve"> 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CD1FB9">
        <w:t>odgovorna osoba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steč</w:t>
      </w:r>
      <w:r w:rsidR="003101E2">
        <w:t>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DD60D1">
      <w:pPr>
        <w:ind w:firstLine="720"/>
        <w:jc w:val="both"/>
      </w:pPr>
      <w:r>
        <w:lastRenderedPageBreak/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</w:t>
      </w:r>
    </w:p>
    <w:p w:rsidRDefault="00DD60D1" w:rsidP="00DD60D1" w:rsidR="00DD60D1">
      <w:pPr>
        <w:jc w:val="both"/>
      </w:pPr>
    </w:p>
    <w:p w:rsidRDefault="0020506B" w:rsidP="00DD60D1" w:rsidR="0020506B">
      <w:pPr>
        <w:jc w:val="both"/>
      </w:pPr>
      <w:r>
        <w:t>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830E49" w:rsidP="00DC0DCD" w:rsidR="00830E49">
      <w:pPr>
        <w:outlineLvl w:val="0"/>
        <w:rPr>
          <w:lang w:val="hr-HR"/>
        </w:rPr>
      </w:pP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CD1FB9">
        <w:rPr>
          <w:lang w:val="hr-HR"/>
        </w:rPr>
        <w:t>25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7A5B1B">
        <w:rPr>
          <w:lang w:val="hr-HR"/>
        </w:rPr>
        <w:t>travnja</w:t>
      </w:r>
      <w:r w:rsidR="00DD60D1">
        <w:rPr>
          <w:lang w:val="hr-HR"/>
        </w:rPr>
        <w:t xml:space="preserve">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A92AFD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Stečajna sutkinja:</w:t>
      </w:r>
    </w:p>
    <w:p w:rsidRDefault="003A7F3E" w:rsidP="006677DB" w:rsidR="00C13D9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</w:t>
      </w:r>
      <w:r w:rsidR="00A92AFD">
        <w:rPr>
          <w:lang w:val="hr-HR"/>
        </w:rPr>
        <w:t>Melita Poljanec Bubaš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456906" w:rsidRPr="003101E2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10C" w:rsidP="007F64E0" w:rsidR="00BB010C">
      <w:r>
        <w:separator/>
      </w:r>
    </w:p>
  </w:endnote>
  <w:endnote w:id="0" w:type="continuationSeparator">
    <w:p w:rsidRDefault="00BB010C" w:rsidP="007F64E0" w:rsidR="00BB01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10C" w:rsidP="007F64E0" w:rsidR="00BB010C">
      <w:r>
        <w:separator/>
      </w:r>
    </w:p>
  </w:footnote>
  <w:footnote w:id="0" w:type="continuationSeparator">
    <w:p w:rsidRDefault="00BB010C" w:rsidP="007F64E0" w:rsidR="00BB01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227EE" w:rsidRPr="005227EE">
      <w:rPr>
        <w:noProof/>
        <w:lang w:val="hr-HR"/>
      </w:rPr>
      <w:t>2</w:t>
    </w:r>
    <w:r>
      <w:fldChar w:fldCharType="end"/>
    </w:r>
  </w:p>
  <w:p w:rsidRDefault="00CD1FB9" w:rsidP="00CD1FB9" w:rsidR="00CD1FB9">
    <w:pPr>
      <w:jc w:val="right"/>
      <w:outlineLvl w:val="0"/>
      <w:rPr>
        <w:lang w:val="hr-HR"/>
      </w:rPr>
    </w:pPr>
    <w:r>
      <w:rPr>
        <w:lang w:val="hr-HR"/>
      </w:rPr>
      <w:t>Poslovni broj: 2</w:t>
    </w:r>
    <w:r w:rsidRPr="00F20BF1">
      <w:rPr>
        <w:lang w:val="hr-HR"/>
      </w:rPr>
      <w:t xml:space="preserve"> </w:t>
    </w:r>
    <w:r>
      <w:rPr>
        <w:lang w:val="hr-HR"/>
      </w:rPr>
      <w:t>St-619/16-9</w:t>
    </w:r>
  </w:p>
  <w:p w:rsidRDefault="00A50B3C" w:rsidP="00DD60D1" w:rsidR="00A50B3C" w:rsidRPr="00830E49">
    <w:pPr>
      <w:jc w:val="right"/>
      <w:outlineLvl w:val="0"/>
      <w:rPr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3B73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4A59"/>
    <w:rsid w:val="001F4ECA"/>
    <w:rsid w:val="001F7BE8"/>
    <w:rsid w:val="0020506B"/>
    <w:rsid w:val="00223DD2"/>
    <w:rsid w:val="00246453"/>
    <w:rsid w:val="00246BE0"/>
    <w:rsid w:val="002505AC"/>
    <w:rsid w:val="00252FDA"/>
    <w:rsid w:val="00255830"/>
    <w:rsid w:val="00260C4E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01E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01B0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27EE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178E"/>
    <w:rsid w:val="005F33DF"/>
    <w:rsid w:val="005F354B"/>
    <w:rsid w:val="005F3D5A"/>
    <w:rsid w:val="005F40FD"/>
    <w:rsid w:val="005F6CB9"/>
    <w:rsid w:val="00600E61"/>
    <w:rsid w:val="00605717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677DB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37C8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1D46"/>
    <w:rsid w:val="007A4CAE"/>
    <w:rsid w:val="007A5B1B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3235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24499"/>
    <w:rsid w:val="00A40641"/>
    <w:rsid w:val="00A41F8B"/>
    <w:rsid w:val="00A4346F"/>
    <w:rsid w:val="00A439C1"/>
    <w:rsid w:val="00A45309"/>
    <w:rsid w:val="00A50B3C"/>
    <w:rsid w:val="00A50CB7"/>
    <w:rsid w:val="00A552B2"/>
    <w:rsid w:val="00A607B0"/>
    <w:rsid w:val="00A708EE"/>
    <w:rsid w:val="00A71789"/>
    <w:rsid w:val="00A76D1C"/>
    <w:rsid w:val="00A803FB"/>
    <w:rsid w:val="00A828ED"/>
    <w:rsid w:val="00A92029"/>
    <w:rsid w:val="00A92AFD"/>
    <w:rsid w:val="00A944F1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53746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010C"/>
    <w:rsid w:val="00BB09D3"/>
    <w:rsid w:val="00BB6A46"/>
    <w:rsid w:val="00BC6A19"/>
    <w:rsid w:val="00BC72C9"/>
    <w:rsid w:val="00BD0B54"/>
    <w:rsid w:val="00BD1B2C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1FB9"/>
    <w:rsid w:val="00CD4F45"/>
    <w:rsid w:val="00CD6518"/>
    <w:rsid w:val="00CE1C52"/>
    <w:rsid w:val="00CE2C44"/>
    <w:rsid w:val="00CE4A11"/>
    <w:rsid w:val="00CF5E9E"/>
    <w:rsid w:val="00D00FCD"/>
    <w:rsid w:val="00D14927"/>
    <w:rsid w:val="00D14A2A"/>
    <w:rsid w:val="00D20544"/>
    <w:rsid w:val="00D21018"/>
    <w:rsid w:val="00D2316B"/>
    <w:rsid w:val="00D31732"/>
    <w:rsid w:val="00D37FEB"/>
    <w:rsid w:val="00D42B18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0DCD"/>
    <w:rsid w:val="00DC176B"/>
    <w:rsid w:val="00DC19E3"/>
    <w:rsid w:val="00DC6ABC"/>
    <w:rsid w:val="00DD4283"/>
    <w:rsid w:val="00DD60D1"/>
    <w:rsid w:val="00DD74CF"/>
    <w:rsid w:val="00DE6D7F"/>
    <w:rsid w:val="00DF1BA5"/>
    <w:rsid w:val="00E01002"/>
    <w:rsid w:val="00E02871"/>
    <w:rsid w:val="00E07BBE"/>
    <w:rsid w:val="00E11361"/>
    <w:rsid w:val="00E12843"/>
    <w:rsid w:val="00E16A24"/>
    <w:rsid w:val="00E23E01"/>
    <w:rsid w:val="00E247B7"/>
    <w:rsid w:val="00E25DF8"/>
    <w:rsid w:val="00E27055"/>
    <w:rsid w:val="00E2728D"/>
    <w:rsid w:val="00E32599"/>
    <w:rsid w:val="00E35530"/>
    <w:rsid w:val="00E35DBA"/>
    <w:rsid w:val="00E4027A"/>
    <w:rsid w:val="00E41E73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A4959"/>
    <w:rsid w:val="00EB497B"/>
    <w:rsid w:val="00EB5607"/>
    <w:rsid w:val="00EB699D"/>
    <w:rsid w:val="00ED375D"/>
    <w:rsid w:val="00ED66D1"/>
    <w:rsid w:val="00EE38A3"/>
    <w:rsid w:val="00EE5B0F"/>
    <w:rsid w:val="00EF1791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</izvorni_sadrzaj>
    <derivirana_varijabla naziv="DomainObject.Predmet.Broj_1">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TS u Bjelovaru St-454/15.Prijedlog za skraćeni st. postupak</izvorni_sadrzaj>
    <derivirana_varijabla naziv="DomainObject.Predmet.Opis_1">Ustup TS u Bjelovaru St-454/15.Prijedlog za skraćeni st.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St-619/2016</izvorni_sadrzaj>
    <derivirana_varijabla naziv="DomainObject.Predmet.OznakaBroj_1">St-619/2016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ZA AEROBICS, PILATES, FITNESS, NJEGU TIJELA I MASAŽE "LOTUS"</izvorni_sadrzaj>
    <derivirana_varijabla naziv="DomainObject.Predmet.ProtustrankaFormated_1">  STUDIO ZA AEROBICS, PILATES, FITNESS, NJEGU TIJELA I MASAŽE "LOTUS"</derivirana_varijabla>
  </DomainObject.Predmet.ProtustrankaFormated>
  <DomainObject.Predmet.ProtustrankaFormatedOIB>
    <izvorni_sadrzaj>  STUDIO ZA AEROBICS, PILATES, FITNESS, NJEGU TIJELA I MASAŽE "LOTUS", OIB 99723234896</izvorni_sadrzaj>
    <derivirana_varijabla naziv="DomainObject.Predmet.ProtustrankaFormatedOIB_1">  STUDIO ZA AEROBICS, PILATES, FITNESS, NJEGU TIJELA I MASAŽE "LOTUS", OIB 99723234896</derivirana_varijabla>
  </DomainObject.Predmet.ProtustrankaFormatedOIB>
  <DomainObject.Predmet.ProtustrankaFormatedWithAdress>
    <izvorni_sadrzaj> STUDIO ZA AEROBICS, PILATES, FITNESS, NJEGU TIJELA I MASAŽE "LOTUS", M. KRLEŽE 81, 34310 Koprivnica</izvorni_sadrzaj>
    <derivirana_varijabla naziv="DomainObject.Predmet.ProtustrankaFormatedWithAdress_1"> STUDIO ZA AEROBICS, PILATES, FITNESS, NJEGU TIJELA I MASAŽE "LOTUS", M. KRLEŽE 81, 34310 Koprivnica</derivirana_varijabla>
  </DomainObject.Predmet.ProtustrankaFormatedWithAdress>
  <DomainObject.Predmet.ProtustrankaFormatedWithAdressOIB>
    <izvorni_sadrzaj> STUDIO ZA AEROBICS, PILATES, FITNESS, NJEGU TIJELA I MASAŽE "LOTUS", OIB 99723234896, M. KRLEŽE 81, 34310 Koprivnica</izvorni_sadrzaj>
    <derivirana_varijabla naziv="DomainObject.Predmet.ProtustrankaFormatedWithAdressOIB_1"> STUDIO ZA AEROBICS, PILATES, FITNESS, NJEGU TIJELA I MASAŽE "LOTUS", OIB 99723234896, M. KRLEŽE 81, 34310 Koprivnica</derivirana_varijabla>
  </DomainObject.Predmet.ProtustrankaFormatedWithAdressOIB>
  <DomainObject.Predmet.ProtustrankaWithAdress>
    <izvorni_sadrzaj>STUDIO ZA AEROBICS, PILATES, FITNESS, NJEGU TIJELA I MASAŽE "LOTUS" M. KRLEŽE 81, 34310 Koprivnica</izvorni_sadrzaj>
    <derivirana_varijabla naziv="DomainObject.Predmet.ProtustrankaWithAdress_1">STUDIO ZA AEROBICS, PILATES, FITNESS, NJEGU TIJELA I MASAŽE "LOTUS" M. KRLEŽE 81, 34310 Koprivnica</derivirana_varijabla>
  </DomainObject.Predmet.ProtustrankaWithAdress>
  <DomainObject.Predmet.ProtustrankaWithAdressOIB>
    <izvorni_sadrzaj>STUDIO ZA AEROBICS, PILATES, FITNESS, NJEGU TIJELA I MASAŽE "LOTUS", OIB 99723234896, M. KRLEŽE 81, 34310 Koprivnica</izvorni_sadrzaj>
    <derivirana_varijabla naziv="DomainObject.Predmet.ProtustrankaWithAdressOIB_1">STUDIO ZA AEROBICS, PILATES, FITNESS, NJEGU TIJELA I MASAŽE "LOTUS", OIB 99723234896, M. KRLEŽE 81, 34310 Koprivnica</derivirana_varijabla>
  </DomainObject.Predmet.ProtustrankaWithAdressOIB>
  <DomainObject.Predmet.ProtustrankaNazivFormated>
    <izvorni_sadrzaj>STUDIO ZA AEROBICS, PILATES, FITNESS, NJEGU TIJELA I MASAŽE "LOTUS"</izvorni_sadrzaj>
    <derivirana_varijabla naziv="DomainObject.Predmet.ProtustrankaNazivFormated_1">STUDIO ZA AEROBICS, PILATES, FITNESS, NJEGU TIJELA I MASAŽE "LOTUS"</derivirana_varijabla>
  </DomainObject.Predmet.ProtustrankaNazivFormated>
  <DomainObject.Predmet.ProtustrankaNazivFormatedOIB>
    <izvorni_sadrzaj>STUDIO ZA AEROBICS, PILATES, FITNESS, NJEGU TIJELA I MASAŽE "LOTUS", OIB 99723234896</izvorni_sadrzaj>
    <derivirana_varijabla naziv="DomainObject.Predmet.ProtustrankaNazivFormatedOIB_1">STUDIO ZA AEROBICS, PILATES, FITNESS, NJEGU TIJELA I MASAŽE "LOTUS", OIB 99723234896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OSIJEK, Podružnica Osijek</izvorni_sadrzaj>
    <derivirana_varijabla naziv="DomainObject.Predmet.StrankaFormated_1">  Financijska agencija, RC OSIJEK, Podružnica Osijek</derivirana_varijabla>
  </DomainObject.Predmet.StrankaFormated>
  <DomainObject.Predmet.StrankaFormatedOIB>
    <izvorni_sadrzaj>  Financijska agencija, RC OSIJEK, Podružnica Osijek, OIB 85821130368</izvorni_sadrzaj>
    <derivirana_varijabla naziv="DomainObject.Predmet.StrankaFormatedOIB_1">  Financijska agencija, RC OSIJEK, Podružnica Osijek, OIB 85821130368</derivirana_varijabla>
  </DomainObject.Predmet.StrankaFormatedOIB>
  <DomainObject.Predmet.StrankaFormatedWithAdress>
    <izvorni_sadrzaj> Financijska agencija, RC OSIJEK, Podružnica Osijek, L. Jagera 3, 31000 Osijek</izvorni_sadrzaj>
    <derivirana_varijabla naziv="DomainObject.Predmet.StrankaFormatedWithAdress_1"> Financijska agencija, RC OSIJEK, Podružnica Osijek, L. Jagera 3, 31000 Osijek</derivirana_varijabla>
  </DomainObject.Predmet.StrankaFormatedWithAdress>
  <DomainObject.Predmet.StrankaFormatedWithAdressOIB>
    <izvorni_sadrzaj> Financijska agencija, RC OSIJEK, Podružnica Osijek, OIB 85821130368, L. Jagera 3, 31000 Osijek</izvorni_sadrzaj>
    <derivirana_varijabla naziv="DomainObject.Predmet.StrankaFormatedWithAdressOIB_1"> Financijska agencija, RC OSIJEK, Podružnica Osijek, OIB 85821130368, L. Jagera 3, 31000 Osijek</derivirana_varijabla>
  </DomainObject.Predmet.StrankaFormatedWithAdressOIB>
  <DomainObject.Predmet.StrankaWithAdress>
    <izvorni_sadrzaj>Financijska agencija, RC OSIJEK, Podružnica Osijek L. Jagera 3,31000 Osijek</izvorni_sadrzaj>
    <derivirana_varijabla naziv="DomainObject.Predmet.StrankaWithAdress_1">Financijska agencija, RC OSIJEK, Podružnica Osijek L. Jagera 3,31000 Osijek</derivirana_varijabla>
  </DomainObject.Predmet.StrankaWithAdress>
  <DomainObject.Predmet.StrankaWithAdressOIB>
    <izvorni_sadrzaj>Financijska agencija, RC OSIJEK, Podružnica Osijek, OIB 85821130368, L. Jagera 3,31000 Osijek</izvorni_sadrzaj>
    <derivirana_varijabla naziv="DomainObject.Predmet.StrankaWithAdressOIB_1">Financijska agencija, RC OSIJEK, Podružnica Osijek, OIB 85821130368, L. Jagera 3,31000 Osijek</derivirana_varijabla>
  </DomainObject.Predmet.StrankaWithAdressOIB>
  <DomainObject.Predmet.StrankaNazivFormated>
    <izvorni_sadrzaj>Financijska agencija, RC OSIJEK, Podružnica Osijek</izvorni_sadrzaj>
    <derivirana_varijabla naziv="DomainObject.Predmet.StrankaNazivFormated_1">Financijska agencija, RC OSIJEK, Podružnica Osijek</derivirana_varijabla>
  </DomainObject.Predmet.StrankaNazivFormated>
  <DomainObject.Predmet.StrankaNazivFormatedOIB>
    <izvorni_sadrzaj>Financijska agencija, RC OSIJEK, Podružnica Osijek, OIB 85821130368</izvorni_sadrzaj>
    <derivirana_varijabla naziv="DomainObject.Predmet.StrankaNazivFormatedOIB_1">Financijska agencija, RC OSIJEK, Podružnica Osijek,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39146.82</izvorni_sadrzaj>
    <derivirana_varijabla naziv="DomainObject.Predmet.TrenutnaVrijednost_1">39146.82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RC OSIJEK, Podružnica Osijek</item>
    </izvorni_sadrzaj>
    <derivirana_varijabla naziv="DomainObject.Predmet.StrankaListFormated_1">
      <item>Financijska agencija, RC OSIJEK, Podružnica Osijek</item>
    </derivirana_varijabla>
  </DomainObject.Predmet.StrankaListFormated>
  <DomainObject.Predmet.StrankaListFormatedOIB>
    <izvorni_sadrzaj>
      <item>Financijska agencija, RC OSIJEK, Podružnica Osijek, OIB 85821130368</item>
    </izvorni_sadrzaj>
    <derivirana_varijabla naziv="DomainObject.Predmet.StrankaListFormatedOIB_1">
      <item>Financijska agencija, RC OSIJEK, Podružnica Osijek, OIB 85821130368</item>
    </derivirana_varijabla>
  </DomainObject.Predmet.StrankaListFormatedOIB>
  <DomainObject.Predmet.StrankaListFormatedWithAdress>
    <izvorni_sadrzaj>
      <item>Financijska agencija, RC OSIJEK, Podružnica Osijek, L. Jagera 3, 31000 Osijek</item>
    </izvorni_sadrzaj>
    <derivirana_varijabla naziv="DomainObject.Predmet.StrankaListFormatedWithAdress_1">
      <item>Financijska agencija, RC OSIJEK, Podružnica Osijek, L. Jagera 3, 31000 Osijek</item>
    </derivirana_varijabla>
  </DomainObject.Predmet.StrankaListFormatedWithAdress>
  <DomainObject.Predmet.StrankaListFormatedWithAdressOIB>
    <izvorni_sadrzaj>
      <item>Financijska agencija, RC OSIJEK, Podružnica Osijek, OIB 85821130368, L. Jagera 3, 31000 Osijek</item>
    </izvorni_sadrzaj>
    <derivirana_varijabla naziv="DomainObject.Predmet.StrankaListFormatedWithAdressOIB_1">
      <item>Financijska agencija, RC OSIJEK, Podružnica Osijek, OIB 85821130368, L. Jagera 3, 31000 Osijek</item>
    </derivirana_varijabla>
  </DomainObject.Predmet.StrankaListFormatedWithAdressOIB>
  <DomainObject.Predmet.StrankaListNazivFormated>
    <izvorni_sadrzaj>
      <item>Financijska agencija, RC OSIJEK, Podružnica Osijek</item>
    </izvorni_sadrzaj>
    <derivirana_varijabla naziv="DomainObject.Predmet.StrankaListNazivFormated_1">
      <item>Financijska agencija, RC OSIJEK, Podružnica Osijek</item>
    </derivirana_varijabla>
  </DomainObject.Predmet.StrankaListNazivFormated>
  <DomainObject.Predmet.StrankaListNazivFormatedOIB>
    <izvorni_sadrzaj>
      <item>Financijska agencija, RC OSIJEK, Podružnica Osijek, OIB 85821130368</item>
    </izvorni_sadrzaj>
    <derivirana_varijabla naziv="DomainObject.Predmet.StrankaListNazivFormatedOIB_1">
      <item>Financijska agencija, RC OSIJEK, Podružnica Osijek, OIB 85821130368</item>
    </derivirana_varijabla>
  </DomainObject.Predmet.StrankaListNazivFormatedOIB>
  <DomainObject.Predmet.ProtuStrankaListFormated>
    <izvorni_sadrzaj>
      <item>STUDIO ZA AEROBICS, PILATES, FITNESS, NJEGU TIJELA I MASAŽE "LOTUS"</item>
    </izvorni_sadrzaj>
    <derivirana_varijabla naziv="DomainObject.Predmet.ProtuStrankaListFormated_1">
      <item>STUDIO ZA AEROBICS, PILATES, FITNESS, NJEGU TIJELA I MASAŽE "LOTUS"</item>
    </derivirana_varijabla>
  </DomainObject.Predmet.ProtuStrankaListFormated>
  <DomainObject.Predmet.ProtuStrankaListFormatedOIB>
    <izvorni_sadrzaj>
      <item>STUDIO ZA AEROBICS, PILATES, FITNESS, NJEGU TIJELA I MASAŽE "LOTUS", OIB 99723234896</item>
    </izvorni_sadrzaj>
    <derivirana_varijabla naziv="DomainObject.Predmet.ProtuStrankaListFormatedOIB_1">
      <item>STUDIO ZA AEROBICS, PILATES, FITNESS, NJEGU TIJELA I MASAŽE "LOTUS", OIB 99723234896</item>
    </derivirana_varijabla>
  </DomainObject.Predmet.ProtuStrankaListFormatedOIB>
  <DomainObject.Predmet.ProtuStrankaListFormatedWithAdress>
    <izvorni_sadrzaj>
      <item>STUDIO ZA AEROBICS, PILATES, FITNESS, NJEGU TIJELA I MASAŽE "LOTUS", M. KRLEŽE 81, 34310 Koprivnica</item>
    </izvorni_sadrzaj>
    <derivirana_varijabla naziv="DomainObject.Predmet.ProtuStrankaListFormatedWithAdress_1">
      <item>STUDIO ZA AEROBICS, PILATES, FITNESS, NJEGU TIJELA I MASAŽE "LOTUS", M. KRLEŽE 81, 34310 Koprivnica</item>
    </derivirana_varijabla>
  </DomainObject.Predmet.ProtuStrankaListFormatedWithAdress>
  <DomainObject.Predmet.ProtuStrankaListFormatedWithAdressOIB>
    <izvorni_sadrzaj>
      <item>STUDIO ZA AEROBICS, PILATES, FITNESS, NJEGU TIJELA I MASAŽE "LOTUS", OIB 99723234896, M. KRLEŽE 81, 34310 Koprivnica</item>
    </izvorni_sadrzaj>
    <derivirana_varijabla naziv="DomainObject.Predmet.ProtuStrankaListFormatedWithAdressOIB_1">
      <item>STUDIO ZA AEROBICS, PILATES, FITNESS, NJEGU TIJELA I MASAŽE "LOTUS", OIB 99723234896, M. KRLEŽE 81, 34310 Koprivnica</item>
    </derivirana_varijabla>
  </DomainObject.Predmet.ProtuStrankaListFormatedWithAdressOIB>
  <DomainObject.Predmet.ProtuStrankaListNazivFormated>
    <izvorni_sadrzaj>
      <item>STUDIO ZA AEROBICS, PILATES, FITNESS, NJEGU TIJELA I MASAŽE "LOTUS"</item>
    </izvorni_sadrzaj>
    <derivirana_varijabla naziv="DomainObject.Predmet.ProtuStrankaListNazivFormated_1">
      <item>STUDIO ZA AEROBICS, PILATES, FITNESS, NJEGU TIJELA I MASAŽE "LOTUS"</item>
    </derivirana_varijabla>
  </DomainObject.Predmet.ProtuStrankaListNazivFormated>
  <DomainObject.Predmet.ProtuStrankaListNazivFormatedOIB>
    <izvorni_sadrzaj>
      <item>STUDIO ZA AEROBICS, PILATES, FITNESS, NJEGU TIJELA I MASAŽE "LOTUS", OIB 99723234896</item>
    </izvorni_sadrzaj>
    <derivirana_varijabla naziv="DomainObject.Predmet.ProtuStrankaListNazivFormatedOIB_1">
      <item>STUDIO ZA AEROBICS, PILATES, FITNESS, NJEGU TIJELA I MASAŽE "LOTUS", OIB 99723234896</item>
    </derivirana_varijabla>
  </DomainObject.Predmet.ProtuStrankaListNazivFormatedOIB>
  <DomainObject.Predmet.OstaliListFormated>
    <izvorni_sadrzaj>
      <item>TRGOVAČKI SUD U VARAŽDINU</item>
    </izvorni_sadrzaj>
    <derivirana_varijabla naziv="DomainObject.Predmet.OstaliListFormated_1">
      <item>TRGOVAČKI SUD U VARAŽDINU</item>
    </derivirana_varijabla>
  </DomainObject.Predmet.OstaliListFormated>
  <DomainObject.Predmet.OstaliListFormatedOIB>
    <izvorni_sadrzaj>
      <item>TRGOVAČKI SUD U VARAŽDINU</item>
    </izvorni_sadrzaj>
    <derivirana_varijabla naziv="DomainObject.Predmet.OstaliListFormatedOIB_1">
      <item>TRGOVAČKI SUD U VARAŽDINU</item>
    </derivirana_varijabla>
  </DomainObject.Predmet.OstaliListFormatedOIB>
  <DomainObject.Predmet.OstaliListFormatedWithAdress>
    <izvorni_sadrzaj>
      <item>TRGOVAČKI SUD U VARAŽDINU</item>
    </izvorni_sadrzaj>
    <derivirana_varijabla naziv="DomainObject.Predmet.OstaliListFormatedWithAdress_1">
      <item>TRGOVAČKI SUD U VARAŽDINU</item>
    </derivirana_varijabla>
  </DomainObject.Predmet.OstaliListFormatedWithAdress>
  <DomainObject.Predmet.OstaliListFormatedWithAdressOIB>
    <izvorni_sadrzaj>
      <item>TRGOVAČKI SUD U VARAŽDINU</item>
    </izvorni_sadrzaj>
    <derivirana_varijabla naziv="DomainObject.Predmet.OstaliListFormatedWithAdressOIB_1">
      <item>TRGOVAČKI SUD U VARAŽDINU</item>
    </derivirana_varijabla>
  </DomainObject.Predmet.OstaliListFormatedWithAdressOIB>
  <DomainObject.Predmet.OstaliListNazivFormated>
    <izvorni_sadrzaj>
      <item>TRGOVAČKI SUD U VARAŽDINU</item>
    </izvorni_sadrzaj>
    <derivirana_varijabla naziv="DomainObject.Predmet.OstaliListNazivFormated_1">
      <item>TRGOVAČKI SUD U VARAŽDINU</item>
    </derivirana_varijabla>
  </DomainObject.Predmet.OstaliListNazivFormated>
  <DomainObject.Predmet.OstaliListNazivFormatedOIB>
    <izvorni_sadrzaj>
      <item>TRGOVAČKI SUD U VARAŽDINU</item>
    </izvorni_sadrzaj>
    <derivirana_varijabla naziv="DomainObject.Predmet.OstaliListNazivFormatedOIB_1">
      <item>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OSIJEK, Podružnica Osijek</izvorni_sadrzaj>
    <derivirana_varijabla naziv="DomainObject.Predmet.StrankaIDrugi_1">Financijska agencija, RC OSIJEK, Podružnica Osijek</derivirana_varijabla>
  </DomainObject.Predmet.StrankaIDrugi>
  <DomainObject.Predmet.ProtustrankaIDrugi>
    <izvorni_sadrzaj>STUDIO ZA AEROBICS, PILATES, FITNESS, NJEGU TIJELA I MASAŽE "LOTUS"</izvorni_sadrzaj>
    <derivirana_varijabla naziv="DomainObject.Predmet.ProtustrankaIDrugi_1">STUDIO ZA AEROBICS, PILATES, FITNESS, NJEGU TIJELA I MASAŽE "LOTUS"</derivirana_varijabla>
  </DomainObject.Predmet.ProtustrankaIDrugi>
  <DomainObject.Predmet.StrankaIDrugiAdressOIB>
    <izvorni_sadrzaj>Financijska agencija, RC OSIJEK, Podružnica Osijek, OIB 85821130368, L. Jagera 3, 31000 Osijek</izvorni_sadrzaj>
    <derivirana_varijabla naziv="DomainObject.Predmet.StrankaIDrugiAdressOIB_1">Financijska agencija, RC OSIJEK, Podružnica Osijek, OIB 85821130368, L. Jagera 3, 31000 Osijek</derivirana_varijabla>
  </DomainObject.Predmet.StrankaIDrugiAdressOIB>
  <DomainObject.Predmet.ProtustrankaIDrugiAdressOIB>
    <izvorni_sadrzaj>STUDIO ZA AEROBICS, PILATES, FITNESS, NJEGU TIJELA I MASAŽE "LOTUS", OIB 99723234896, M. KRLEŽE 81, 34310 Koprivnica</izvorni_sadrzaj>
    <derivirana_varijabla naziv="DomainObject.Predmet.ProtustrankaIDrugiAdressOIB_1">STUDIO ZA AEROBICS, PILATES, FITNESS, NJEGU TIJELA I MASAŽE "LOTUS", OIB 99723234896, M. KRLEŽE 81, 34310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OSIJEK, Podružnica Osijek</item>
      <item>STUDIO ZA AEROBICS, PILATES, FITNESS, NJEGU TIJELA I MASAŽE "LOTUS"</item>
      <item>TRGOVAČKI SUD U VARAŽDINU</item>
    </izvorni_sadrzaj>
    <derivirana_varijabla naziv="DomainObject.Predmet.SudioniciListNaziv_1">
      <item>Financijska agencija, RC OSIJEK, Podružnica Osijek</item>
      <item>STUDIO ZA AEROBICS, PILATES, FITNESS, NJEGU TIJELA I MASAŽE "LOTUS"</item>
      <item>TRGOVAČKI SUD U VARAŽDINU</item>
    </derivirana_varijabla>
  </DomainObject.Predmet.SudioniciListNaziv>
  <DomainObject.Predmet.SudioniciListAdressOIB>
    <izvorni_sadrzaj>
      <item>Financijska agencija, RC OSIJEK, Podružnica Osijek, OIB 85821130368, L. Jagera 3,31000 Osijek</item>
      <item>STUDIO ZA AEROBICS, PILATES, FITNESS, NJEGU TIJELA I MASAŽE "LOTUS", OIB 99723234896, M. KRLEŽE 81,34310 Koprivnica</item>
      <item>TRGOVAČKI SUD U VARAŽDINU</item>
    </izvorni_sadrzaj>
    <derivirana_varijabla naziv="DomainObject.Predmet.SudioniciListAdressOIB_1">
      <item>Financijska agencija, RC OSIJEK, Podružnica Osijek, OIB 85821130368, L. Jagera 3,31000 Osijek</item>
      <item>STUDIO ZA AEROBICS, PILATES, FITNESS, NJEGU TIJELA I MASAŽE "LOTUS", OIB 99723234896, M. KRLEŽE 81,34310 Koprivnica</item>
      <item>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99723234896</item>
    </izvorni_sadrzaj>
    <derivirana_varijabla naziv="DomainObject.Predmet.SudioniciListNazivOIB_1">
      <item>, OIB null</item>
      <item>, OIB 85821130368</item>
      <item>, OIB 99723234896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421</properties:Words>
  <properties:Characters>2265</properties:Characters>
  <properties:Lines>59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2016-04-25T06:58:00Z</dcterms:created>
  <dc:creator>user</dc:creator>
  <cp:lastModifiedBy>Marko Makaj</cp:lastModifiedBy>
  <cp:lastPrinted>2016-04-25T06:55:00Z</cp:lastPrinted>
  <dcterms:modified xmlns:xsi="http://www.w3.org/2001/XMLSchema-instance" xsi:type="dcterms:W3CDTF">2016-04-25T06:59:00Z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