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027f" w14:paraId="b33027f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791716">
        <w:t xml:space="preserve">                      67. St-1438</w:t>
      </w:r>
      <w:r w:rsidR="00864D0C">
        <w:t>/13</w:t>
      </w:r>
      <w:r w:rsidR="009F29F1">
        <w:t>-122</w:t>
      </w:r>
      <w:r w:rsidRPr="00DF524F">
        <w:t xml:space="preserve"> 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791716" w:rsidP="00DF524F" w:rsidR="00791716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 xml:space="preserve">Trgovački sud u Zagrebu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791716" w:rsidRPr="00791716">
        <w:rPr>
          <w:bCs/>
          <w:lang w:val="pt-BR"/>
        </w:rPr>
        <w:t xml:space="preserve">MEGATTI d.o.o. u stečaju, Zagreb, Koturaška cesta 31, </w:t>
      </w:r>
      <w:r w:rsidR="00791716" w:rsidRPr="00791716">
        <w:rPr>
          <w:bCs/>
        </w:rPr>
        <w:t>OIB: 50946081192</w:t>
      </w:r>
      <w:r w:rsidRPr="00792894">
        <w:t xml:space="preserve">, </w:t>
      </w:r>
      <w:r w:rsidR="00791716">
        <w:t>7</w:t>
      </w:r>
      <w:r w:rsidR="000639B2">
        <w:t>. lipnja</w:t>
      </w:r>
      <w:r w:rsidR="00792894" w:rsidRPr="00792894">
        <w:t xml:space="preserve"> </w:t>
      </w:r>
      <w:r w:rsidR="00977541">
        <w:t>2016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791716" w:rsidRPr="00791716">
        <w:rPr>
          <w:bCs/>
          <w:lang w:val="pt-BR"/>
        </w:rPr>
        <w:t>MEGATTI d.o.o. u stečaju, Zagreb, Koturaška cesta 31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791716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7. srpanj</w:t>
      </w:r>
      <w:r w:rsidR="00977541" w:rsidRPr="00977541">
        <w:rPr>
          <w:bCs/>
        </w:rPr>
        <w:t xml:space="preserve"> 2016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10,3</w:t>
      </w:r>
      <w:r w:rsidR="00977541" w:rsidRPr="00977541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C14E5E" w:rsidRPr="00037EED">
        <w:t>85</w:t>
      </w:r>
      <w:r w:rsidR="009B26C0" w:rsidRPr="00037EED">
        <w:t>/II</w:t>
      </w:r>
      <w:r w:rsidR="00E03FDC" w:rsidRPr="00037EED">
        <w:t xml:space="preserve"> </w:t>
      </w:r>
      <w:r w:rsidR="00F25213" w:rsidRPr="00037EED">
        <w:t>(ulična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791716">
        <w:t xml:space="preserve"> i</w:t>
      </w:r>
      <w:r w:rsidR="00C14E5E" w:rsidRPr="00037EED">
        <w:t xml:space="preserve">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C14E5E" w:rsidP="00070AC5" w:rsidR="00C14E5E" w:rsidRPr="00037EED">
      <w:pPr>
        <w:ind w:left="705"/>
        <w:jc w:val="both"/>
      </w:pP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791716">
        <w:t>7</w:t>
      </w:r>
      <w:r w:rsidR="000639B2">
        <w:t>. lipnja</w:t>
      </w:r>
      <w:r w:rsidR="00977541">
        <w:t xml:space="preserve"> 2016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9F29F1" w:rsidR="00590E39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 </w:t>
      </w:r>
      <w:r w:rsidRPr="00037EED">
        <w:t>SUDAC:</w:t>
      </w:r>
    </w:p>
    <w:p w:rsidRDefault="007B40F5" w:rsidP="009F29F1" w:rsidR="007B40F5" w:rsidRPr="00792894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  <w:t xml:space="preserve"> </w:t>
      </w:r>
      <w:r w:rsidR="00651128">
        <w:t xml:space="preserve">                    Gordan Zubak</w:t>
      </w:r>
      <w:r w:rsidR="009F29F1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9F29F1" w:rsidP="001745C1" w:rsidR="009F29F1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9F29F1" w:rsidR="009F29F1" w:rsidRPr="00037EED"/>
    <w:sectPr w:rsidR="009F29F1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F7897"/>
    <w:rsid w:val="00112564"/>
    <w:rsid w:val="001D1A6B"/>
    <w:rsid w:val="00227E08"/>
    <w:rsid w:val="002D3B07"/>
    <w:rsid w:val="00347638"/>
    <w:rsid w:val="0038748A"/>
    <w:rsid w:val="003D72B1"/>
    <w:rsid w:val="00426C37"/>
    <w:rsid w:val="00466E01"/>
    <w:rsid w:val="00517FEF"/>
    <w:rsid w:val="00581597"/>
    <w:rsid w:val="00590E39"/>
    <w:rsid w:val="005F6BFE"/>
    <w:rsid w:val="00651128"/>
    <w:rsid w:val="006951FE"/>
    <w:rsid w:val="007659A5"/>
    <w:rsid w:val="00791716"/>
    <w:rsid w:val="00792894"/>
    <w:rsid w:val="007A4677"/>
    <w:rsid w:val="007A7272"/>
    <w:rsid w:val="007B40F5"/>
    <w:rsid w:val="007C20FA"/>
    <w:rsid w:val="0080300F"/>
    <w:rsid w:val="00864D0C"/>
    <w:rsid w:val="008D31C1"/>
    <w:rsid w:val="00977541"/>
    <w:rsid w:val="009B26C0"/>
    <w:rsid w:val="009F0FC8"/>
    <w:rsid w:val="009F29F1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2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9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9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9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9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2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9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9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9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9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St-1438/2013</izvorni_sadrzaj>
    <derivirana_varijabla naziv="DomainObject.Predmet.OznakaBroj_1">St-1438/2013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MEGATTI društvo s ograničenom odgovornošću za proizvodnju kemijskih proizvoda, trgovinu, izvoz i uvoz</izvorni_sadrzaj>
    <derivirana_varijabla naziv="DomainObject.Predmet.ProtustrankaFormated_1">  MEGATTI društvo s ograničenom odgovornošću za proizvodnju kemijskih proizvoda, trgovinu, izvoz i uvoz</derivirana_varijabla>
  </DomainObject.Predmet.ProtustrankaFormated>
  <DomainObject.Predmet.ProtustrankaFormatedOIB>
    <izvorni_sadrzaj>  MEGATTI društvo s ograničenom odgovornošću za proizvodnju kemijskih proizvoda, trgovinu, izvoz i uvoz, OIB 50946081192</izvorni_sadrzaj>
    <derivirana_varijabla naziv="DomainObject.Predmet.ProtustrankaFormatedOIB_1">  MEGATTI društvo s ograničenom odgovornošću za proizvodnju kemijskih proizvoda, trgovinu, izvoz i uvoz, OIB 50946081192</derivirana_varijabla>
  </DomainObject.Predmet.ProtustrankaFormatedOIB>
  <DomainObject.Predmet.ProtustrankaFormatedWithAdress>
    <izvorni_sadrzaj> MEGATTI društvo s ograničenom odgovornošću za proizvodnju kemijskih proizvoda, trgovinu, izvoz i uvoz, Koturaška Cesta 31, 10000 Zagreb</izvorni_sadrzaj>
    <derivirana_varijabla naziv="DomainObject.Predmet.ProtustrankaFormatedWithAdress_1"> MEGATTI društvo s ograničenom odgovornošću za proizvodnju kemijskih proizvoda, trgovinu, izvoz i uvoz, Koturaška Cesta 31, 10000 Zagreb</derivirana_varijabla>
  </DomainObject.Predmet.ProtustrankaFormatedWithAdress>
  <DomainObject.Predmet.ProtustrankaFormatedWithAdressOIB>
    <izvorni_sadrzaj> MEGATTI društvo s ograničenom odgovornošću za proizvodnju kemijskih proizvoda, trgovinu, izvoz i uvoz, OIB 50946081192, Koturaška Cesta 31, 10000 Zagreb</izvorni_sadrzaj>
    <derivirana_varijabla naziv="DomainObject.Predmet.ProtustrankaFormatedWithAdressOIB_1"> MEGATTI društvo s ograničenom odgovornošću za proizvodnju kemijskih proizvoda, trgovinu, izvoz i uvoz, OIB 50946081192, Koturaška Cesta 31, 10000 Zagreb</derivirana_varijabla>
  </DomainObject.Predmet.ProtustrankaFormatedWithAdressOIB>
  <DomainObject.Predmet.ProtustrankaWithAdress>
    <izvorni_sadrzaj>MEGATTI društvo s ograničenom odgovornošću za proizvodnju kemijskih proizvoda, trgovinu, izvoz i uvoz Koturaška Cesta 31, 10000 Zagreb</izvorni_sadrzaj>
    <derivirana_varijabla naziv="DomainObject.Predmet.ProtustrankaWithAdress_1">MEGATTI društvo s ograničenom odgovornošću za proizvodnju kemijskih proizvoda, trgovinu, izvoz i uvoz Koturaška Cesta 31, 10000 Zagreb</derivirana_varijabla>
  </DomainObject.Predmet.ProtustrankaWithAdress>
  <DomainObject.Predmet.ProtustrankaWithAdressOIB>
    <izvorni_sadrzaj>MEGATTI društvo s ograničenom odgovornošću za proizvodnju kemijskih proizvoda, trgovinu, izvoz i uvoz, OIB 50946081192, Koturaška Cesta 31, 10000 Zagreb</izvorni_sadrzaj>
    <derivirana_varijabla naziv="DomainObject.Predmet.ProtustrankaWithAdressOIB_1">MEGATTI društvo s ograničenom odgovornošću za proizvodnju kemijskih proizvoda, trgovinu, izvoz i uvoz, OIB 50946081192, Koturaška Cesta 31, 10000 Zagreb</derivirana_varijabla>
  </DomainObject.Predmet.ProtustrankaWithAdressOIB>
  <DomainObject.Predmet.ProtustrankaNazivFormated>
    <izvorni_sadrzaj>MEGATTI društvo s ograničenom odgovornošću za proizvodnju kemijskih proizvoda, trgovinu, izvoz i uvoz</izvorni_sadrzaj>
    <derivirana_varijabla naziv="DomainObject.Predmet.ProtustrankaNazivFormated_1">MEGATTI društvo s ograničenom odgovornošću za proizvodnju kemijskih proizvoda, trgovinu, izvoz i uvoz</derivirana_varijabla>
  </DomainObject.Predmet.ProtustrankaNazivFormated>
  <DomainObject.Predmet.ProtustrankaNazivFormatedOIB>
    <izvorni_sadrzaj>MEGATTI društvo s ograničenom odgovornošću za proizvodnju kemijskih proizvoda, trgovinu, izvoz i uvoz, OIB 50946081192</izvorni_sadrzaj>
    <derivirana_varijabla naziv="DomainObject.Predmet.ProtustrankaNazivFormatedOIB_1">MEGATTI društvo s ograničenom odgovornošću za proizvodnju kemijskih proizvoda, trgovinu, izvoz i uvoz, OIB 50946081192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ARHITEKTONSKI PROJEKTNI ZAVOD - INŽENJERING dioničko društvo za marketing, inženjering i usluge u vanjskotrgovinskom prometu; PLASTPROMET d.o.o. za trgovinu i proizvodnju proizvoda od plastike i metala</izvorni_sadrzaj>
    <derivirana_varijabla naziv="DomainObject.Predmet.StrankaFormated_1">  FINA ZAGREB; ARHITEKTONSKI PROJEKTNI ZAVOD - INŽENJERING dioničko društvo za marketing, inženjering i usluge u vanjskotrgovinskom prometu; PLASTPROMET d.o.o. za trgovinu i proizvodnju proizvoda od plastike i metala</derivirana_varijabla>
  </DomainObject.Predmet.StrankaFormated>
  <DomainObject.Predmet.StrankaFormatedOIB>
    <izvorni_sadrzaj>  FINA ZAGREB, OIB 85821130368; ARHITEKTONSKI PROJEKTNI ZAVOD - INŽENJERING dioničko društvo za marketing, inženjering i usluge u vanjskotrgovinskom prometu, OIB 53768441939; PLASTPROMET d.o.o. za trgovinu i proizvodnju proizvoda od plastike i metala, OIB 18754628719</izvorni_sadrzaj>
    <derivirana_varijabla naziv="DomainObject.Predmet.StrankaFormatedOIB_1">  FINA ZAGREB, OIB 85821130368; ARHITEKTONSKI PROJEKTNI ZAVOD - INŽENJERING dioničko društvo za marketing, inženjering i usluge u vanjskotrgovinskom prometu, OIB 53768441939; PLASTPROMET d.o.o. za trgovinu i proizvodnju proizvoda od plastike i metala, OIB 18754628719</derivirana_varijabla>
  </DomainObject.Predmet.StrankaFormatedOIB>
  <DomainObject.Predmet.StrankaFormatedWithAdress>
    <izvorni_sadrzaj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izvorni_sadrzaj>
    <derivirana_varijabla naziv="DomainObject.Predmet.StrankaFormatedWithAdress_1"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derivirana_varijabla>
  </DomainObject.Predmet.StrankaFormatedWithAdress>
  <DomainObject.Predmet.StrankaFormatedWithAdressOIB>
    <izvorni_sadrzaj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izvorni_sadrzaj>
    <derivirana_varijabla naziv="DomainObject.Predmet.StrankaFormatedWithAdressOIB_1"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derivirana_varijabla>
  </DomainObject.Predmet.StrankaFormatedWithAdressOIB>
  <DomainObject.Predmet.StrankaWithAdress>
    <izvorni_sadrzaj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izvorni_sadrzaj>
    <derivirana_varijabla naziv="DomainObject.Predmet.StrankaWithAdress_1"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derivirana_varijabla>
  </DomainObject.Predmet.StrankaWithAdress>
  <DomainObject.Predmet.StrankaWithAdressOIB>
    <izvorni_sadrzaj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izvorni_sadrzaj>
    <derivirana_varijabla naziv="DomainObject.Predmet.StrankaWithAdressOIB_1"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derivirana_varijabla>
  </DomainObject.Predmet.StrankaWithAdressOIB>
  <DomainObject.Predmet.StrankaNazivFormated>
    <izvorni_sadrzaj>FINA ZAGREB,ARHITEKTONSKI PROJEKTNI ZAVOD - INŽENJERING dioničko društvo za marketing, inženjering i usluge u vanjskotrgovinskom prometu,PLASTPROMET d.o.o. za trgovinu i proizvodnju proizvoda od plastike i metala</izvorni_sadrzaj>
    <derivirana_varijabla naziv="DomainObject.Predmet.StrankaNazivFormated_1">FINA ZAGREB,ARHITEKTONSKI PROJEKTNI ZAVOD - INŽENJERING dioničko društvo za marketing, inženjering i usluge u vanjskotrgovinskom prometu,PLASTPROMET d.o.o. za trgovinu i proizvodnju proizvoda od plastike i metala</derivirana_varijabla>
  </DomainObject.Predmet.StrankaNazivFormated>
  <DomainObject.Predmet.StrankaNazivFormatedOIB>
    <izvorni_sadrzaj>FINA ZAGREB, OIB 85821130368,ARHITEKTONSKI PROJEKTNI ZAVOD - INŽENJERING dioničko društvo za marketing, inženjering i usluge u vanjskotrgovinskom prometu, OIB 53768441939,PLASTPROMET d.o.o. za trgovinu i proizvodnju proizvoda od plastike i metala, OIB 18754628719</izvorni_sadrzaj>
    <derivirana_varijabla naziv="DomainObject.Predmet.StrankaNazivFormatedOIB_1">FINA ZAGREB, OIB 85821130368,ARHITEKTONSKI PROJEKTNI ZAVOD - INŽENJERING dioničko društvo za marketing, inženjering i usluge u vanjskotrgovinskom prometu, OIB 53768441939,PLASTPROMET d.o.o. za trgovinu i proizvodnju proizvoda od plastike i metala, OIB 18754628719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Formated>
  <DomainObject.Predmet.StrankaList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FormatedOIB>
  <DomainObject.Predmet.StrankaListFormatedWithAdress>
    <izvorni_sadrzaj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izvorni_sadrzaj>
    <derivirana_varijabla naziv="DomainObject.Predmet.StrankaListFormatedWithAdress_1"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derivirana_varijabla>
  </DomainObject.Predmet.StrankaListFormatedWithAdress>
  <DomainObject.Predmet.StrankaListFormatedWithAdressOIB>
    <izvorni_sadrzaj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izvorni_sadrzaj>
    <derivirana_varijabla naziv="DomainObject.Predmet.StrankaListFormatedWithAdressOIB_1"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derivirana_varijabla>
  </DomainObject.Predmet.StrankaListFormatedWithAdressOIB>
  <DomainObject.Predmet.StrankaListNaziv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Naziv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NazivFormated>
  <DomainObject.Predmet.StrankaListNaziv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Naziv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NazivFormatedOIB>
  <DomainObject.Predmet.ProtuStrankaListFormated>
    <izvorni_sadrzaj>
      <item>MEGATTI društvo s ograničenom odgovornošću za proizvodnju kemijskih proizvoda, trgovinu, izvoz i uvoz</item>
    </izvorni_sadrzaj>
    <derivirana_varijabla naziv="DomainObject.Predmet.ProtuStrankaListFormated_1">
      <item>MEGATTI društvo s ograničenom odgovornošću za proizvodnju kemijskih proizvoda, trgovinu, izvoz i uvoz</item>
    </derivirana_varijabla>
  </DomainObject.Predmet.ProtuStrankaListFormated>
  <DomainObject.Predmet.ProtuStrankaListFormatedOIB>
    <izvorni_sadrzaj>
      <item>MEGATTI društvo s ograničenom odgovornošću za proizvodnju kemijskih proizvoda, trgovinu, izvoz i uvoz, OIB 50946081192</item>
    </izvorni_sadrzaj>
    <derivirana_varijabla naziv="DomainObject.Predmet.ProtuStrankaListFormatedOIB_1">
      <item>MEGATTI društvo s ograničenom odgovornošću za proizvodnju kemijskih proizvoda, trgovinu, izvoz i uvoz, OIB 50946081192</item>
    </derivirana_varijabla>
  </DomainObject.Predmet.ProtuStrankaListFormatedOIB>
  <DomainObject.Predmet.ProtuStrankaListFormatedWithAdress>
    <izvorni_sadrzaj>
      <item>MEGATTI društvo s ograničenom odgovornošću za proizvodnju kemijskih proizvoda, trgovinu, izvoz i uvoz, Koturaška Cesta 31, 10000 Zagreb</item>
    </izvorni_sadrzaj>
    <derivirana_varijabla naziv="DomainObject.Predmet.ProtuStrankaListFormatedWithAdress_1">
      <item>MEGATTI društvo s ograničenom odgovornošću za proizvodnju kemijskih proizvoda, trgovinu, izvoz i uvoz, Koturaška Cesta 31, 10000 Zagreb</item>
    </derivirana_varijabla>
  </DomainObject.Predmet.ProtuStrankaListFormatedWithAdress>
  <DomainObject.Predmet.ProtuStrankaListFormatedWithAdressOIB>
    <izvorni_sadrzaj>
      <item>MEGATTI društvo s ograničenom odgovornošću za proizvodnju kemijskih proizvoda, trgovinu, izvoz i uvoz, OIB 50946081192, Koturaška Cesta 31, 10000 Zagreb</item>
    </izvorni_sadrzaj>
    <derivirana_varijabla naziv="DomainObject.Predmet.ProtuStrankaListFormatedWithAdressOIB_1">
      <item>MEGATTI društvo s ograničenom odgovornošću za proizvodnju kemijskih proizvoda, trgovinu, izvoz i uvoz, OIB 50946081192, Koturaška Cesta 31, 10000 Zagreb</item>
    </derivirana_varijabla>
  </DomainObject.Predmet.ProtuStrankaListFormatedWithAdressOIB>
  <DomainObject.Predmet.ProtuStrankaListNazivFormated>
    <izvorni_sadrzaj>
      <item>MEGATTI društvo s ograničenom odgovornošću za proizvodnju kemijskih proizvoda, trgovinu, izvoz i uvoz</item>
    </izvorni_sadrzaj>
    <derivirana_varijabla naziv="DomainObject.Predmet.ProtuStrankaListNazivFormated_1">
      <item>MEGATTI društvo s ograničenom odgovornošću za proizvodnju kemijskih proizvoda, trgovinu, izvoz i uvoz</item>
    </derivirana_varijabla>
  </DomainObject.Predmet.ProtuStrankaListNazivFormated>
  <DomainObject.Predmet.ProtuStrankaListNazivFormatedOIB>
    <izvorni_sadrzaj>
      <item>MEGATTI društvo s ograničenom odgovornošću za proizvodnju kemijskih proizvoda, trgovinu, izvoz i uvoz, OIB 50946081192</item>
    </izvorni_sadrzaj>
    <derivirana_varijabla naziv="DomainObject.Predmet.ProtuStrankaListNazivFormatedOIB_1">
      <item>MEGATTI društvo s ograničenom odgovornošću za proizvodnju kemijskih proizvoda, trgovinu, izvoz i uvoz, OIB 50946081192</item>
    </derivirana_varijabla>
  </DomainObject.Predmet.ProtuStrankaListNazivFormatedOIB>
  <DomainObject.Predmet.OstaliListFormated>
    <izvorni_sadrzaj>
      <item>Dževdet Tinjić</item>
      <item>Goran Brozović</item>
      <item>Vjerovnici</item>
    </izvorni_sadrzaj>
    <derivirana_varijabla naziv="DomainObject.Predmet.OstaliListFormated_1">
      <item>Dževdet Tinjić</item>
      <item>Goran Brozović</item>
      <item>Vjerovnici</item>
    </derivirana_varijabla>
  </DomainObject.Predmet.OstaliListFormated>
  <DomainObject.Predmet.OstaliListFormatedOIB>
    <izvorni_sadrzaj>
      <item>Dževdet Tinjić, OIB 98381843222</item>
      <item>Goran Brozović, OIB 39833571469</item>
      <item>Vjerovnici</item>
    </izvorni_sadrzaj>
    <derivirana_varijabla naziv="DomainObject.Predmet.OstaliListFormatedOIB_1">
      <item>Dževdet Tinjić, OIB 98381843222</item>
      <item>Goran Brozović, OIB 39833571469</item>
      <item>Vjerovnici</item>
    </derivirana_varijabla>
  </DomainObject.Predmet.OstaliListFormatedOIB>
  <DomainObject.Predmet.OstaliListFormatedWithAdress>
    <izvorni_sadrzaj>
      <item>Dževdet Tinjić, Koturaška cesta 31, 10000 Zagreb</item>
      <item>Goran Brozović, Pavlenski Put 5, 10000 Zagreb</item>
      <item>Vjerovnici</item>
    </izvorni_sadrzaj>
    <derivirana_varijabla naziv="DomainObject.Predmet.OstaliListFormatedWithAdress_1">
      <item>Dževdet Tinjić, Koturaška cesta 31, 10000 Zagreb</item>
      <item>Goran Brozović, Pavlenski Put 5, 10000 Zagreb</item>
      <item>Vjerovnici</item>
    </derivirana_varijabla>
  </DomainObject.Predmet.OstaliListFormatedWithAdress>
  <DomainObject.Predmet.OstaliListFormatedWithAdressOIB>
    <izvorni_sadrzaj>
      <item>Dževdet Tinjić, OIB 98381843222, Koturaška cesta 31, 10000 Zagreb</item>
      <item>Goran Brozović, OIB 39833571469, Pavlenski Put 5, 10000 Zagreb</item>
      <item>Vjerovnici</item>
    </izvorni_sadrzaj>
    <derivirana_varijabla naziv="DomainObject.Predmet.OstaliListFormatedWithAdressOIB_1">
      <item>Dževdet Tinjić, OIB 98381843222, Koturaška cesta 31, 10000 Zagreb</item>
      <item>Goran Brozović, OIB 39833571469, Pavlenski Put 5, 10000 Zagreb</item>
      <item>Vjerovnici</item>
    </derivirana_varijabla>
  </DomainObject.Predmet.OstaliListFormatedWithAdressOIB>
  <DomainObject.Predmet.OstaliListNazivFormated>
    <izvorni_sadrzaj>
      <item>Dževdet Tinjić</item>
      <item>Goran Brozović</item>
      <item>Vjerovnici</item>
    </izvorni_sadrzaj>
    <derivirana_varijabla naziv="DomainObject.Predmet.OstaliListNazivFormated_1">
      <item>Dževdet Tinjić</item>
      <item>Goran Brozović</item>
      <item>Vjerovnici</item>
    </derivirana_varijabla>
  </DomainObject.Predmet.OstaliListNazivFormated>
  <DomainObject.Predmet.OstaliListNazivFormatedOIB>
    <izvorni_sadrzaj>
      <item>Dževdet Tinjić, OIB 98381843222</item>
      <item>Goran Brozović, OIB 39833571469</item>
      <item>Vjerovnici</item>
    </izvorni_sadrzaj>
    <derivirana_varijabla naziv="DomainObject.Predmet.OstaliListNazivFormatedOIB_1">
      <item>Dževdet Tinjić, OIB 98381843222</item>
      <item>Goran Brozović, OIB 39833571469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MEGATTI društvo s ograničenom odgovornošću za proizvodnju kemijskih proizvoda, trgovinu, izvoz i uvoz</izvorni_sadrzaj>
    <derivirana_varijabla naziv="DomainObject.Predmet.ProtustrankaIDrugi_1">MEGATTI društvo s ograničenom odgovornošću za proizvodnju kemijskih proizvoda, trgovinu, izvoz i uvoz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MEGATTI društvo s ograničenom odgovornošću za proizvodnju kemijskih proizvoda, trgovinu, izvoz i uvoz, OIB 50946081192, Koturaška Cesta 31, 10000 Zagreb</izvorni_sadrzaj>
    <derivirana_varijabla naziv="DomainObject.Predmet.ProtustrankaIDrugiAdressOIB_1">MEGATTI društvo s ograničenom odgovornošću za proizvodnju kemijskih proizvoda, trgovinu, izvoz i uvoz, OIB 50946081192, Koturaška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udioniciListNaziv_1"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udioniciListNaziv>
  <DomainObject.Predmet.SudioniciListAdressOIB>
    <izvorni_sadrzaj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</izvorni_sadrzaj>
    <derivirana_varijabla naziv="DomainObject.Predmet.SudioniciListAdressOIB_1"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50946081192</item>
      <item>, OIB 98381843222</item>
      <item>, OIB 39833571469</item>
      <item>, OIB null</item>
      <item>, OIB 53768441939</item>
      <item>, OIB 18754628719</item>
    </izvorni_sadrzaj>
    <derivirana_varijabla naziv="DomainObject.Predmet.SudioniciListNazivOIB_1">
      <item>, OIB 85821130368</item>
      <item>, OIB 50946081192</item>
      <item>, OIB 98381843222</item>
      <item>, OIB 39833571469</item>
      <item>, OIB null</item>
      <item>, OIB 53768441939</item>
      <item>, OIB 18754628719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139</properties:Words>
  <properties:Characters>634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2016-06-07T12:06:00Z</dcterms:created>
  <dc:creator>Tatjana Kujundžić-Novak</dc:creator>
  <cp:lastModifiedBy>Ivana Rogić</cp:lastModifiedBy>
  <cp:lastPrinted>2016-06-07T12:32:00Z</cp:lastPrinted>
  <dcterms:modified xmlns:xsi="http://www.w3.org/2001/XMLSchema-instance" xsi:type="dcterms:W3CDTF">2016-06-07T12:32:00Z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