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6342" w14:paraId="e166342" w:rsidRDefault="00B47D99" w:rsidP="00190421" w:rsidR="00861633" w:rsidRPr="0090166B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  <w:t xml:space="preserve"> </w:t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B47D99" w:rsidP="00B47D99" w:rsidR="00B47D99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7D99" w:rsidP="00B47D99" w:rsidR="00B47D99" w:rsidRPr="0090166B">
      <w:pPr>
        <w:jc w:val="both"/>
        <w:rPr>
          <w:rFonts w:hAnsi="Times New Roman" w:ascii="Times New Roman"/>
          <w:szCs w:val="24"/>
          <w:lang w:val="hr-HR"/>
        </w:rPr>
      </w:pPr>
    </w:p>
    <w:p w:rsidRDefault="00B47D99" w:rsidP="00B47D99" w:rsidR="00B47D99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R J E Š E N J E</w:t>
      </w:r>
    </w:p>
    <w:p w:rsidRDefault="00B47D99" w:rsidP="00B47D99" w:rsidR="00B47D99" w:rsidRPr="0090166B">
      <w:pPr>
        <w:jc w:val="both"/>
        <w:rPr>
          <w:rFonts w:hAnsi="Times New Roman" w:ascii="Times New Roman"/>
          <w:szCs w:val="24"/>
          <w:lang w:val="hr-HR"/>
        </w:rPr>
      </w:pPr>
    </w:p>
    <w:p w:rsidRDefault="0028625B" w:rsidP="0028625B" w:rsidR="00074766" w:rsidRPr="00901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Trgovački sud u Zagrebu</w:t>
      </w:r>
      <w:r w:rsidR="00074766" w:rsidRPr="0090166B">
        <w:rPr>
          <w:rFonts w:hAnsi="Times New Roman" w:ascii="Times New Roman"/>
          <w:szCs w:val="24"/>
          <w:lang w:val="hr-HR"/>
        </w:rPr>
        <w:t xml:space="preserve"> po sucu</w:t>
      </w:r>
      <w:r w:rsidRPr="0090166B">
        <w:rPr>
          <w:rFonts w:hAnsi="Times New Roman" w:ascii="Times New Roman"/>
          <w:szCs w:val="24"/>
          <w:lang w:val="hr-HR"/>
        </w:rPr>
        <w:t xml:space="preserve"> pojedincu Nevenki Siladi Rstić</w:t>
      </w:r>
      <w:r w:rsidR="00074766" w:rsidRPr="0090166B">
        <w:rPr>
          <w:rFonts w:hAnsi="Times New Roman" w:ascii="Times New Roman"/>
          <w:szCs w:val="24"/>
          <w:lang w:val="hr-HR"/>
        </w:rPr>
        <w:t xml:space="preserve"> </w:t>
      </w:r>
      <w:r w:rsidRPr="0090166B">
        <w:rPr>
          <w:rFonts w:hAnsi="Times New Roman" w:ascii="Times New Roman"/>
          <w:szCs w:val="24"/>
          <w:lang w:val="hr-HR"/>
        </w:rPr>
        <w:t>u postupku izvanredne uprave nad dužnikom AGROKOR koncern za upravljanje društvima, proizvodnju i trgovinu poljoprivrednim proizvodima, dioničko društvo, Zagreb (Grad Zagreb), Trg Dražena Petrovića 3, OIB 05937759187, i nad svim njegovim ovisnim i povezanim društvima,</w:t>
      </w:r>
      <w:r w:rsidR="0083392B" w:rsidRPr="0090166B">
        <w:rPr>
          <w:rFonts w:hAnsi="Times New Roman" w:ascii="Times New Roman"/>
          <w:szCs w:val="24"/>
          <w:lang w:val="hr-HR"/>
        </w:rPr>
        <w:t xml:space="preserve"> </w:t>
      </w:r>
      <w:r w:rsidR="00074766" w:rsidRPr="0090166B">
        <w:rPr>
          <w:rFonts w:hAnsi="Times New Roman" w:ascii="Times New Roman"/>
          <w:szCs w:val="24"/>
          <w:lang w:val="hr-HR"/>
        </w:rPr>
        <w:t xml:space="preserve">dana </w:t>
      </w:r>
      <w:r w:rsidR="00F35862">
        <w:rPr>
          <w:rFonts w:hAnsi="Times New Roman" w:ascii="Times New Roman"/>
          <w:szCs w:val="24"/>
          <w:lang w:val="hr-HR"/>
        </w:rPr>
        <w:t xml:space="preserve">15. siječnja 2019. </w:t>
      </w:r>
      <w:r w:rsidR="00074766" w:rsidRPr="0090166B">
        <w:rPr>
          <w:rFonts w:hAnsi="Times New Roman" w:ascii="Times New Roman"/>
          <w:szCs w:val="24"/>
          <w:lang w:val="hr-HR"/>
        </w:rPr>
        <w:t xml:space="preserve"> godine </w:t>
      </w:r>
    </w:p>
    <w:p w:rsidRDefault="0028625B" w:rsidP="0028625B" w:rsidR="0028625B" w:rsidRPr="00901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392B" w:rsidP="00190421" w:rsidR="005F7E0F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 xml:space="preserve">r i j e š i o    </w:t>
      </w:r>
      <w:r w:rsidR="00641162" w:rsidRPr="0090166B">
        <w:rPr>
          <w:rFonts w:hAnsi="Times New Roman" w:ascii="Times New Roman"/>
          <w:szCs w:val="24"/>
          <w:lang w:val="hr-HR"/>
        </w:rPr>
        <w:t>j e</w:t>
      </w:r>
    </w:p>
    <w:p w:rsidRDefault="00190421" w:rsidP="00190421" w:rsidR="00190421" w:rsidRPr="0090166B">
      <w:pPr>
        <w:jc w:val="center"/>
        <w:rPr>
          <w:rFonts w:hAnsi="Times New Roman" w:ascii="Times New Roman"/>
          <w:szCs w:val="24"/>
          <w:lang w:val="hr-HR"/>
        </w:rPr>
      </w:pPr>
    </w:p>
    <w:p w:rsidRDefault="00B51B49" w:rsidP="00D62816" w:rsidR="00753464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 xml:space="preserve">Nalaže se </w:t>
      </w:r>
      <w:r w:rsidR="007A27CD">
        <w:rPr>
          <w:rFonts w:cs="Times New Roman" w:hAnsi="Times New Roman" w:ascii="Times New Roman"/>
          <w:sz w:val="24"/>
        </w:rPr>
        <w:t>zemljišno</w:t>
      </w:r>
      <w:r w:rsidR="00F35862">
        <w:rPr>
          <w:rFonts w:cs="Times New Roman" w:hAnsi="Times New Roman" w:ascii="Times New Roman"/>
          <w:sz w:val="24"/>
        </w:rPr>
        <w:t>knjižnom odjelu Općinskog suda</w:t>
      </w:r>
      <w:r w:rsidR="008A7437" w:rsidRPr="0090166B">
        <w:rPr>
          <w:rFonts w:cs="Times New Roman" w:hAnsi="Times New Roman" w:ascii="Times New Roman"/>
          <w:sz w:val="24"/>
        </w:rPr>
        <w:t xml:space="preserve"> u </w:t>
      </w:r>
      <w:r w:rsidR="00F35862">
        <w:rPr>
          <w:rFonts w:cs="Times New Roman" w:hAnsi="Times New Roman" w:ascii="Times New Roman"/>
          <w:sz w:val="24"/>
        </w:rPr>
        <w:t>Slavonskom Brodu</w:t>
      </w:r>
      <w:r w:rsidR="0090166B" w:rsidRPr="0090166B">
        <w:rPr>
          <w:rFonts w:cs="Times New Roman" w:hAnsi="Times New Roman" w:ascii="Times New Roman"/>
          <w:sz w:val="24"/>
        </w:rPr>
        <w:t>,</w:t>
      </w:r>
      <w:r w:rsidR="00FA648F" w:rsidRPr="0090166B">
        <w:rPr>
          <w:rFonts w:cs="Times New Roman" w:hAnsi="Times New Roman" w:ascii="Times New Roman"/>
          <w:sz w:val="24"/>
        </w:rPr>
        <w:t xml:space="preserve"> </w:t>
      </w:r>
      <w:r w:rsidRPr="0090166B">
        <w:rPr>
          <w:rFonts w:cs="Times New Roman" w:hAnsi="Times New Roman" w:ascii="Times New Roman"/>
          <w:sz w:val="24"/>
        </w:rPr>
        <w:t xml:space="preserve">da izvrši </w:t>
      </w:r>
      <w:r w:rsidR="00522420" w:rsidRPr="002E4DD4">
        <w:rPr>
          <w:rFonts w:cs="Times New Roman" w:hAnsi="Times New Roman" w:ascii="Times New Roman"/>
          <w:b/>
          <w:sz w:val="24"/>
        </w:rPr>
        <w:t>upis</w:t>
      </w:r>
      <w:r w:rsidR="00522420" w:rsidRPr="0090166B">
        <w:rPr>
          <w:rFonts w:cs="Times New Roman" w:hAnsi="Times New Roman" w:ascii="Times New Roman"/>
          <w:sz w:val="24"/>
        </w:rPr>
        <w:t xml:space="preserve"> </w:t>
      </w:r>
      <w:r w:rsidR="00C47E1C" w:rsidRPr="002E4DD4">
        <w:rPr>
          <w:rFonts w:cs="Times New Roman" w:hAnsi="Times New Roman" w:ascii="Times New Roman"/>
          <w:b/>
          <w:sz w:val="24"/>
        </w:rPr>
        <w:t xml:space="preserve">brisanja </w:t>
      </w:r>
      <w:r w:rsidR="00522420" w:rsidRPr="0090166B">
        <w:rPr>
          <w:rFonts w:cs="Times New Roman" w:hAnsi="Times New Roman" w:ascii="Times New Roman"/>
          <w:sz w:val="24"/>
        </w:rPr>
        <w:t>zabilježbe otvar</w:t>
      </w:r>
      <w:r w:rsidR="00492A4F">
        <w:rPr>
          <w:rFonts w:cs="Times New Roman" w:hAnsi="Times New Roman" w:ascii="Times New Roman"/>
          <w:sz w:val="24"/>
        </w:rPr>
        <w:t xml:space="preserve">anja postupka izvanredne uprave </w:t>
      </w:r>
      <w:r w:rsidRPr="0090166B">
        <w:rPr>
          <w:rFonts w:cs="Times New Roman" w:hAnsi="Times New Roman" w:ascii="Times New Roman"/>
          <w:sz w:val="24"/>
        </w:rPr>
        <w:t xml:space="preserve">na nekretninama u vlasništvu tvrtke </w:t>
      </w:r>
      <w:r w:rsidR="00FA648F" w:rsidRPr="0090166B">
        <w:rPr>
          <w:rFonts w:cs="Times New Roman" w:hAnsi="Times New Roman" w:ascii="Times New Roman"/>
          <w:sz w:val="24"/>
        </w:rPr>
        <w:t xml:space="preserve"> </w:t>
      </w:r>
      <w:r w:rsidR="007A27CD">
        <w:rPr>
          <w:rFonts w:cs="Times New Roman" w:hAnsi="Times New Roman" w:ascii="Times New Roman"/>
          <w:sz w:val="24"/>
        </w:rPr>
        <w:t xml:space="preserve">PIK VRBOVEC – PROMET I USLUGE d.d., Vrbovec, </w:t>
      </w:r>
      <w:r w:rsidR="00210114" w:rsidRPr="0090166B">
        <w:rPr>
          <w:rFonts w:cs="Times New Roman" w:hAnsi="Times New Roman" w:ascii="Times New Roman"/>
          <w:sz w:val="24"/>
        </w:rPr>
        <w:t xml:space="preserve"> upisanim u z.k. ul. </w:t>
      </w:r>
      <w:r w:rsidR="007A27CD">
        <w:rPr>
          <w:rFonts w:cs="Times New Roman" w:hAnsi="Times New Roman" w:ascii="Times New Roman"/>
          <w:sz w:val="24"/>
        </w:rPr>
        <w:t>12711</w:t>
      </w:r>
      <w:r w:rsidR="00210114" w:rsidRPr="0090166B">
        <w:rPr>
          <w:rFonts w:cs="Times New Roman" w:hAnsi="Times New Roman" w:ascii="Times New Roman"/>
          <w:sz w:val="24"/>
        </w:rPr>
        <w:t xml:space="preserve">, k.o. </w:t>
      </w:r>
      <w:r w:rsidR="007A27CD">
        <w:rPr>
          <w:rFonts w:cs="Times New Roman" w:hAnsi="Times New Roman" w:ascii="Times New Roman"/>
          <w:sz w:val="24"/>
        </w:rPr>
        <w:t xml:space="preserve">Slavonski Brod, kat. čest. br. 2557/3 zgrada u Pilarevoj ulici površine 140 m2 </w:t>
      </w:r>
      <w:r w:rsidR="00106D66">
        <w:rPr>
          <w:rFonts w:cs="Times New Roman" w:hAnsi="Times New Roman" w:ascii="Times New Roman"/>
          <w:sz w:val="24"/>
        </w:rPr>
        <w:t xml:space="preserve">s kojom je povezano vlasništvo posebnog dijela nekretnine u neodređenom omjeru, etažno vlasništvo (E2) što u naravi predstavlja suvlasnički dio koji je jednako velik kao ostali suvlasnički dijelovi s kojima je povezan posebni dio koji se sastoji iz </w:t>
      </w:r>
      <w:r w:rsidR="00210114" w:rsidRPr="0090166B">
        <w:rPr>
          <w:rFonts w:cs="Times New Roman" w:hAnsi="Times New Roman" w:ascii="Times New Roman"/>
          <w:sz w:val="24"/>
        </w:rPr>
        <w:t>:</w:t>
      </w:r>
      <w:r w:rsidR="008F5692" w:rsidRPr="0090166B">
        <w:rPr>
          <w:rFonts w:cs="Times New Roman" w:hAnsi="Times New Roman" w:ascii="Times New Roman"/>
          <w:sz w:val="24"/>
        </w:rPr>
        <w:t xml:space="preserve"> </w:t>
      </w:r>
      <w:r w:rsidR="00106D66">
        <w:rPr>
          <w:rFonts w:cs="Times New Roman" w:hAnsi="Times New Roman" w:ascii="Times New Roman"/>
          <w:sz w:val="24"/>
        </w:rPr>
        <w:t xml:space="preserve"> Pr</w:t>
      </w:r>
      <w:r w:rsidR="00D62816">
        <w:rPr>
          <w:rFonts w:cs="Times New Roman" w:hAnsi="Times New Roman" w:ascii="Times New Roman"/>
          <w:sz w:val="24"/>
        </w:rPr>
        <w:t>odajnog prostora sa 36 m2, ostav</w:t>
      </w:r>
      <w:r w:rsidR="00106D66">
        <w:rPr>
          <w:rFonts w:cs="Times New Roman" w:hAnsi="Times New Roman" w:ascii="Times New Roman"/>
          <w:sz w:val="24"/>
        </w:rPr>
        <w:t>a sa 4,55 m2</w:t>
      </w:r>
      <w:r w:rsidR="00D62816">
        <w:rPr>
          <w:rFonts w:cs="Times New Roman" w:hAnsi="Times New Roman" w:ascii="Times New Roman"/>
          <w:sz w:val="24"/>
        </w:rPr>
        <w:t xml:space="preserve">, sanitarni čvor sa 1,53 m2 – ukupno 42,40 m2, u prizemlju, ulaz iz Vukovarske ulice. </w:t>
      </w:r>
    </w:p>
    <w:p w:rsidRDefault="00641162" w:rsidP="00945848" w:rsidR="00641162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Obrazloženje</w:t>
      </w:r>
    </w:p>
    <w:p w:rsidRDefault="00641162" w:rsidP="00974B81" w:rsidR="00641162" w:rsidRPr="0090166B">
      <w:pPr>
        <w:rPr>
          <w:rFonts w:hAnsi="Times New Roman" w:ascii="Times New Roman"/>
          <w:szCs w:val="24"/>
          <w:lang w:val="hr-HR"/>
        </w:rPr>
      </w:pPr>
    </w:p>
    <w:p w:rsidRDefault="00616B4E" w:rsidP="00C47E1C" w:rsidR="00D44F35" w:rsidRPr="009016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Nad dužnikom AGROKOR koncern za upravljanje društvima, proizvodnju i trgovinu poljoprivrednim proizvodima, dioničko društvo Zagreb (Grad Zagreb) Trg Dražena Petrovića br.3, OIB:05937759187, i svim njegovim ovisnim i povezanim društvima, ovaj sud je otvorio postupak izvanredne uprave Rješenjem posl. br. St-1</w:t>
      </w:r>
      <w:r w:rsidR="00EF32F4">
        <w:rPr>
          <w:rFonts w:hAnsi="Times New Roman" w:ascii="Times New Roman"/>
          <w:szCs w:val="24"/>
          <w:lang w:val="hr-HR"/>
        </w:rPr>
        <w:t>138/17-3 od 10. travnja 2017., te dopunio isti rješenjima</w:t>
      </w:r>
      <w:r w:rsidRPr="0090166B">
        <w:rPr>
          <w:rFonts w:hAnsi="Times New Roman" w:ascii="Times New Roman"/>
          <w:szCs w:val="24"/>
          <w:lang w:val="hr-HR"/>
        </w:rPr>
        <w:t xml:space="preserve">  posl. br. St-1138/17-52 od 21. travnja  2017., </w:t>
      </w:r>
      <w:r w:rsidR="00E62A7C">
        <w:rPr>
          <w:rFonts w:hAnsi="Times New Roman" w:ascii="Times New Roman"/>
          <w:szCs w:val="24"/>
          <w:lang w:val="hr-HR"/>
        </w:rPr>
        <w:t xml:space="preserve">posl. broj St-1138/17-502 od </w:t>
      </w:r>
      <w:r w:rsidR="00E62A7C" w:rsidRPr="003034B6">
        <w:rPr>
          <w:rFonts w:hAnsi="Times New Roman" w:ascii="Times New Roman"/>
          <w:szCs w:val="24"/>
          <w:lang w:val="hr-HR"/>
        </w:rPr>
        <w:t>5. srpnja</w:t>
      </w:r>
      <w:r w:rsidR="00E62A7C">
        <w:rPr>
          <w:rFonts w:hAnsi="Times New Roman" w:ascii="Times New Roman"/>
          <w:szCs w:val="24"/>
          <w:lang w:val="hr-HR"/>
        </w:rPr>
        <w:t xml:space="preserve"> 2017.g., posl. br. St- 1138/17-607 od 13. srpnja 2017. godine </w:t>
      </w:r>
      <w:r w:rsidRPr="0090166B">
        <w:rPr>
          <w:rFonts w:hAnsi="Times New Roman" w:ascii="Times New Roman"/>
          <w:szCs w:val="24"/>
          <w:lang w:val="hr-HR"/>
        </w:rPr>
        <w:t xml:space="preserve">sve temeljem odredbe čl. </w:t>
      </w:r>
      <w:r w:rsidR="00D44F35" w:rsidRPr="0090166B">
        <w:rPr>
          <w:rFonts w:hAnsi="Times New Roman" w:ascii="Times New Roman"/>
          <w:szCs w:val="24"/>
          <w:lang w:val="hr-HR"/>
        </w:rPr>
        <w:t>25. Zakona o postupku izvanredne uprave u trgovačkim društvima od sistemskog značaja za Republiku Hrvatsku (NN 32/17, dalje ZPIU</w:t>
      </w:r>
      <w:r w:rsidR="00D579EE">
        <w:rPr>
          <w:rFonts w:hAnsi="Times New Roman" w:ascii="Times New Roman"/>
          <w:szCs w:val="24"/>
          <w:lang w:val="hr-HR"/>
        </w:rPr>
        <w:t>TD</w:t>
      </w:r>
      <w:r w:rsidR="00D44F35" w:rsidRPr="0090166B">
        <w:rPr>
          <w:rFonts w:hAnsi="Times New Roman" w:ascii="Times New Roman"/>
          <w:szCs w:val="24"/>
          <w:lang w:val="hr-HR"/>
        </w:rPr>
        <w:t xml:space="preserve">). </w:t>
      </w:r>
    </w:p>
    <w:p w:rsidRDefault="00061958" w:rsidP="004058A8" w:rsidR="00D44F3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Odredbom</w:t>
      </w:r>
      <w:r w:rsidR="00D44F35" w:rsidRPr="0090166B">
        <w:rPr>
          <w:rFonts w:hAnsi="Times New Roman" w:ascii="Times New Roman"/>
          <w:szCs w:val="24"/>
          <w:lang w:val="hr-HR"/>
        </w:rPr>
        <w:t xml:space="preserve"> članka 25. st. 2 i st. 3. </w:t>
      </w:r>
      <w:r w:rsidR="00EB0EC9">
        <w:rPr>
          <w:rFonts w:hAnsi="Times New Roman" w:ascii="Times New Roman"/>
          <w:szCs w:val="24"/>
          <w:lang w:val="hr-HR"/>
        </w:rPr>
        <w:t xml:space="preserve">ZPIUTD </w:t>
      </w:r>
      <w:r w:rsidR="00D44F35" w:rsidRPr="0090166B">
        <w:rPr>
          <w:rFonts w:hAnsi="Times New Roman" w:ascii="Times New Roman"/>
          <w:szCs w:val="24"/>
          <w:lang w:val="hr-HR"/>
        </w:rPr>
        <w:t>propisana je obveza suda da postupak izvanredne uprave, između ostalog, upiše u registre, javne knjige, upisnike i očevidnike u kojima je dužnik upisan kao nositelj nekog prava, te u kojima su upisana ovisna i povezana društva dužnika i/ili nji</w:t>
      </w:r>
      <w:r w:rsidR="00957FFD" w:rsidRPr="0090166B">
        <w:rPr>
          <w:rFonts w:hAnsi="Times New Roman" w:ascii="Times New Roman"/>
          <w:szCs w:val="24"/>
          <w:lang w:val="hr-HR"/>
        </w:rPr>
        <w:t xml:space="preserve">hova imovinska i druga prava, </w:t>
      </w:r>
      <w:r w:rsidR="00816270" w:rsidRPr="0090166B">
        <w:rPr>
          <w:rFonts w:hAnsi="Times New Roman" w:ascii="Times New Roman"/>
          <w:szCs w:val="24"/>
          <w:lang w:val="hr-HR"/>
        </w:rPr>
        <w:t xml:space="preserve">s </w:t>
      </w:r>
      <w:r w:rsidR="00957FFD" w:rsidRPr="0090166B">
        <w:rPr>
          <w:rFonts w:hAnsi="Times New Roman" w:ascii="Times New Roman"/>
          <w:szCs w:val="24"/>
          <w:lang w:val="hr-HR"/>
        </w:rPr>
        <w:t xml:space="preserve">time </w:t>
      </w:r>
      <w:r w:rsidR="00D44F35" w:rsidRPr="0090166B">
        <w:rPr>
          <w:rFonts w:hAnsi="Times New Roman" w:ascii="Times New Roman"/>
          <w:szCs w:val="24"/>
          <w:lang w:val="hr-HR"/>
        </w:rPr>
        <w:t>da ovaj sud temeljem odredbe čl. 8. ZPIU</w:t>
      </w:r>
      <w:r w:rsidR="00D579EE">
        <w:rPr>
          <w:rFonts w:hAnsi="Times New Roman" w:ascii="Times New Roman"/>
          <w:szCs w:val="24"/>
          <w:lang w:val="hr-HR"/>
        </w:rPr>
        <w:t>TD</w:t>
      </w:r>
      <w:r w:rsidR="00D44F35" w:rsidRPr="0090166B">
        <w:rPr>
          <w:rFonts w:hAnsi="Times New Roman" w:ascii="Times New Roman"/>
          <w:szCs w:val="24"/>
          <w:lang w:val="hr-HR"/>
        </w:rPr>
        <w:t xml:space="preserve"> u postupku izvanredne uprave na odgovarajući način primjenjuje postupovna pravila iz posebnog zakona koji uređuje stečaj, odredbu čl. 131. st. 2. Stečajnog zakona (NN 71/15, dalje SZ)</w:t>
      </w:r>
      <w:r w:rsidRPr="0090166B">
        <w:rPr>
          <w:rFonts w:hAnsi="Times New Roman" w:ascii="Times New Roman"/>
          <w:szCs w:val="24"/>
          <w:lang w:val="hr-HR"/>
        </w:rPr>
        <w:t>.</w:t>
      </w:r>
    </w:p>
    <w:p w:rsidRDefault="006769DC" w:rsidP="004058A8" w:rsidR="006769D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B1A21" w:rsidP="004058A8" w:rsidR="00AB1A21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B1A21" w:rsidP="004058A8" w:rsidR="00AB1A21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B1A21" w:rsidP="004058A8" w:rsidR="00AB1A21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769DC" w:rsidP="004058A8" w:rsidR="006769D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omaškom je dužnik sudu dostavio prijedlog za upis zabilježbe otvaranje postupka izvanredne uprave na nekretnini navedenoj u izreci ovog rješenja, što je sud i učinio, zemljišno knjižni sud proveo, a što je utvrđeno uvidom u izvadak iz zemljišnih knjiga. </w:t>
      </w:r>
    </w:p>
    <w:p w:rsidRDefault="006769DC" w:rsidP="00EE0DFD" w:rsidR="00061958" w:rsidRPr="009016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Naime, </w:t>
      </w:r>
      <w:r w:rsidR="00EE0DFD">
        <w:rPr>
          <w:rFonts w:hAnsi="Times New Roman" w:ascii="Times New Roman"/>
          <w:szCs w:val="24"/>
          <w:lang w:val="hr-HR"/>
        </w:rPr>
        <w:t xml:space="preserve">tvrtka </w:t>
      </w:r>
      <w:r w:rsidR="00EE0DFD">
        <w:rPr>
          <w:rFonts w:hAnsi="Times New Roman" w:ascii="Times New Roman"/>
        </w:rPr>
        <w:t>PIK VRBOVEC – PROMET I USLUGE d.d., Vrbovec nije povezano ili ovisno društvo dužnika AGROKOR d.d., te je stoga odlučeno kao u izreci ovog zaključk</w:t>
      </w:r>
      <w:r w:rsidR="00630433">
        <w:rPr>
          <w:rFonts w:hAnsi="Times New Roman" w:ascii="Times New Roman"/>
        </w:rPr>
        <w:t>a pozivom na odredbe</w:t>
      </w:r>
      <w:r w:rsidR="00EE0DFD">
        <w:rPr>
          <w:rFonts w:hAnsi="Times New Roman" w:ascii="Times New Roman"/>
        </w:rPr>
        <w:t xml:space="preserve"> </w:t>
      </w:r>
      <w:r w:rsidR="005D5A9F">
        <w:rPr>
          <w:rFonts w:hAnsi="Times New Roman" w:ascii="Times New Roman"/>
          <w:szCs w:val="24"/>
          <w:lang w:val="hr-HR"/>
        </w:rPr>
        <w:t>čl. 10 ZPIUTD.</w:t>
      </w:r>
    </w:p>
    <w:p w:rsidRDefault="004058A8" w:rsidP="001326EB" w:rsidR="004058A8" w:rsidRPr="0090166B">
      <w:pPr>
        <w:rPr>
          <w:rFonts w:hAnsi="Times New Roman" w:ascii="Times New Roman"/>
          <w:szCs w:val="24"/>
          <w:lang w:val="hr-HR"/>
        </w:rPr>
      </w:pPr>
    </w:p>
    <w:p w:rsidRDefault="007E07B1" w:rsidP="003A740F" w:rsidR="008811CA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 xml:space="preserve">U </w:t>
      </w:r>
      <w:r w:rsidR="00641162" w:rsidRPr="0090166B">
        <w:rPr>
          <w:rFonts w:hAnsi="Times New Roman" w:ascii="Times New Roman"/>
          <w:szCs w:val="24"/>
          <w:lang w:val="hr-HR"/>
        </w:rPr>
        <w:t>Zagreb</w:t>
      </w:r>
      <w:r w:rsidRPr="0090166B">
        <w:rPr>
          <w:rFonts w:hAnsi="Times New Roman" w:ascii="Times New Roman"/>
          <w:szCs w:val="24"/>
          <w:lang w:val="hr-HR"/>
        </w:rPr>
        <w:t>u</w:t>
      </w:r>
      <w:r w:rsidR="003A740F" w:rsidRPr="0090166B">
        <w:rPr>
          <w:rFonts w:hAnsi="Times New Roman" w:ascii="Times New Roman"/>
          <w:szCs w:val="24"/>
          <w:lang w:val="hr-HR"/>
        </w:rPr>
        <w:t xml:space="preserve">, </w:t>
      </w:r>
      <w:r w:rsidR="004533FC">
        <w:rPr>
          <w:rFonts w:hAnsi="Times New Roman" w:ascii="Times New Roman"/>
          <w:szCs w:val="24"/>
          <w:lang w:val="hr-HR"/>
        </w:rPr>
        <w:t>15. siječnja 2019</w:t>
      </w:r>
      <w:r w:rsidR="001326EB">
        <w:rPr>
          <w:rFonts w:hAnsi="Times New Roman" w:ascii="Times New Roman"/>
          <w:szCs w:val="24"/>
          <w:lang w:val="hr-HR"/>
        </w:rPr>
        <w:t>.</w:t>
      </w:r>
    </w:p>
    <w:p w:rsidRDefault="0098337E" w:rsidP="00974B81" w:rsidR="00641162" w:rsidRPr="0090166B">
      <w:pPr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 xml:space="preserve"> </w:t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B16687" w:rsidRPr="0090166B">
        <w:rPr>
          <w:rFonts w:hAnsi="Times New Roman" w:ascii="Times New Roman"/>
          <w:szCs w:val="24"/>
          <w:lang w:val="hr-HR"/>
        </w:rPr>
        <w:tab/>
      </w:r>
      <w:r w:rsidR="00C66F52" w:rsidRPr="0090166B">
        <w:rPr>
          <w:rFonts w:hAnsi="Times New Roman" w:ascii="Times New Roman"/>
          <w:szCs w:val="24"/>
          <w:lang w:val="hr-HR"/>
        </w:rPr>
        <w:t xml:space="preserve"> </w:t>
      </w:r>
      <w:r w:rsidR="00B16687" w:rsidRPr="0090166B">
        <w:rPr>
          <w:rFonts w:hAnsi="Times New Roman" w:ascii="Times New Roman"/>
          <w:szCs w:val="24"/>
          <w:lang w:val="hr-HR"/>
        </w:rPr>
        <w:t xml:space="preserve"> </w:t>
      </w:r>
      <w:r w:rsidR="00641162" w:rsidRPr="0090166B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890248" w:rsidR="00890248" w:rsidRPr="0090166B">
      <w:pPr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83392B" w:rsidRPr="0090166B">
        <w:rPr>
          <w:rFonts w:hAnsi="Times New Roman" w:ascii="Times New Roman"/>
          <w:szCs w:val="24"/>
          <w:lang w:val="hr-HR"/>
        </w:rPr>
        <w:t xml:space="preserve">           Nevenka Siladi </w:t>
      </w:r>
      <w:r w:rsidR="00B16687" w:rsidRPr="0090166B">
        <w:rPr>
          <w:rFonts w:hAnsi="Times New Roman" w:ascii="Times New Roman"/>
          <w:szCs w:val="24"/>
          <w:lang w:val="hr-HR"/>
        </w:rPr>
        <w:t>Rstić</w:t>
      </w:r>
      <w:r w:rsidR="000376D2">
        <w:rPr>
          <w:rFonts w:hAnsi="Times New Roman" w:ascii="Times New Roman"/>
          <w:szCs w:val="24"/>
          <w:lang w:val="hr-HR"/>
        </w:rPr>
        <w:t>,v.r.</w:t>
      </w:r>
    </w:p>
    <w:p w:rsidRDefault="003A740F" w:rsidP="005E4478" w:rsidR="003A740F" w:rsidRPr="0090166B">
      <w:pPr>
        <w:jc w:val="both"/>
        <w:rPr>
          <w:rFonts w:hAnsi="Times New Roman" w:ascii="Times New Roman"/>
          <w:i/>
          <w:szCs w:val="24"/>
          <w:lang w:val="hr-HR"/>
        </w:rPr>
      </w:pPr>
      <w:r w:rsidRPr="0090166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3A740F" w:rsidP="005E4478" w:rsidR="003A740F" w:rsidRPr="0090166B">
      <w:pPr>
        <w:jc w:val="both"/>
        <w:rPr>
          <w:rFonts w:hAnsi="Times New Roman" w:ascii="Times New Roman"/>
          <w:i/>
          <w:szCs w:val="24"/>
          <w:lang w:val="hr-HR"/>
        </w:rPr>
      </w:pPr>
      <w:r w:rsidRPr="0090166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F0142" w:rsidP="005E4478" w:rsidR="00EF0142" w:rsidRPr="0090166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50EF" w:rsidP="00890248" w:rsidR="002B50EF" w:rsidRPr="0090166B">
      <w:pPr>
        <w:rPr>
          <w:rFonts w:hAnsi="Times New Roman" w:ascii="Times New Roman"/>
          <w:szCs w:val="24"/>
          <w:lang w:val="hr-HR"/>
        </w:rPr>
      </w:pPr>
    </w:p>
    <w:p w:rsidRDefault="000376D2" w:rsidR="000376D2" w:rsidRPr="000376D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0376D2">
        <w:rPr>
          <w:rFonts w:hAnsi="Times New Roman" w:ascii="Times New Roman"/>
        </w:rPr>
        <w:t>Za točnost otpravka-ovl. službenik</w:t>
      </w:r>
    </w:p>
    <w:p w:rsidRDefault="000376D2" w:rsidR="000376D2" w:rsidRPr="000376D2">
      <w:pPr>
        <w:rPr>
          <w:rFonts w:hAnsi="Times New Roman" w:ascii="Times New Roman"/>
        </w:rPr>
      </w:pPr>
      <w:r w:rsidRPr="000376D2">
        <w:rPr>
          <w:rFonts w:hAnsi="Times New Roman" w:ascii="Times New Roman"/>
        </w:rPr>
        <w:tab/>
      </w:r>
      <w:r w:rsidRPr="000376D2">
        <w:rPr>
          <w:rFonts w:hAnsi="Times New Roman" w:ascii="Times New Roman"/>
        </w:rPr>
        <w:tab/>
      </w:r>
      <w:r w:rsidRPr="000376D2">
        <w:rPr>
          <w:rFonts w:hAnsi="Times New Roman" w:ascii="Times New Roman"/>
        </w:rPr>
        <w:tab/>
      </w:r>
      <w:r w:rsidRPr="000376D2">
        <w:rPr>
          <w:rFonts w:hAnsi="Times New Roman" w:ascii="Times New Roman"/>
        </w:rPr>
        <w:tab/>
      </w:r>
      <w:r w:rsidRPr="000376D2">
        <w:rPr>
          <w:rFonts w:hAnsi="Times New Roman" w:ascii="Times New Roman"/>
        </w:rPr>
        <w:tab/>
      </w:r>
      <w:r w:rsidRPr="000376D2">
        <w:rPr>
          <w:rFonts w:hAnsi="Times New Roman" w:ascii="Times New Roman"/>
        </w:rPr>
        <w:tab/>
      </w:r>
      <w:r w:rsidRPr="000376D2">
        <w:rPr>
          <w:rFonts w:hAnsi="Times New Roman" w:ascii="Times New Roman"/>
        </w:rPr>
        <w:tab/>
      </w:r>
      <w:r w:rsidRPr="000376D2">
        <w:rPr>
          <w:rFonts w:hAnsi="Times New Roman" w:ascii="Times New Roman"/>
        </w:rPr>
        <w:tab/>
      </w:r>
      <w:r w:rsidRPr="000376D2">
        <w:rPr>
          <w:rFonts w:hAnsi="Times New Roman" w:ascii="Times New Roman"/>
        </w:rPr>
        <w:tab/>
        <w:t>Vinka Mihalinčić</w:t>
      </w:r>
    </w:p>
    <w:p w:rsidRDefault="0034570F" w:rsidP="00C14BB8" w:rsidR="0034570F" w:rsidRPr="0090166B">
      <w:pPr>
        <w:pStyle w:val="Odlomakpopisa"/>
        <w:ind w:right="-710" w:left="426"/>
        <w:jc w:val="both"/>
        <w:rPr>
          <w:rFonts w:hAnsi="Times New Roman" w:ascii="Times New Roman"/>
          <w:szCs w:val="24"/>
          <w:lang w:val="hr-HR"/>
        </w:rPr>
      </w:pPr>
    </w:p>
    <w:sectPr w:rsidSect="003A740F" w:rsidR="0034570F" w:rsidRPr="0090166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EE2" w:rsidR="00422EE2">
      <w:r>
        <w:separator/>
      </w:r>
    </w:p>
  </w:endnote>
  <w:endnote w:id="0" w:type="continuationSeparator">
    <w:p w:rsidRDefault="00422EE2" w:rsidR="00422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nivers-Regular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EE2" w:rsidR="00422EE2">
      <w:r>
        <w:separator/>
      </w:r>
    </w:p>
  </w:footnote>
  <w:footnote w:id="0" w:type="continuationSeparator">
    <w:p w:rsidRDefault="00422EE2" w:rsidR="00422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248" w:rsidR="0089024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0248" w:rsidR="008902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ED7" w:rsidR="00392ED7" w:rsidRPr="00392ED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0376D2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392ED7" w:rsidR="00890248" w:rsidRPr="00D901D4">
    <w:pPr>
      <w:pStyle w:val="Zaglavlje"/>
      <w:ind w:right="360"/>
      <w:rPr>
        <w:sz w:val="20"/>
      </w:rPr>
    </w:pPr>
    <w:r>
      <w:tab/>
    </w:r>
    <w:r>
      <w:tab/>
    </w:r>
    <w:r w:rsidR="0083392B">
      <w:rPr>
        <w:rFonts w:hAnsi="Times New Roman" w:ascii="Times New Roman"/>
        <w:lang w:val="hr-HR"/>
      </w:rPr>
      <w:t xml:space="preserve">Poslovni broj: </w:t>
    </w:r>
    <w:r w:rsidR="0083392B" w:rsidRPr="003A740F">
      <w:rPr>
        <w:rFonts w:hAnsi="Times New Roman" w:ascii="Times New Roman"/>
        <w:lang w:val="hr-HR"/>
      </w:rPr>
      <w:t>47.</w:t>
    </w:r>
    <w:r w:rsidR="0083392B">
      <w:rPr>
        <w:rFonts w:hAnsi="Times New Roman" w:ascii="Times New Roman"/>
        <w:lang w:val="hr-HR"/>
      </w:rPr>
      <w:t xml:space="preserve"> </w:t>
    </w:r>
    <w:r w:rsidR="0083392B" w:rsidRPr="003A740F">
      <w:rPr>
        <w:rFonts w:hAnsi="Times New Roman" w:ascii="Times New Roman"/>
        <w:lang w:val="hr-HR"/>
      </w:rPr>
      <w:t>St-</w:t>
    </w:r>
    <w:r w:rsidR="00616B4E">
      <w:rPr>
        <w:rFonts w:hAnsi="Times New Roman" w:ascii="Times New Roman"/>
        <w:lang w:val="hr-HR"/>
      </w:rPr>
      <w:t>1138/17</w:t>
    </w:r>
    <w:r w:rsidR="000863ED">
      <w:rPr>
        <w:rFonts w:hAnsi="Times New Roman" w:ascii="Times New Roman"/>
        <w:lang w:val="hr-HR"/>
      </w:rPr>
      <w:t>-</w:t>
    </w:r>
    <w:r w:rsidR="005C430D">
      <w:rPr>
        <w:rFonts w:hAnsi="Times New Roman" w:ascii="Times New Roman"/>
        <w:lang w:val="hr-HR"/>
      </w:rPr>
      <w:t>3128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40F" w:rsidR="00861633" w:rsidRPr="00190421">
    <w:pPr>
      <w:pStyle w:val="Zaglavlje"/>
      <w:rPr>
        <w:b/>
        <w:i/>
        <w:u w:val="single"/>
        <w:lang w:val="hr-HR"/>
      </w:rPr>
    </w:pPr>
    <w:r>
      <w:rPr>
        <w:rFonts w:hAnsi="Times New Roman" w:ascii="Times New Roman"/>
        <w:lang w:val="hr-HR"/>
      </w:rPr>
      <w:tab/>
    </w:r>
  </w:p>
  <w:p w:rsidRDefault="00861633" w:rsidR="002B50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3392B">
      <w:rPr>
        <w:rFonts w:hAnsi="Times New Roman" w:ascii="Times New Roman"/>
        <w:lang w:val="hr-HR"/>
      </w:rPr>
      <w:t xml:space="preserve">Poslovni broj: </w:t>
    </w:r>
    <w:r w:rsidR="003A740F" w:rsidRPr="003A740F">
      <w:rPr>
        <w:rFonts w:hAnsi="Times New Roman" w:ascii="Times New Roman"/>
        <w:lang w:val="hr-HR"/>
      </w:rPr>
      <w:t>47.</w:t>
    </w:r>
    <w:r w:rsidR="00190421">
      <w:rPr>
        <w:rFonts w:hAnsi="Times New Roman" w:ascii="Times New Roman"/>
        <w:lang w:val="hr-HR"/>
      </w:rPr>
      <w:t xml:space="preserve"> </w:t>
    </w:r>
    <w:r w:rsidR="003A740F" w:rsidRPr="003A740F">
      <w:rPr>
        <w:rFonts w:hAnsi="Times New Roman" w:ascii="Times New Roman"/>
        <w:lang w:val="hr-HR"/>
      </w:rPr>
      <w:t>St-</w:t>
    </w:r>
    <w:r w:rsidR="0028625B">
      <w:rPr>
        <w:rFonts w:hAnsi="Times New Roman" w:ascii="Times New Roman"/>
        <w:lang w:val="hr-HR"/>
      </w:rPr>
      <w:t>1138/17</w:t>
    </w:r>
    <w:r w:rsidR="00C47E1C">
      <w:rPr>
        <w:rFonts w:hAnsi="Times New Roman" w:ascii="Times New Roman"/>
        <w:lang w:val="hr-HR"/>
      </w:rPr>
      <w:t>-</w:t>
    </w:r>
    <w:r w:rsidR="005C430D">
      <w:rPr>
        <w:rFonts w:hAnsi="Times New Roman" w:ascii="Times New Roman"/>
        <w:lang w:val="hr-HR"/>
      </w:rPr>
      <w:t>3128</w:t>
    </w: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785495</wp:posOffset>
          </wp:positionH>
          <wp:positionV relativeFrom="paragraph">
            <wp:posOffset>52070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 w:rsidRPr="003A740F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REPUBLIKA HRVATSKA</w:t>
    </w: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Trgovački sud u Zagrebu</w:t>
    </w:r>
  </w:p>
  <w:p w:rsidRDefault="00861633" w:rsidP="00861633" w:rsidR="00861633" w:rsidRP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Zagreb, Amruševa 2/II</w:t>
    </w:r>
    <w:r w:rsidR="0083392B">
      <w:rPr>
        <w:rFonts w:hAnsi="Times New Roman" w:ascii="Times New Roman"/>
        <w:szCs w:val="24"/>
        <w:lang w:val="hr-HR"/>
      </w:rPr>
      <w:t>, desno (p.p. 432</w:t>
    </w:r>
    <w:r>
      <w:rPr>
        <w:rFonts w:hAnsi="Times New Roman" w:ascii="Times New Roman"/>
        <w:szCs w:val="24"/>
        <w:lang w:val="hr-HR"/>
      </w:rPr>
      <w:t>)</w:t>
    </w:r>
    <w:r w:rsidRPr="003A740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</w:lvl>
    <w:lvl w:ilvl="1"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hAnsi="Times New Roman" w:ascii="Times New Roman"/>
      </w:rPr>
    </w:lvl>
    <w:lvl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05CB5D86"/>
    <w:multiLevelType w:val="hybridMultilevel"/>
    <w:tmpl w:val="9B467C6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D75D52"/>
    <w:multiLevelType w:val="hybridMultilevel"/>
    <w:tmpl w:val="0C5A2C6E"/>
    <w:lvl w:tplc="2F60ECA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51F56A9"/>
    <w:multiLevelType w:val="hybridMultilevel"/>
    <w:tmpl w:val="A8F07444"/>
    <w:lvl w:tplc="EB641EAE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6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20396B"/>
    <w:multiLevelType w:val="hybridMultilevel"/>
    <w:tmpl w:val="153C110E"/>
    <w:lvl w:tplc="64AEF4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C8614C3"/>
    <w:multiLevelType w:val="hybridMultilevel"/>
    <w:tmpl w:val="68D406FC"/>
    <w:lvl w:tplc="A34ABC18" w:ilvl="0">
      <w:start w:val="1"/>
      <w:numFmt w:val="lowerLetter"/>
      <w:lvlText w:val="%1)"/>
      <w:lvlJc w:val="left"/>
      <w:pPr>
        <w:tabs>
          <w:tab w:pos="371" w:val="num"/>
        </w:tabs>
        <w:ind w:hanging="360" w:left="3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91" w:val="num"/>
        </w:tabs>
        <w:ind w:hanging="360" w:left="1091"/>
      </w:pPr>
    </w:lvl>
    <w:lvl w:tentative="true" w:tplc="041A001B" w:ilvl="2">
      <w:start w:val="1"/>
      <w:numFmt w:val="lowerRoman"/>
      <w:lvlText w:val="%3."/>
      <w:lvlJc w:val="right"/>
      <w:pPr>
        <w:tabs>
          <w:tab w:pos="1811" w:val="num"/>
        </w:tabs>
        <w:ind w:hanging="180" w:left="1811"/>
      </w:pPr>
    </w:lvl>
    <w:lvl w:tentative="true" w:tplc="041A000F" w:ilvl="3">
      <w:start w:val="1"/>
      <w:numFmt w:val="decimal"/>
      <w:lvlText w:val="%4."/>
      <w:lvlJc w:val="left"/>
      <w:pPr>
        <w:tabs>
          <w:tab w:pos="2531" w:val="num"/>
        </w:tabs>
        <w:ind w:hanging="360" w:left="2531"/>
      </w:pPr>
    </w:lvl>
    <w:lvl w:tentative="true" w:tplc="041A0019" w:ilvl="4">
      <w:start w:val="1"/>
      <w:numFmt w:val="lowerLetter"/>
      <w:lvlText w:val="%5."/>
      <w:lvlJc w:val="left"/>
      <w:pPr>
        <w:tabs>
          <w:tab w:pos="3251" w:val="num"/>
        </w:tabs>
        <w:ind w:hanging="360" w:left="3251"/>
      </w:pPr>
    </w:lvl>
    <w:lvl w:tentative="true" w:tplc="041A001B" w:ilvl="5">
      <w:start w:val="1"/>
      <w:numFmt w:val="lowerRoman"/>
      <w:lvlText w:val="%6."/>
      <w:lvlJc w:val="right"/>
      <w:pPr>
        <w:tabs>
          <w:tab w:pos="3971" w:val="num"/>
        </w:tabs>
        <w:ind w:hanging="180" w:left="3971"/>
      </w:pPr>
    </w:lvl>
    <w:lvl w:tentative="true" w:tplc="041A000F" w:ilvl="6">
      <w:start w:val="1"/>
      <w:numFmt w:val="decimal"/>
      <w:lvlText w:val="%7."/>
      <w:lvlJc w:val="left"/>
      <w:pPr>
        <w:tabs>
          <w:tab w:pos="4691" w:val="num"/>
        </w:tabs>
        <w:ind w:hanging="360" w:left="4691"/>
      </w:pPr>
    </w:lvl>
    <w:lvl w:tentative="true" w:tplc="041A0019" w:ilvl="7">
      <w:start w:val="1"/>
      <w:numFmt w:val="lowerLetter"/>
      <w:lvlText w:val="%8."/>
      <w:lvlJc w:val="left"/>
      <w:pPr>
        <w:tabs>
          <w:tab w:pos="5411" w:val="num"/>
        </w:tabs>
        <w:ind w:hanging="360" w:left="5411"/>
      </w:pPr>
    </w:lvl>
    <w:lvl w:tentative="true" w:tplc="041A001B" w:ilvl="8">
      <w:start w:val="1"/>
      <w:numFmt w:val="lowerRoman"/>
      <w:lvlText w:val="%9."/>
      <w:lvlJc w:val="right"/>
      <w:pPr>
        <w:tabs>
          <w:tab w:pos="6131" w:val="num"/>
        </w:tabs>
        <w:ind w:hanging="180" w:left="6131"/>
      </w:pPr>
    </w:lvl>
  </w:abstractNum>
  <w:abstractNum w:abstractNumId="12">
    <w:nsid w:val="4765223A"/>
    <w:multiLevelType w:val="hybridMultilevel"/>
    <w:tmpl w:val="D234B2CC"/>
    <w:lvl w:tplc="ADEE176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6805D7"/>
    <w:multiLevelType w:val="hybridMultilevel"/>
    <w:tmpl w:val="22FC7C4C"/>
    <w:lvl w:tplc="E1A4DFBE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4260BB7"/>
    <w:multiLevelType w:val="hybridMultilevel"/>
    <w:tmpl w:val="5944EFA6"/>
    <w:lvl w:tplc="4B6C0724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54F46915"/>
    <w:multiLevelType w:val="hybridMultilevel"/>
    <w:tmpl w:val="2942210E"/>
    <w:lvl w:tplc="AACE1C6E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00C7C21"/>
    <w:multiLevelType w:val="hybridMultilevel"/>
    <w:tmpl w:val="0348348E"/>
    <w:lvl w:tplc="4CE8EBBA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9">
    <w:nsid w:val="6F196DB0"/>
    <w:multiLevelType w:val="hybridMultilevel"/>
    <w:tmpl w:val="7AAA3D4E"/>
    <w:lvl w:tplc="3D36A92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2D22042"/>
    <w:multiLevelType w:val="hybridMultilevel"/>
    <w:tmpl w:val="3490CEB0"/>
    <w:lvl w:tplc="0C7441A8" w:ilvl="0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1">
    <w:nsid w:val="76B83DB7"/>
    <w:multiLevelType w:val="hybridMultilevel"/>
    <w:tmpl w:val="7A9AFAFE"/>
    <w:lvl w:tplc="7C0C4FA2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17"/>
  </w:num>
  <w:num w:numId="12">
    <w:abstractNumId w:val="16"/>
  </w:num>
  <w:num w:numId="13">
    <w:abstractNumId w:val="21"/>
  </w:num>
  <w:num w:numId="14">
    <w:abstractNumId w:val="11"/>
  </w:num>
  <w:num w:numId="15">
    <w:abstractNumId w:val="2"/>
  </w:num>
  <w:num w:numId="16">
    <w:abstractNumId w:val="3"/>
  </w:num>
  <w:num w:numId="17">
    <w:abstractNumId w:val="4"/>
  </w:num>
  <w:num w:numId="18">
    <w:abstractNumId w:val="13"/>
  </w:num>
  <w:num w:numId="19">
    <w:abstractNumId w:val="12"/>
  </w:num>
  <w:num w:numId="20">
    <w:abstractNumId w:val="19"/>
  </w:num>
  <w:num w:numId="21">
    <w:abstractNumId w:val="7"/>
  </w:num>
  <w:num w:numId="22">
    <w:abstractNumId w:val="22"/>
  </w:num>
  <w:num w:numId="23">
    <w:abstractNumId w:val="18"/>
  </w:num>
  <w:num w:numId="24">
    <w:abstractNumId w:val="9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376D2"/>
    <w:rsid w:val="00042163"/>
    <w:rsid w:val="000448CC"/>
    <w:rsid w:val="00045336"/>
    <w:rsid w:val="0004612F"/>
    <w:rsid w:val="00054622"/>
    <w:rsid w:val="0005693E"/>
    <w:rsid w:val="00057F89"/>
    <w:rsid w:val="00061958"/>
    <w:rsid w:val="00074766"/>
    <w:rsid w:val="000755E8"/>
    <w:rsid w:val="00086014"/>
    <w:rsid w:val="000863ED"/>
    <w:rsid w:val="00092557"/>
    <w:rsid w:val="00093FFD"/>
    <w:rsid w:val="000A4C4F"/>
    <w:rsid w:val="000A58A5"/>
    <w:rsid w:val="000A78D7"/>
    <w:rsid w:val="000B18BB"/>
    <w:rsid w:val="000C09D8"/>
    <w:rsid w:val="000C0DC7"/>
    <w:rsid w:val="000C1A8A"/>
    <w:rsid w:val="000D2B7A"/>
    <w:rsid w:val="000D4B7B"/>
    <w:rsid w:val="000D4B7E"/>
    <w:rsid w:val="000E0825"/>
    <w:rsid w:val="000E19E7"/>
    <w:rsid w:val="000E32AE"/>
    <w:rsid w:val="00106318"/>
    <w:rsid w:val="00106D66"/>
    <w:rsid w:val="0010798E"/>
    <w:rsid w:val="001326EB"/>
    <w:rsid w:val="00132E9B"/>
    <w:rsid w:val="00133E82"/>
    <w:rsid w:val="00134620"/>
    <w:rsid w:val="00134E42"/>
    <w:rsid w:val="00142AE6"/>
    <w:rsid w:val="0014346E"/>
    <w:rsid w:val="001462D0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421"/>
    <w:rsid w:val="00190D32"/>
    <w:rsid w:val="00192091"/>
    <w:rsid w:val="0019447F"/>
    <w:rsid w:val="001A4D8C"/>
    <w:rsid w:val="001B16B9"/>
    <w:rsid w:val="001B2D5E"/>
    <w:rsid w:val="001B7C99"/>
    <w:rsid w:val="001C15C0"/>
    <w:rsid w:val="001C3CC8"/>
    <w:rsid w:val="001C4A7B"/>
    <w:rsid w:val="001C6013"/>
    <w:rsid w:val="001D722A"/>
    <w:rsid w:val="001D7342"/>
    <w:rsid w:val="001E280A"/>
    <w:rsid w:val="001E74FF"/>
    <w:rsid w:val="001F346B"/>
    <w:rsid w:val="001F5360"/>
    <w:rsid w:val="001F67C8"/>
    <w:rsid w:val="00200509"/>
    <w:rsid w:val="0020223F"/>
    <w:rsid w:val="0020310C"/>
    <w:rsid w:val="00205159"/>
    <w:rsid w:val="0020707B"/>
    <w:rsid w:val="00210114"/>
    <w:rsid w:val="002104E9"/>
    <w:rsid w:val="00212A5E"/>
    <w:rsid w:val="00212B6D"/>
    <w:rsid w:val="00220568"/>
    <w:rsid w:val="0022229E"/>
    <w:rsid w:val="0022375B"/>
    <w:rsid w:val="00227DCA"/>
    <w:rsid w:val="00233F52"/>
    <w:rsid w:val="00242BF3"/>
    <w:rsid w:val="00243E4F"/>
    <w:rsid w:val="002507C1"/>
    <w:rsid w:val="00253898"/>
    <w:rsid w:val="0025441F"/>
    <w:rsid w:val="002558D3"/>
    <w:rsid w:val="002663B6"/>
    <w:rsid w:val="002702AA"/>
    <w:rsid w:val="00272871"/>
    <w:rsid w:val="00284F76"/>
    <w:rsid w:val="0028625B"/>
    <w:rsid w:val="00287DDF"/>
    <w:rsid w:val="002915D1"/>
    <w:rsid w:val="00293E2C"/>
    <w:rsid w:val="002940FB"/>
    <w:rsid w:val="00295AA0"/>
    <w:rsid w:val="002A12CC"/>
    <w:rsid w:val="002B2E3C"/>
    <w:rsid w:val="002B4A74"/>
    <w:rsid w:val="002B50EF"/>
    <w:rsid w:val="002B69EA"/>
    <w:rsid w:val="002B7EC0"/>
    <w:rsid w:val="002C349E"/>
    <w:rsid w:val="002D03A2"/>
    <w:rsid w:val="002D0A57"/>
    <w:rsid w:val="002D33D7"/>
    <w:rsid w:val="002D61BB"/>
    <w:rsid w:val="002D7EA5"/>
    <w:rsid w:val="002E4DD4"/>
    <w:rsid w:val="002E501D"/>
    <w:rsid w:val="002F2A18"/>
    <w:rsid w:val="002F4295"/>
    <w:rsid w:val="002F7A49"/>
    <w:rsid w:val="003002DC"/>
    <w:rsid w:val="003014C5"/>
    <w:rsid w:val="00302FE2"/>
    <w:rsid w:val="00304FD4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4570F"/>
    <w:rsid w:val="003518E7"/>
    <w:rsid w:val="0035528F"/>
    <w:rsid w:val="0036128E"/>
    <w:rsid w:val="0036763D"/>
    <w:rsid w:val="003771A0"/>
    <w:rsid w:val="0037763C"/>
    <w:rsid w:val="00383241"/>
    <w:rsid w:val="00383B4B"/>
    <w:rsid w:val="00384561"/>
    <w:rsid w:val="0038673A"/>
    <w:rsid w:val="00392ED7"/>
    <w:rsid w:val="0039304E"/>
    <w:rsid w:val="00397F88"/>
    <w:rsid w:val="003A0DAE"/>
    <w:rsid w:val="003A1A33"/>
    <w:rsid w:val="003A1D13"/>
    <w:rsid w:val="003A740F"/>
    <w:rsid w:val="003B2EC1"/>
    <w:rsid w:val="003B53AD"/>
    <w:rsid w:val="003C2DAE"/>
    <w:rsid w:val="003C3021"/>
    <w:rsid w:val="003C503D"/>
    <w:rsid w:val="003C5395"/>
    <w:rsid w:val="003C611C"/>
    <w:rsid w:val="003D1399"/>
    <w:rsid w:val="003D510A"/>
    <w:rsid w:val="003D6EE0"/>
    <w:rsid w:val="003E471F"/>
    <w:rsid w:val="003E498B"/>
    <w:rsid w:val="003E5EF6"/>
    <w:rsid w:val="003E6003"/>
    <w:rsid w:val="003F0E59"/>
    <w:rsid w:val="003F260E"/>
    <w:rsid w:val="003F462E"/>
    <w:rsid w:val="00402C63"/>
    <w:rsid w:val="004058A8"/>
    <w:rsid w:val="00412375"/>
    <w:rsid w:val="00415CFD"/>
    <w:rsid w:val="004171A6"/>
    <w:rsid w:val="00422EE2"/>
    <w:rsid w:val="00432D08"/>
    <w:rsid w:val="00436A60"/>
    <w:rsid w:val="004457F5"/>
    <w:rsid w:val="004533FC"/>
    <w:rsid w:val="00454952"/>
    <w:rsid w:val="0045701C"/>
    <w:rsid w:val="004570FE"/>
    <w:rsid w:val="00460E56"/>
    <w:rsid w:val="00466674"/>
    <w:rsid w:val="00476870"/>
    <w:rsid w:val="00481B26"/>
    <w:rsid w:val="00485CBD"/>
    <w:rsid w:val="00491B23"/>
    <w:rsid w:val="00492A4F"/>
    <w:rsid w:val="00496C00"/>
    <w:rsid w:val="004A29A3"/>
    <w:rsid w:val="004A4135"/>
    <w:rsid w:val="004B0D0A"/>
    <w:rsid w:val="004B2704"/>
    <w:rsid w:val="004B7A1A"/>
    <w:rsid w:val="004C1393"/>
    <w:rsid w:val="004C22F2"/>
    <w:rsid w:val="004C5B28"/>
    <w:rsid w:val="004C7461"/>
    <w:rsid w:val="004C7D4A"/>
    <w:rsid w:val="004D55E7"/>
    <w:rsid w:val="004D641C"/>
    <w:rsid w:val="004D76A1"/>
    <w:rsid w:val="004E66C8"/>
    <w:rsid w:val="004F1235"/>
    <w:rsid w:val="004F3D33"/>
    <w:rsid w:val="004F3F9D"/>
    <w:rsid w:val="004F4030"/>
    <w:rsid w:val="00501276"/>
    <w:rsid w:val="00502796"/>
    <w:rsid w:val="005072D1"/>
    <w:rsid w:val="005078DF"/>
    <w:rsid w:val="00510B96"/>
    <w:rsid w:val="00513886"/>
    <w:rsid w:val="005146CC"/>
    <w:rsid w:val="00522420"/>
    <w:rsid w:val="00524796"/>
    <w:rsid w:val="005252EB"/>
    <w:rsid w:val="005267F2"/>
    <w:rsid w:val="00530649"/>
    <w:rsid w:val="00535B53"/>
    <w:rsid w:val="00537753"/>
    <w:rsid w:val="0054222D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5245"/>
    <w:rsid w:val="005A7000"/>
    <w:rsid w:val="005A7501"/>
    <w:rsid w:val="005B4C8E"/>
    <w:rsid w:val="005B7E92"/>
    <w:rsid w:val="005C430D"/>
    <w:rsid w:val="005C58CA"/>
    <w:rsid w:val="005C7BDA"/>
    <w:rsid w:val="005D07C0"/>
    <w:rsid w:val="005D56B7"/>
    <w:rsid w:val="005D5A9F"/>
    <w:rsid w:val="005D7AA9"/>
    <w:rsid w:val="005E083B"/>
    <w:rsid w:val="005E13C6"/>
    <w:rsid w:val="005E221A"/>
    <w:rsid w:val="005E4478"/>
    <w:rsid w:val="005F7E0F"/>
    <w:rsid w:val="00602209"/>
    <w:rsid w:val="00602F57"/>
    <w:rsid w:val="0061075E"/>
    <w:rsid w:val="0061300C"/>
    <w:rsid w:val="00616B4E"/>
    <w:rsid w:val="00622AE8"/>
    <w:rsid w:val="00626377"/>
    <w:rsid w:val="006276E0"/>
    <w:rsid w:val="00630433"/>
    <w:rsid w:val="00632AD5"/>
    <w:rsid w:val="00636A27"/>
    <w:rsid w:val="006377E2"/>
    <w:rsid w:val="0064092A"/>
    <w:rsid w:val="00641162"/>
    <w:rsid w:val="006412EF"/>
    <w:rsid w:val="00654BB0"/>
    <w:rsid w:val="006637D6"/>
    <w:rsid w:val="006703C1"/>
    <w:rsid w:val="006726A9"/>
    <w:rsid w:val="006734CA"/>
    <w:rsid w:val="00674259"/>
    <w:rsid w:val="006769DC"/>
    <w:rsid w:val="006775C9"/>
    <w:rsid w:val="00680573"/>
    <w:rsid w:val="00680867"/>
    <w:rsid w:val="00681038"/>
    <w:rsid w:val="006829DB"/>
    <w:rsid w:val="00692B24"/>
    <w:rsid w:val="00693577"/>
    <w:rsid w:val="00697794"/>
    <w:rsid w:val="006A09F8"/>
    <w:rsid w:val="006A1C75"/>
    <w:rsid w:val="006A25D5"/>
    <w:rsid w:val="006A674C"/>
    <w:rsid w:val="006B01FB"/>
    <w:rsid w:val="006B045E"/>
    <w:rsid w:val="006B055B"/>
    <w:rsid w:val="006C286A"/>
    <w:rsid w:val="006C2E6F"/>
    <w:rsid w:val="006C32B1"/>
    <w:rsid w:val="006C5B01"/>
    <w:rsid w:val="006C61FB"/>
    <w:rsid w:val="006D5E38"/>
    <w:rsid w:val="006E75E7"/>
    <w:rsid w:val="00700CA7"/>
    <w:rsid w:val="00704AE2"/>
    <w:rsid w:val="00706CE5"/>
    <w:rsid w:val="00716992"/>
    <w:rsid w:val="00721192"/>
    <w:rsid w:val="00721235"/>
    <w:rsid w:val="00725962"/>
    <w:rsid w:val="00727354"/>
    <w:rsid w:val="00727EF8"/>
    <w:rsid w:val="00732A86"/>
    <w:rsid w:val="00740628"/>
    <w:rsid w:val="007457C0"/>
    <w:rsid w:val="00752928"/>
    <w:rsid w:val="00753464"/>
    <w:rsid w:val="007535F2"/>
    <w:rsid w:val="00763483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27CD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3173"/>
    <w:rsid w:val="007C4A63"/>
    <w:rsid w:val="007C53E7"/>
    <w:rsid w:val="007D211A"/>
    <w:rsid w:val="007D2AA9"/>
    <w:rsid w:val="007D3EE4"/>
    <w:rsid w:val="007D76F9"/>
    <w:rsid w:val="007E07B1"/>
    <w:rsid w:val="007F2207"/>
    <w:rsid w:val="007F7513"/>
    <w:rsid w:val="0080284D"/>
    <w:rsid w:val="00802A45"/>
    <w:rsid w:val="008032BC"/>
    <w:rsid w:val="00803557"/>
    <w:rsid w:val="00813ECE"/>
    <w:rsid w:val="00816270"/>
    <w:rsid w:val="008162E0"/>
    <w:rsid w:val="00824A4F"/>
    <w:rsid w:val="008303E6"/>
    <w:rsid w:val="0083392B"/>
    <w:rsid w:val="00834DFA"/>
    <w:rsid w:val="00837786"/>
    <w:rsid w:val="008414B4"/>
    <w:rsid w:val="0084437F"/>
    <w:rsid w:val="00853210"/>
    <w:rsid w:val="008560F4"/>
    <w:rsid w:val="00857857"/>
    <w:rsid w:val="00860C7D"/>
    <w:rsid w:val="00861633"/>
    <w:rsid w:val="00863B92"/>
    <w:rsid w:val="008722A1"/>
    <w:rsid w:val="00874415"/>
    <w:rsid w:val="00877D25"/>
    <w:rsid w:val="008811CA"/>
    <w:rsid w:val="00890248"/>
    <w:rsid w:val="00892C86"/>
    <w:rsid w:val="00893CD3"/>
    <w:rsid w:val="00894B08"/>
    <w:rsid w:val="00896643"/>
    <w:rsid w:val="008A7437"/>
    <w:rsid w:val="008B17A3"/>
    <w:rsid w:val="008B185C"/>
    <w:rsid w:val="008B559E"/>
    <w:rsid w:val="008B55DE"/>
    <w:rsid w:val="008B5B0B"/>
    <w:rsid w:val="008C07B9"/>
    <w:rsid w:val="008C624D"/>
    <w:rsid w:val="008C6D46"/>
    <w:rsid w:val="008C7A64"/>
    <w:rsid w:val="008D0AA7"/>
    <w:rsid w:val="008D15DF"/>
    <w:rsid w:val="008D6E92"/>
    <w:rsid w:val="008E062C"/>
    <w:rsid w:val="008E2FDA"/>
    <w:rsid w:val="008E547D"/>
    <w:rsid w:val="008E575D"/>
    <w:rsid w:val="008F1073"/>
    <w:rsid w:val="008F23AB"/>
    <w:rsid w:val="008F5692"/>
    <w:rsid w:val="008F6834"/>
    <w:rsid w:val="009009EC"/>
    <w:rsid w:val="00900AD1"/>
    <w:rsid w:val="0090166B"/>
    <w:rsid w:val="009017F7"/>
    <w:rsid w:val="009023DB"/>
    <w:rsid w:val="00910C68"/>
    <w:rsid w:val="00912F97"/>
    <w:rsid w:val="00916877"/>
    <w:rsid w:val="00920A62"/>
    <w:rsid w:val="00925E1C"/>
    <w:rsid w:val="00933FC6"/>
    <w:rsid w:val="00941B53"/>
    <w:rsid w:val="0094202C"/>
    <w:rsid w:val="00942919"/>
    <w:rsid w:val="00945848"/>
    <w:rsid w:val="00945AE8"/>
    <w:rsid w:val="00951C85"/>
    <w:rsid w:val="0095677C"/>
    <w:rsid w:val="00956E9E"/>
    <w:rsid w:val="00957FFD"/>
    <w:rsid w:val="00970AA9"/>
    <w:rsid w:val="00971C38"/>
    <w:rsid w:val="00974B81"/>
    <w:rsid w:val="009752B0"/>
    <w:rsid w:val="00980D42"/>
    <w:rsid w:val="009811BC"/>
    <w:rsid w:val="0098337E"/>
    <w:rsid w:val="00986574"/>
    <w:rsid w:val="009866F4"/>
    <w:rsid w:val="009934F5"/>
    <w:rsid w:val="0099793A"/>
    <w:rsid w:val="009A1346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9F5F69"/>
    <w:rsid w:val="00A0076A"/>
    <w:rsid w:val="00A0280D"/>
    <w:rsid w:val="00A02E61"/>
    <w:rsid w:val="00A0591B"/>
    <w:rsid w:val="00A1187C"/>
    <w:rsid w:val="00A21F80"/>
    <w:rsid w:val="00A22BFA"/>
    <w:rsid w:val="00A276F6"/>
    <w:rsid w:val="00A305F4"/>
    <w:rsid w:val="00A307D7"/>
    <w:rsid w:val="00A421CD"/>
    <w:rsid w:val="00A43B8D"/>
    <w:rsid w:val="00A53351"/>
    <w:rsid w:val="00A615C2"/>
    <w:rsid w:val="00A67709"/>
    <w:rsid w:val="00A71D26"/>
    <w:rsid w:val="00A80FE8"/>
    <w:rsid w:val="00A85943"/>
    <w:rsid w:val="00A94C58"/>
    <w:rsid w:val="00A97E0D"/>
    <w:rsid w:val="00AA10A7"/>
    <w:rsid w:val="00AB1A21"/>
    <w:rsid w:val="00AC6DD8"/>
    <w:rsid w:val="00AD0F34"/>
    <w:rsid w:val="00AD4212"/>
    <w:rsid w:val="00AD4785"/>
    <w:rsid w:val="00AD6762"/>
    <w:rsid w:val="00AE0120"/>
    <w:rsid w:val="00AE0E9D"/>
    <w:rsid w:val="00AE2BAD"/>
    <w:rsid w:val="00AE3ADB"/>
    <w:rsid w:val="00AE7BD4"/>
    <w:rsid w:val="00AF595B"/>
    <w:rsid w:val="00B0157F"/>
    <w:rsid w:val="00B107F2"/>
    <w:rsid w:val="00B16687"/>
    <w:rsid w:val="00B1783A"/>
    <w:rsid w:val="00B22DD3"/>
    <w:rsid w:val="00B2542A"/>
    <w:rsid w:val="00B31906"/>
    <w:rsid w:val="00B33891"/>
    <w:rsid w:val="00B34DDB"/>
    <w:rsid w:val="00B375D3"/>
    <w:rsid w:val="00B4571B"/>
    <w:rsid w:val="00B468CF"/>
    <w:rsid w:val="00B47D99"/>
    <w:rsid w:val="00B51B49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B6C1F"/>
    <w:rsid w:val="00BB7C97"/>
    <w:rsid w:val="00BC1A10"/>
    <w:rsid w:val="00BD198F"/>
    <w:rsid w:val="00BE63A1"/>
    <w:rsid w:val="00BE7B7D"/>
    <w:rsid w:val="00BF158C"/>
    <w:rsid w:val="00BF26FC"/>
    <w:rsid w:val="00BF3CFD"/>
    <w:rsid w:val="00BF5576"/>
    <w:rsid w:val="00BF664F"/>
    <w:rsid w:val="00BF68A5"/>
    <w:rsid w:val="00C14B79"/>
    <w:rsid w:val="00C14BB8"/>
    <w:rsid w:val="00C168EC"/>
    <w:rsid w:val="00C17E85"/>
    <w:rsid w:val="00C17ED0"/>
    <w:rsid w:val="00C2759A"/>
    <w:rsid w:val="00C41D92"/>
    <w:rsid w:val="00C44756"/>
    <w:rsid w:val="00C4518F"/>
    <w:rsid w:val="00C47687"/>
    <w:rsid w:val="00C47E1C"/>
    <w:rsid w:val="00C51FE8"/>
    <w:rsid w:val="00C53BCA"/>
    <w:rsid w:val="00C62217"/>
    <w:rsid w:val="00C65179"/>
    <w:rsid w:val="00C65939"/>
    <w:rsid w:val="00C66F52"/>
    <w:rsid w:val="00C677CE"/>
    <w:rsid w:val="00C7170D"/>
    <w:rsid w:val="00C754BD"/>
    <w:rsid w:val="00C75BAF"/>
    <w:rsid w:val="00C8299E"/>
    <w:rsid w:val="00C85EDA"/>
    <w:rsid w:val="00C93B25"/>
    <w:rsid w:val="00C966B9"/>
    <w:rsid w:val="00C9694A"/>
    <w:rsid w:val="00C97AF0"/>
    <w:rsid w:val="00CA0CFB"/>
    <w:rsid w:val="00CC05B0"/>
    <w:rsid w:val="00CC0DDF"/>
    <w:rsid w:val="00CC2BED"/>
    <w:rsid w:val="00CC4A5A"/>
    <w:rsid w:val="00CD232C"/>
    <w:rsid w:val="00CD696B"/>
    <w:rsid w:val="00CD6FD2"/>
    <w:rsid w:val="00CE2CC5"/>
    <w:rsid w:val="00CE6185"/>
    <w:rsid w:val="00CF36C9"/>
    <w:rsid w:val="00CF7AA5"/>
    <w:rsid w:val="00D01FD0"/>
    <w:rsid w:val="00D01FF9"/>
    <w:rsid w:val="00D16509"/>
    <w:rsid w:val="00D2254F"/>
    <w:rsid w:val="00D226F9"/>
    <w:rsid w:val="00D31067"/>
    <w:rsid w:val="00D31154"/>
    <w:rsid w:val="00D3316C"/>
    <w:rsid w:val="00D3694B"/>
    <w:rsid w:val="00D370B4"/>
    <w:rsid w:val="00D4049A"/>
    <w:rsid w:val="00D406FB"/>
    <w:rsid w:val="00D4431A"/>
    <w:rsid w:val="00D44F35"/>
    <w:rsid w:val="00D508F9"/>
    <w:rsid w:val="00D567C7"/>
    <w:rsid w:val="00D579EE"/>
    <w:rsid w:val="00D62816"/>
    <w:rsid w:val="00D63135"/>
    <w:rsid w:val="00D67F17"/>
    <w:rsid w:val="00D75C6C"/>
    <w:rsid w:val="00D901D4"/>
    <w:rsid w:val="00D90465"/>
    <w:rsid w:val="00DA09AC"/>
    <w:rsid w:val="00DA2D83"/>
    <w:rsid w:val="00DA7612"/>
    <w:rsid w:val="00DB5026"/>
    <w:rsid w:val="00DB7D0D"/>
    <w:rsid w:val="00DC0415"/>
    <w:rsid w:val="00DC1807"/>
    <w:rsid w:val="00DC33F6"/>
    <w:rsid w:val="00DD19A3"/>
    <w:rsid w:val="00DD3F80"/>
    <w:rsid w:val="00DE4A40"/>
    <w:rsid w:val="00E002FE"/>
    <w:rsid w:val="00E03D11"/>
    <w:rsid w:val="00E04AB6"/>
    <w:rsid w:val="00E062C4"/>
    <w:rsid w:val="00E1472C"/>
    <w:rsid w:val="00E151B6"/>
    <w:rsid w:val="00E15496"/>
    <w:rsid w:val="00E16D42"/>
    <w:rsid w:val="00E22A86"/>
    <w:rsid w:val="00E24C27"/>
    <w:rsid w:val="00E24EC9"/>
    <w:rsid w:val="00E25F59"/>
    <w:rsid w:val="00E3029C"/>
    <w:rsid w:val="00E30A48"/>
    <w:rsid w:val="00E33719"/>
    <w:rsid w:val="00E371B1"/>
    <w:rsid w:val="00E40B2E"/>
    <w:rsid w:val="00E446E2"/>
    <w:rsid w:val="00E50150"/>
    <w:rsid w:val="00E51689"/>
    <w:rsid w:val="00E54B64"/>
    <w:rsid w:val="00E5638A"/>
    <w:rsid w:val="00E564EB"/>
    <w:rsid w:val="00E62A7C"/>
    <w:rsid w:val="00E63D27"/>
    <w:rsid w:val="00E6570D"/>
    <w:rsid w:val="00E66430"/>
    <w:rsid w:val="00E75460"/>
    <w:rsid w:val="00E77073"/>
    <w:rsid w:val="00E77EE3"/>
    <w:rsid w:val="00E81621"/>
    <w:rsid w:val="00E8210B"/>
    <w:rsid w:val="00E82669"/>
    <w:rsid w:val="00E84D8B"/>
    <w:rsid w:val="00E86A39"/>
    <w:rsid w:val="00E91E37"/>
    <w:rsid w:val="00E926C6"/>
    <w:rsid w:val="00E94719"/>
    <w:rsid w:val="00E96BCB"/>
    <w:rsid w:val="00E96EE8"/>
    <w:rsid w:val="00E9779C"/>
    <w:rsid w:val="00EA0491"/>
    <w:rsid w:val="00EA7565"/>
    <w:rsid w:val="00EB01AE"/>
    <w:rsid w:val="00EB0EC9"/>
    <w:rsid w:val="00EB471E"/>
    <w:rsid w:val="00EC49EE"/>
    <w:rsid w:val="00EC5868"/>
    <w:rsid w:val="00EC6C2F"/>
    <w:rsid w:val="00ED171F"/>
    <w:rsid w:val="00ED360A"/>
    <w:rsid w:val="00ED5B21"/>
    <w:rsid w:val="00ED64A2"/>
    <w:rsid w:val="00ED791E"/>
    <w:rsid w:val="00EE0083"/>
    <w:rsid w:val="00EE0DFD"/>
    <w:rsid w:val="00EE15AC"/>
    <w:rsid w:val="00EF0142"/>
    <w:rsid w:val="00EF32F4"/>
    <w:rsid w:val="00F00F91"/>
    <w:rsid w:val="00F05D49"/>
    <w:rsid w:val="00F05EC0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5862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63F37"/>
    <w:rsid w:val="00F75D6C"/>
    <w:rsid w:val="00F77713"/>
    <w:rsid w:val="00F81BDE"/>
    <w:rsid w:val="00F82D63"/>
    <w:rsid w:val="00F85F11"/>
    <w:rsid w:val="00F95288"/>
    <w:rsid w:val="00FA01DA"/>
    <w:rsid w:val="00FA5138"/>
    <w:rsid w:val="00FA648F"/>
    <w:rsid w:val="00FB7D3F"/>
    <w:rsid w:val="00FD1EC1"/>
    <w:rsid w:val="00FD2967"/>
    <w:rsid w:val="00FE76AC"/>
    <w:rsid w:val="00FF1C2F"/>
    <w:rsid w:val="00FF1D13"/>
    <w:rsid w:val="00FF4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Normal (Web)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Variable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Autospacing="true" w:after="100" w:beforeAutospacing="true" w:before="100"/>
      <w:outlineLvl w:val="0"/>
    </w:pPr>
    <w:rPr>
      <w:rFonts w:hAnsi="Anivers-Regular" w:asci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Autospacing="true" w:after="100" w:beforeAutospacing="true" w:before="100"/>
      <w:outlineLvl w:val="1"/>
    </w:pPr>
    <w:rPr>
      <w:rFonts w:hAnsi="Anivers-Regular" w:asci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Autospacing="true" w:after="100" w:beforeAutospacing="true" w:before="100"/>
      <w:outlineLvl w:val="2"/>
    </w:pPr>
    <w:rPr>
      <w:rFonts w:hAnsi="Anivers-Regular" w:asci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Autospacing="true" w:after="100" w:beforeAutospacing="true" w:before="100"/>
      <w:outlineLvl w:val="3"/>
    </w:pPr>
    <w:rPr>
      <w:rFonts w:hAnsi="Anivers-Regular" w:asci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Autospacing="true" w:after="100" w:beforeAutospacing="true" w:before="100"/>
      <w:outlineLvl w:val="4"/>
    </w:pPr>
    <w:rPr>
      <w:rFonts w:hAnsi="Anivers-Regular" w:asci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Autospacing="true" w:after="100" w:beforeAutospacing="true" w:before="100"/>
      <w:outlineLvl w:val="5"/>
    </w:pPr>
    <w:rPr>
      <w:rFonts w:hAnsi="Anivers-Regular" w:ascii="Anivers-Regular"/>
      <w:color w:val="A6A6A6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40F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392ED7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6C5B01"/>
    <w:rPr>
      <w:rFonts w:hAnsi="Anivers-Regular" w:ascii="Anivers-Regular"/>
      <w:color w:val="A6A6A6"/>
      <w:kern w:val="36"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6Char" w:type="character">
    <w:name w:val="Naslov 6 Char"/>
    <w:basedOn w:val="Zadanifontodlomka"/>
    <w:link w:val="Naslov6"/>
    <w:uiPriority w:val="9"/>
    <w:rsid w:val="006C5B01"/>
    <w:rPr>
      <w:rFonts w:hAnsi="Anivers-Regular" w:asci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false"/>
      <w:dstrike w:val="false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false"/>
      <w:dstrike w:val="false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hAnsi="Times New Roman" w:ascii="Times New Roman"/>
      <w:szCs w:val="24"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HTML-kod" w:type="character">
    <w:name w:val="HTML Cod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b w:val="false"/>
      <w:bCs w:val="false"/>
      <w:i w:val="false"/>
      <w:iCs w:val="false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Istaknuto" w:type="character">
    <w:name w:val="Emphasis"/>
    <w:basedOn w:val="Zadanifontodlomka"/>
    <w:uiPriority w:val="20"/>
    <w:qFormat/>
    <w:rsid w:val="006C5B01"/>
    <w:rPr>
      <w:b w:val="false"/>
      <w:bCs w:val="false"/>
      <w:i w:val="false"/>
      <w:iCs w:val="false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szCs w:val="24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cs="Courier New" w:hAnsi="Courier New" w:asci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false"/>
      <w:bCs w:val="false"/>
      <w:i w:val="false"/>
      <w:iCs w:val="false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StandardWeb" w:type="paragraph">
    <w:name w:val="Normal (Web)"/>
    <w:basedOn w:val="Normal"/>
    <w:uiPriority w:val="99"/>
    <w:unhideWhenUsed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hromeframe" w:type="paragraph">
    <w:name w:val="chromeframe"/>
    <w:basedOn w:val="Normal"/>
    <w:rsid w:val="006C5B01"/>
    <w:pPr>
      <w:shd w:fill="CCCCCC" w:color="auto" w:val="clear"/>
      <w:spacing w:lineRule="atLeast" w:line="432" w:after="48" w:before="48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container12" w:type="paragraph">
    <w:name w:val="container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rid1" w:type="paragraph">
    <w:name w:val="grid_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" w:type="paragraph">
    <w:name w:val="grid_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" w:type="paragraph">
    <w:name w:val="grid_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" w:type="paragraph">
    <w:name w:val="grid_4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" w:type="paragraph">
    <w:name w:val="grid_5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" w:type="paragraph">
    <w:name w:val="grid_6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" w:type="paragraph">
    <w:name w:val="grid_7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" w:type="paragraph">
    <w:name w:val="grid_8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" w:type="paragraph">
    <w:name w:val="grid_9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" w:type="paragraph">
    <w:name w:val="grid_10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" w:type="paragraph">
    <w:name w:val="grid_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" w:type="paragraph">
    <w:name w:val="grid_1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alpha" w:type="paragraph">
    <w:name w:val="alph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omega" w:type="paragraph">
    <w:name w:val="omeg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lear" w:type="paragraph">
    <w:name w:val="cle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label" w:type="paragraph">
    <w:name w:val="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666666"/>
      <w:sz w:val="26"/>
      <w:szCs w:val="26"/>
      <w:lang w:val="hr-HR"/>
    </w:rPr>
  </w:style>
  <w:style w:customStyle="true" w:styleId="error" w:type="paragraph">
    <w:name w:val="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0000"/>
      <w:sz w:val="26"/>
      <w:szCs w:val="26"/>
      <w:lang w:val="hr-HR"/>
    </w:rPr>
  </w:style>
  <w:style w:customStyle="true" w:styleId="testimonial" w:type="paragraph">
    <w:name w:val="testimonial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galleria-container" w:type="paragraph">
    <w:name w:val="galleria-container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r" w:type="paragraph">
    <w:name w:val="ir"/>
    <w:basedOn w:val="Normal"/>
    <w:rsid w:val="006C5B01"/>
    <w:pPr>
      <w:spacing w:lineRule="atLeast" w:line="432" w:afterAutospacing="true" w:after="100" w:beforeAutospacing="true" w:before="100"/>
      <w:ind w:firstLine="22384"/>
    </w:pPr>
    <w:rPr>
      <w:rFonts w:hAnsi="Times New Roman" w:ascii="Times New Roman"/>
      <w:sz w:val="26"/>
      <w:szCs w:val="26"/>
      <w:lang w:val="hr-HR"/>
    </w:rPr>
  </w:style>
  <w:style w:customStyle="true" w:styleId="visuallyhidden" w:type="paragraph">
    <w:name w:val="visuallyhidden"/>
    <w:basedOn w:val="Normal"/>
    <w:rsid w:val="006C5B01"/>
    <w:pPr>
      <w:spacing w:lineRule="atLeast" w:line="432"/>
      <w:ind w:right="-15" w:left="-15"/>
    </w:pPr>
    <w:rPr>
      <w:rFonts w:hAnsi="Times New Roman" w:ascii="Times New Roman"/>
      <w:sz w:val="26"/>
      <w:szCs w:val="26"/>
      <w:lang w:val="hr-HR"/>
    </w:rPr>
  </w:style>
  <w:style w:customStyle="true" w:styleId="ext-el-mask" w:type="paragraph">
    <w:name w:val="ext-el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el-mask-msg" w:type="paragraph">
    <w:name w:val="ext-el-mask-msg"/>
    <w:basedOn w:val="Normal"/>
    <w:rsid w:val="006C5B01"/>
    <w:pPr>
      <w:pBdr>
        <w:top w:space="2" w:sz="6" w:color="6593CF" w:val="single"/>
        <w:left w:space="2" w:sz="6" w:color="6593CF" w:val="single"/>
        <w:bottom w:space="2" w:sz="6" w:color="6593CF" w:val="single"/>
        <w:right w:space="2" w:sz="6" w:color="6593CF" w:val="single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paint" w:type="paragraph">
    <w:name w:val="x-repa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" w:type="paragraph">
    <w:name w:val="x-item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splitbar-proxy" w:type="paragraph">
    <w:name w:val="x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color-palette" w:type="paragraph">
    <w:name w:val="x-color-palet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e-shadow" w:type="paragraph">
    <w:name w:val="x-ie-shadow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shadow" w:type="paragraph">
    <w:name w:val="x-shad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loading-indicator" w:type="paragraph">
    <w:name w:val="loading-indicator"/>
    <w:basedOn w:val="Normal"/>
    <w:rsid w:val="006C5B01"/>
    <w:pPr>
      <w:spacing w:lineRule="atLeast" w:line="240" w:after="45" w:before="45"/>
      <w:ind w:right="45" w:left="45"/>
    </w:pPr>
    <w:rPr>
      <w:rFonts w:hAnsi="Times New Roman" w:ascii="Times New Roman"/>
      <w:sz w:val="17"/>
      <w:szCs w:val="17"/>
      <w:lang w:val="hr-HR"/>
    </w:rPr>
  </w:style>
  <w:style w:customStyle="true" w:styleId="x-drag-overlay" w:type="paragraph">
    <w:name w:val="x-drag-overla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clear" w:type="paragraph">
    <w:name w:val="x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potlight" w:type="paragraph">
    <w:name w:val="x-spotlight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" w:type="paragraph">
    <w:name w:val="x-tab-panel-header"/>
    <w:basedOn w:val="Normal"/>
    <w:rsid w:val="006C5B01"/>
    <w:pPr>
      <w:pBdr>
        <w:top w:space="0" w:sz="6" w:color="D0D0D0" w:val="single"/>
        <w:left w:space="0" w:sz="6" w:color="D0D0D0" w:val="single"/>
        <w:bottom w:space="2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" w:type="paragraph">
    <w:name w:val="x-tab-panel-footer"/>
    <w:basedOn w:val="Normal"/>
    <w:rsid w:val="006C5B01"/>
    <w:pPr>
      <w:pBdr>
        <w:top w:space="2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" w:type="paragraph">
    <w:name w:val="x-tab-strip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" w:type="paragraph">
    <w:name w:val="x-tab-panel-body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top" w:type="paragraph">
    <w:name w:val="x-tab-panel-body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bottom" w:type="paragraph">
    <w:name w:val="x-tab-panel-body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left" w:type="paragraph">
    <w:name w:val="x-tab-scroller-lef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right" w:type="paragraph">
    <w:name w:val="x-tab-scroller-righ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eld" w:type="paragraph">
    <w:name w:val="x-form-field"/>
    <w:basedOn w:val="Normal"/>
    <w:rsid w:val="006C5B01"/>
    <w:pPr>
      <w:spacing w:lineRule="atLeast" w:line="432"/>
    </w:pPr>
    <w:rPr>
      <w:rFonts w:cs="Tahoma" w:hAnsi="Tahoma" w:ascii="Tahoma"/>
      <w:sz w:val="18"/>
      <w:szCs w:val="18"/>
      <w:lang w:val="hr-HR"/>
    </w:rPr>
  </w:style>
  <w:style w:customStyle="true" w:styleId="x-form-text" w:type="paragraph">
    <w:name w:val="x-form-text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" w:type="paragraph">
    <w:name w:val="x-form-select-one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group" w:type="paragraph">
    <w:name w:val="x-form-check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group" w:type="paragraph">
    <w:name w:val="x-form-radio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" w:type="paragraph">
    <w:name w:val="x-form-check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" w:type="paragraph">
    <w:name w:val="x-form-radio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" w:type="paragraph">
    <w:name w:val="x-form-check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radio" w:type="paragraph">
    <w:name w:val="x-form-radio"/>
    <w:basedOn w:val="Normal"/>
    <w:rsid w:val="006C5B01"/>
    <w:pPr>
      <w:spacing w:lineRule="atLeast" w:line="432" w:after="45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check-wrap-inner" w:type="paragraph">
    <w:name w:val="x-form-check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-inner" w:type="paragraph">
    <w:name w:val="x-form-radio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group-label" w:type="paragraph">
    <w:name w:val="x-form-check-group-label"/>
    <w:basedOn w:val="Normal"/>
    <w:rsid w:val="006C5B01"/>
    <w:pPr>
      <w:pBdr>
        <w:bottom w:space="0" w:sz="6" w:color="99BBE8" w:val="single"/>
      </w:pBdr>
      <w:spacing w:lineRule="atLeast" w:line="432" w:after="75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form-field-wrap" w:type="paragraph">
    <w:name w:val="x-form-fiel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ocus" w:type="paragraph">
    <w:name w:val="x-form-focus"/>
    <w:basedOn w:val="Normal"/>
    <w:rsid w:val="006C5B01"/>
    <w:pPr>
      <w:pBdr>
        <w:top w:space="0" w:sz="6" w:color="7EADD9" w:val="single"/>
        <w:left w:space="0" w:sz="6" w:color="7EADD9" w:val="single"/>
        <w:bottom w:space="0" w:sz="6" w:color="7EADD9" w:val="single"/>
        <w:right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" w:type="paragraph">
    <w:name w:val="x-form-invalid"/>
    <w:basedOn w:val="Normal"/>
    <w:rsid w:val="006C5B01"/>
    <w:pPr>
      <w:pBdr>
        <w:top w:space="0" w:sz="6" w:color="DD7870" w:val="single"/>
        <w:left w:space="0" w:sz="6" w:color="DD7870" w:val="single"/>
        <w:bottom w:space="0" w:sz="6" w:color="DD7870" w:val="single"/>
        <w:right w:space="0" w:sz="6" w:color="DD787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editor" w:type="paragraph">
    <w:name w:val="x-editor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grow-sizer" w:type="paragraph">
    <w:name w:val="x-form-grow-sizer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item" w:type="paragraph">
    <w:name w:val="x-form-item"/>
    <w:basedOn w:val="Normal"/>
    <w:rsid w:val="006C5B01"/>
    <w:pPr>
      <w:spacing w:lineRule="atLeast" w:line="432" w:after="12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element" w:type="paragraph">
    <w:name w:val="x-form-ele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-msg" w:type="paragraph">
    <w:name w:val="x-form-invalid-msg"/>
    <w:basedOn w:val="Normal"/>
    <w:rsid w:val="006C5B01"/>
    <w:pPr>
      <w:spacing w:lineRule="atLeast" w:line="240" w:afterAutospacing="true" w:after="100" w:beforeAutospacing="true" w:before="100"/>
    </w:pPr>
    <w:rPr>
      <w:rFonts w:cs="Tahoma" w:hAnsi="Tahoma" w:ascii="Tahoma"/>
      <w:color w:val="EE0000"/>
      <w:sz w:val="17"/>
      <w:szCs w:val="17"/>
      <w:lang w:val="hr-HR"/>
    </w:rPr>
  </w:style>
  <w:style w:customStyle="true" w:styleId="x-form-empty-field" w:type="paragraph">
    <w:name w:val="x-form-empty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form-clear" w:type="paragraph">
    <w:name w:val="x-form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lear-left" w:type="paragraph">
    <w:name w:val="x-form-clear-left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b-label" w:type="paragraph">
    <w:name w:val="x-form-cb-label"/>
    <w:basedOn w:val="Normal"/>
    <w:rsid w:val="006C5B01"/>
    <w:pPr>
      <w:spacing w:lineRule="atLeast" w:line="432" w:afterAutospacing="true" w:after="100" w:beforeAutospacing="true" w:before="100"/>
      <w:ind w:left="60"/>
    </w:pPr>
    <w:rPr>
      <w:rFonts w:cs="Tahoma" w:hAnsi="Tahoma" w:ascii="Tahoma"/>
      <w:sz w:val="18"/>
      <w:szCs w:val="18"/>
      <w:lang w:val="hr-HR"/>
    </w:rPr>
  </w:style>
  <w:style w:customStyle="true" w:styleId="x-form-column" w:type="paragraph">
    <w:name w:val="x-form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invalid-icon" w:type="paragraph">
    <w:name w:val="x-form-invalid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ieldset" w:type="paragraph">
    <w:name w:val="x-fieldset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" w:type="paragraph">
    <w:name w:val="x-btn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btn-left" w:type="paragraph">
    <w:name w:val="x-btn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" w:type="paragraph">
    <w:name w:val="x-btn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" w:type="paragraph">
    <w:name w:val="x-btn-center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" w:type="paragraph">
    <w:name w:val="x-toolbar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umber" w:type="paragraph">
    <w:name w:val="x-tbar-page-numb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ging-info" w:type="paragraph">
    <w:name w:val="x-paging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resizable-handle" w:type="paragraph">
    <w:name w:val="x-resizable-handle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-east" w:type="paragraph">
    <w:name w:val="x-resizable-handle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" w:type="paragraph">
    <w:name w:val="x-resizable-handle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" w:type="paragraph">
    <w:name w:val="x-resizable-handle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" w:type="paragraph">
    <w:name w:val="x-resizable-handle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" w:type="paragraph">
    <w:name w:val="x-resizable-handle-sou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" w:type="paragraph">
    <w:name w:val="x-resizable-handle-nor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" w:type="paragraph">
    <w:name w:val="x-resizable-handle-nor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" w:type="paragraph">
    <w:name w:val="x-resizable-handle-sou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proxy" w:type="paragraph">
    <w:name w:val="x-resizable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resizable-overlay" w:type="paragraph">
    <w:name w:val="x-resizable-overla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" w:type="paragraph">
    <w:name w:val="x-grid3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" w:type="paragraph">
    <w:name w:val="x-grid3-cell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" w:type="paragraph">
    <w:name w:val="x-grid3-h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body" w:type="paragraph">
    <w:name w:val="x-grid3-row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row-loading" w:type="paragraph">
    <w:name w:val="x-grid-row-loading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" w:type="paragraph">
    <w:name w:val="x-grid3-row"/>
    <w:basedOn w:val="Normal"/>
    <w:rsid w:val="006C5B01"/>
    <w:pPr>
      <w:pBdr>
        <w:top w:space="0" w:sz="6" w:color="FFFFFF" w:val="single"/>
        <w:left w:space="0" w:sz="6" w:color="EDEDED" w:val="single"/>
        <w:bottom w:space="0" w:sz="6" w:color="EDEDED" w:val="single"/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alt" w:type="paragraph">
    <w:name w:val="x-grid3-row-alt"/>
    <w:basedOn w:val="Normal"/>
    <w:rsid w:val="006C5B01"/>
    <w:pPr>
      <w:shd w:fill="FAFAF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over" w:type="paragraph">
    <w:name w:val="x-grid3-row-over"/>
    <w:basedOn w:val="Normal"/>
    <w:rsid w:val="006C5B01"/>
    <w:pPr>
      <w:pBdr>
        <w:top w:space="0" w:sz="6" w:color="DDDDDD" w:val="single"/>
        <w:left w:space="0" w:sz="6" w:color="DDDDDD" w:val="single"/>
        <w:bottom w:space="0" w:sz="6" w:color="DDDDDD" w:val="single"/>
        <w:right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esize-proxy" w:type="paragraph">
    <w:name w:val="x-grid3-resize-proxy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esize-marker" w:type="paragraph">
    <w:name w:val="x-grid3-resize-marker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focus" w:type="paragraph">
    <w:name w:val="x-grid3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header" w:type="paragraph">
    <w:name w:val="x-grid3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" w:type="paragraph">
    <w:name w:val="x-grid3-header-pop"/>
    <w:basedOn w:val="Normal"/>
    <w:rsid w:val="006C5B01"/>
    <w:pPr>
      <w:pBdr>
        <w:lef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" w:type="paragraph">
    <w:name w:val="x-grid3-header-pop-inner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offset" w:type="paragraph">
    <w:name w:val="x-grid3-header-offs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" w:type="paragraph">
    <w:name w:val="x-grid3-sort-icon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vanish/>
      <w:sz w:val="26"/>
      <w:szCs w:val="26"/>
      <w:lang w:val="hr-HR"/>
    </w:rPr>
  </w:style>
  <w:style w:customStyle="true" w:styleId="x-grid3-cell-text" w:type="paragraph">
    <w:name w:val="x-grid3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hd-text" w:type="paragraph">
    <w:name w:val="x-grid3-hd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grid3-split" w:type="paragraph">
    <w:name w:val="x-grid3-spl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top" w:type="paragraph">
    <w:name w:val="col-move-top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bottom" w:type="paragraph">
    <w:name w:val="col-move-bottom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row-selected" w:type="paragraph">
    <w:name w:val="x-grid3-row-selected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selected" w:type="paragraph">
    <w:name w:val="x-grid3-cell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dirty-cell" w:type="paragraph">
    <w:name w:val="x-grid3-dirty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opbar" w:type="paragraph">
    <w:name w:val="x-grid3-top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bottombar" w:type="paragraph">
    <w:name w:val="x-grid3-bottom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col-dd" w:type="paragraph">
    <w:name w:val="x-grid3-col-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" w:type="paragraph">
    <w:name w:val="x-grid3-hd-btn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ow-expander" w:type="paragraph">
    <w:name w:val="x-grid3-row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checker" w:type="paragraph">
    <w:name w:val="x-grid3-row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checker" w:type="paragraph">
    <w:name w:val="x-grid3-h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" w:type="paragraph">
    <w:name w:val="x-grid3-check-co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" w:type="paragraph">
    <w:name w:val="x-grid3-check-col-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hd" w:type="paragraph">
    <w:name w:val="x-grid-group-hd"/>
    <w:basedOn w:val="Normal"/>
    <w:rsid w:val="006C5B01"/>
    <w:pPr>
      <w:pBdr>
        <w:bottom w:space="0" w:sz="1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oup-by-icon" w:type="paragraph">
    <w:name w:val="x-group-by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s-icon" w:type="paragraph">
    <w:name w:val="x-col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how-groups-icon" w:type="paragraph">
    <w:name w:val="x-show-group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empty" w:type="paragraph">
    <w:name w:val="x-grid-empty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808080"/>
      <w:sz w:val="17"/>
      <w:szCs w:val="17"/>
      <w:lang w:val="hr-HR"/>
    </w:rPr>
  </w:style>
  <w:style w:customStyle="true" w:styleId="x-dd-drag-ghost" w:type="paragraph">
    <w:name w:val="x-dd-drag-ghost"/>
    <w:basedOn w:val="Normal"/>
    <w:rsid w:val="006C5B01"/>
    <w:pPr>
      <w:pBdr>
        <w:top w:space="2" w:sz="6" w:color="DDDDDD" w:val="single"/>
        <w:left w:space="15" w:sz="6" w:color="DDDDDD" w:val="single"/>
        <w:bottom w:space="2" w:sz="6" w:color="BBBBBB" w:val="single"/>
        <w:right w:space="2" w:sz="6" w:color="BBBBBB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" w:type="paragraph">
    <w:name w:val="x-dd-drop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selector" w:type="paragraph">
    <w:name w:val="x-view-selector"/>
    <w:basedOn w:val="Normal"/>
    <w:rsid w:val="006C5B01"/>
    <w:pPr>
      <w:pBdr>
        <w:top w:space="0" w:sz="6" w:color="3399BB" w:val="dotted"/>
        <w:left w:space="0" w:sz="6" w:color="3399BB" w:val="dotted"/>
        <w:bottom w:space="0" w:sz="6" w:color="3399BB" w:val="dotted"/>
        <w:right w:space="0" w:sz="6" w:color="3399BB" w:val="dott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icon" w:type="paragraph">
    <w:name w:val="x-tree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c-icon" w:type="paragraph">
    <w:name w:val="x-tree-ec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" w:type="paragraph">
    <w:name w:val="x-tree-elbow-line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" w:type="paragraph">
    <w:name w:val="x-tree-elbow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" w:type="paragraph">
    <w:name w:val="x-tree-elbow-end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" w:type="paragraph">
    <w:name w:val="x-tree-elbow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" w:type="paragraph">
    <w:name w:val="x-tree-elbow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" w:type="paragraph">
    <w:name w:val="x-tree-elbow-end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" w:type="paragraph">
    <w:name w:val="x-tree-elbow-end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" w:type="paragraph">
    <w:name w:val="x-tree-node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tree-node-el" w:type="paragraph">
    <w:name w:val="x-tree-node-el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" w:type="paragraph">
    <w:name w:val="x-date-picker"/>
    <w:basedOn w:val="Normal"/>
    <w:rsid w:val="006C5B01"/>
    <w:pPr>
      <w:pBdr>
        <w:left w:space="0" w:sz="6" w:color="1B376C" w:val="single"/>
        <w:bottom w:space="0" w:sz="6" w:color="1B376C" w:val="single"/>
        <w:right w:space="0" w:sz="6" w:color="1B376C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x-date-middle" w:type="paragraph">
    <w:name w:val="x-date-middle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left" w:type="paragraph">
    <w:name w:val="x-date-left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right" w:type="paragraph">
    <w:name w:val="x-date-right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bottom" w:type="paragraph">
    <w:name w:val="x-date-bottom"/>
    <w:basedOn w:val="Normal"/>
    <w:rsid w:val="006C5B01"/>
    <w:pPr>
      <w:pBdr>
        <w:top w:space="3" w:sz="6" w:color="A3BAD9" w:val="single"/>
      </w:pBd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" w:type="paragraph">
    <w:name w:val="x-date-mp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ate-mp-ok" w:type="paragraph">
    <w:name w:val="x-date-mp-ok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date-mp-btns" w:type="paragraph">
    <w:name w:val="x-date-mp-btns"/>
    <w:basedOn w:val="Normal"/>
    <w:rsid w:val="006C5B01"/>
    <w:pP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-ybtn" w:type="paragraph">
    <w:name w:val="x-date-mp-ybtn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tip" w:type="paragraph">
    <w:name w:val="x-ti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" w:type="paragraph">
    <w:name w:val="x-menu"/>
    <w:basedOn w:val="Normal"/>
    <w:rsid w:val="006C5B01"/>
    <w:pPr>
      <w:pBdr>
        <w:top w:space="2" w:sz="6" w:color="718BB7" w:val="single"/>
        <w:left w:space="2" w:sz="6" w:color="718BB7" w:val="single"/>
        <w:bottom w:space="2" w:sz="6" w:color="718BB7" w:val="single"/>
        <w:right w:space="2" w:sz="6" w:color="718BB7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" w:type="paragraph">
    <w:name w:val="x-menu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-item" w:type="paragraph">
    <w:name w:val="x-menu-list-item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menu-item-arrow" w:type="paragraph">
    <w:name w:val="x-menu-item-arr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sep" w:type="paragraph">
    <w:name w:val="x-menu-sep"/>
    <w:basedOn w:val="Normal"/>
    <w:rsid w:val="006C5B01"/>
    <w:pPr>
      <w:pBdr>
        <w:bottom w:space="0" w:sz="6" w:color="FFFFFF" w:val="single"/>
      </w:pBdr>
      <w:shd w:fill="E0E0E0" w:color="auto" w:val="clear"/>
      <w:spacing w:lineRule="atLeast" w:line="15" w:after="30" w:before="30"/>
      <w:ind w:right="45" w:left="45"/>
    </w:pPr>
    <w:rPr>
      <w:rFonts w:hAnsi="Times New Roman" w:ascii="Times New Roman"/>
      <w:sz w:val="2"/>
      <w:szCs w:val="2"/>
      <w:lang w:val="hr-HR"/>
    </w:rPr>
  </w:style>
  <w:style w:customStyle="true" w:styleId="x-menu-focus" w:type="paragraph">
    <w:name w:val="x-menu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menu-item-active" w:type="paragraph">
    <w:name w:val="x-menu-item-active"/>
    <w:basedOn w:val="Normal"/>
    <w:rsid w:val="006C5B01"/>
    <w:pPr>
      <w:pBdr>
        <w:top w:space="0" w:sz="6" w:color="AACCF6" w:val="single"/>
        <w:left w:space="0" w:sz="6" w:color="AACCF6" w:val="single"/>
        <w:bottom w:space="0" w:sz="6" w:color="AACCF6" w:val="single"/>
        <w:right w:space="0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" w:type="paragraph">
    <w:name w:val="x-menu-item-icon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date-item" w:type="paragraph">
    <w:name w:val="x-menu-date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" w:type="paragraph">
    <w:name w:val="x-box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c" w:type="paragraph">
    <w:name w:val="x-box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" w:type="paragraph">
    <w:name w:val="x-box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" w:type="paragraph">
    <w:name w:val="x-box-mc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mr" w:type="paragraph">
    <w:name w:val="x-box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" w:type="paragraph">
    <w:name w:val="x-box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" w:type="paragraph">
    <w:name w:val="x-box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" w:type="paragraph">
    <w:name w:val="x-box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" w:type="paragraph">
    <w:name w:val="x-box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" w:type="paragraph">
    <w:name w:val="x-combo-list"/>
    <w:basedOn w:val="Normal"/>
    <w:rsid w:val="006C5B01"/>
    <w:pPr>
      <w:pBdr>
        <w:top w:space="0" w:sz="6" w:color="98C0F4" w:val="single"/>
        <w:left w:space="0" w:sz="6" w:color="98C0F4" w:val="single"/>
        <w:bottom w:space="0" w:sz="6" w:color="98C0F4" w:val="single"/>
        <w:right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" w:type="paragraph">
    <w:name w:val="x-combo-list-inner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hd" w:type="paragraph">
    <w:name w:val="x-combo-list-hd"/>
    <w:basedOn w:val="Normal"/>
    <w:rsid w:val="006C5B01"/>
    <w:pPr>
      <w:pBdr>
        <w:bottom w:space="2" w:sz="6" w:color="98C0F4" w:val="single"/>
      </w:pBdr>
      <w:spacing w:lineRule="atLeast" w:line="432" w:afterAutospacing="true" w:after="100" w:beforeAutospacing="true" w:before="100"/>
    </w:pPr>
    <w:rPr>
      <w:rFonts w:cs="Tahoma" w:hAnsi="Tahoma" w:ascii="Tahoma"/>
      <w:b/>
      <w:bCs/>
      <w:color w:val="15428B"/>
      <w:sz w:val="17"/>
      <w:szCs w:val="17"/>
      <w:lang w:val="hr-HR"/>
    </w:rPr>
  </w:style>
  <w:style w:customStyle="true" w:styleId="x-combo-list-item" w:type="paragraph">
    <w:name w:val="x-combo-list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panel" w:type="paragraph">
    <w:name w:val="x-panel"/>
    <w:basedOn w:val="Normal"/>
    <w:rsid w:val="006C5B01"/>
    <w:pPr>
      <w:pBdr>
        <w:top w:space="0" w:sz="2" w:color="D0D0D0" w:val="single"/>
        <w:left w:space="0" w:sz="2" w:color="D0D0D0" w:val="single"/>
        <w:bottom w:space="0" w:sz="2" w:color="D0D0D0" w:val="single"/>
        <w:right w:space="0" w:sz="2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" w:type="paragraph">
    <w:name w:val="x-panel-header"/>
    <w:basedOn w:val="Normal"/>
    <w:rsid w:val="006C5B01"/>
    <w:pPr>
      <w:pBdr>
        <w:top w:space="4" w:sz="6" w:color="D0D0D0" w:val="single"/>
        <w:left w:space="4" w:sz="6" w:color="D0D0D0" w:val="single"/>
        <w:bottom w:space="3" w:sz="6" w:color="D0D0D0" w:val="single"/>
        <w:right w:space="2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body" w:type="paragraph">
    <w:name w:val="x-panel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header" w:type="paragraph">
    <w:name w:val="x-panel-body-no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nline-icon" w:type="paragraph">
    <w:name w:val="x-panel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tc" w:type="paragraph">
    <w:name w:val="x-panel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l" w:type="paragraph">
    <w:name w:val="x-panel-tl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r" w:type="paragraph">
    <w:name w:val="x-panel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l" w:type="paragraph">
    <w:name w:val="x-panel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r" w:type="paragraph">
    <w:name w:val="x-panel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c" w:type="paragraph">
    <w:name w:val="x-panel-mc"/>
    <w:basedOn w:val="Normal"/>
    <w:rsid w:val="006C5B01"/>
    <w:pPr>
      <w:shd w:fill="F1F1F1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panel-ml" w:type="paragraph">
    <w:name w:val="x-panel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r" w:type="paragraph">
    <w:name w:val="x-panel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" w:type="paragraph">
    <w:name w:val="x-tool"/>
    <w:basedOn w:val="Normal"/>
    <w:rsid w:val="006C5B01"/>
    <w:pPr>
      <w:spacing w:lineRule="atLeast" w:line="432" w:afterAutospacing="true" w:after="100" w:beforeAutospacing="true" w:before="100"/>
      <w:ind w:left="30"/>
    </w:pPr>
    <w:rPr>
      <w:rFonts w:hAnsi="Times New Roman" w:ascii="Times New Roman"/>
      <w:sz w:val="26"/>
      <w:szCs w:val="26"/>
      <w:lang w:val="hr-HR"/>
    </w:rPr>
  </w:style>
  <w:style w:customStyle="true" w:styleId="x-panel-ghost" w:type="paragraph">
    <w:name w:val="x-panel-ghost"/>
    <w:basedOn w:val="Normal"/>
    <w:rsid w:val="006C5B01"/>
    <w:pP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dd-spacer" w:type="paragraph">
    <w:name w:val="x-panel-dd-spacer"/>
    <w:basedOn w:val="Normal"/>
    <w:rsid w:val="006C5B01"/>
    <w:pPr>
      <w:pBdr>
        <w:top w:space="0" w:sz="12" w:color="99BBE8" w:val="dashed"/>
        <w:left w:space="0" w:sz="12" w:color="99BBE8" w:val="dashed"/>
        <w:bottom w:space="0" w:sz="12" w:color="99BBE8" w:val="dashed"/>
        <w:right w:space="0" w:sz="12" w:color="99BBE8" w:val="dash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t" w:type="paragraph">
    <w:name w:val="x-panel-btns-c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proxy" w:type="paragraph">
    <w:name w:val="x-window-proxy"/>
    <w:basedOn w:val="Normal"/>
    <w:rsid w:val="006C5B01"/>
    <w:pPr>
      <w:pBdr>
        <w:top w:space="0" w:sz="6" w:color="B0B0B0" w:val="single"/>
        <w:left w:space="0" w:sz="6" w:color="B0B0B0" w:val="single"/>
        <w:bottom w:space="0" w:sz="6" w:color="B0B0B0" w:val="single"/>
        <w:right w:space="0" w:sz="6" w:color="B0B0B0" w:val="single"/>
      </w:pBd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window-tc" w:type="paragraph">
    <w:name w:val="x-window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" w:type="paragraph">
    <w:name w:val="x-window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" w:type="paragraph">
    <w:name w:val="x-window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l" w:type="paragraph">
    <w:name w:val="x-window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" w:type="paragraph">
    <w:name w:val="x-window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" w:type="paragraph">
    <w:name w:val="x-window-mc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ml" w:type="paragraph">
    <w:name w:val="x-window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" w:type="paragraph">
    <w:name w:val="x-window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" w:type="paragraph">
    <w:name w:val="x-window-body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focus" w:type="paragraph">
    <w:name w:val="x-dlg-focu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mask" w:type="paragraph">
    <w:name w:val="x-dlg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html-editor-wrap" w:type="paragraph">
    <w:name w:val="x-html-editor-wra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layout-ct" w:type="paragraph">
    <w:name w:val="x-border-layout-ct"/>
    <w:basedOn w:val="Normal"/>
    <w:rsid w:val="006C5B01"/>
    <w:pP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expand-north" w:type="paragraph">
    <w:name w:val="x-tool-expand-nor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south" w:type="paragraph">
    <w:name w:val="x-tool-expand-sou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east" w:type="paragraph">
    <w:name w:val="x-tool-expand-ea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tool-expand-west" w:type="paragraph">
    <w:name w:val="x-tool-expand-we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accordion-hd" w:type="paragraph">
    <w:name w:val="x-accordion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222222"/>
      <w:sz w:val="26"/>
      <w:szCs w:val="26"/>
      <w:lang w:val="hr-HR"/>
    </w:rPr>
  </w:style>
  <w:style w:customStyle="true" w:styleId="x-layout-collapsed" w:type="paragraph">
    <w:name w:val="x-layout-collapsed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over" w:type="paragraph">
    <w:name w:val="x-layout-collapsed-over"/>
    <w:basedOn w:val="Normal"/>
    <w:rsid w:val="006C5B01"/>
    <w:pPr>
      <w:shd w:fill="FBFB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" w:type="paragraph">
    <w:name w:val="x-layout-spli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layout-split-h" w:type="paragraph">
    <w:name w:val="x-layout-split-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-v" w:type="paragraph">
    <w:name w:val="x-layout-split-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umn" w:type="paragraph">
    <w:name w:val="x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layout-mini" w:type="paragraph">
    <w:name w:val="x-layout-mini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west" w:type="paragraph">
    <w:name w:val="x-layout-cmini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east" w:type="paragraph">
    <w:name w:val="x-layout-cmini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north" w:type="paragraph">
    <w:name w:val="x-layout-cmini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south" w:type="paragraph">
    <w:name w:val="x-layout-cmini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port" w:type="paragraph">
    <w:name w:val="x-viewport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progress-wrap" w:type="paragraph">
    <w:name w:val="x-progress-wrap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inner" w:type="paragraph">
    <w:name w:val="x-progress-inner"/>
    <w:basedOn w:val="Normal"/>
    <w:rsid w:val="006C5B01"/>
    <w:pPr>
      <w:shd w:fill="E0E8F3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bar" w:type="paragraph">
    <w:name w:val="x-progress-bar"/>
    <w:basedOn w:val="Normal"/>
    <w:rsid w:val="006C5B01"/>
    <w:pPr>
      <w:pBdr>
        <w:top w:space="0" w:sz="6" w:color="D1E4FD" w:val="single"/>
        <w:bottom w:space="0" w:sz="6" w:color="7FA9E4" w:val="single"/>
        <w:right w:space="0" w:sz="6" w:color="7FA9E4" w:val="single"/>
      </w:pBdr>
      <w:shd w:fill="9CBF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" w:type="paragraph">
    <w:name w:val="x-progress-text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b/>
      <w:bCs/>
      <w:color w:val="FFFFFF"/>
      <w:sz w:val="17"/>
      <w:szCs w:val="17"/>
      <w:lang w:val="hr-HR"/>
    </w:rPr>
  </w:style>
  <w:style w:customStyle="true" w:styleId="x-progress-text-back" w:type="paragraph">
    <w:name w:val="x-progress-text-back"/>
    <w:basedOn w:val="Normal"/>
    <w:rsid w:val="006C5B01"/>
    <w:pPr>
      <w:spacing w:lineRule="atLeast" w:line="240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slider-focus" w:type="paragraph">
    <w:name w:val="x-slider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lider-horz" w:type="paragraph">
    <w:name w:val="x-slider-horz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vert" w:type="paragraph">
    <w:name w:val="x-slider-ve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ortlet" w:type="paragraph">
    <w:name w:val="x-portlet"/>
    <w:basedOn w:val="Normal"/>
    <w:rsid w:val="006C5B01"/>
    <w:pP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ide" w:type="paragraph">
    <w:name w:val="x-hid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icon-btn" w:type="paragraph">
    <w:name w:val="x-icon-bt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odal" w:type="paragraph">
    <w:name w:val="x-moda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" w:type="paragraph">
    <w:name w:val="x-progress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x-border" w:type="paragraph">
    <w:name w:val="x-border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top" w:type="paragraph">
    <w:name w:val="x-border-top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popup" w:type="paragraph">
    <w:name w:val="x-layout-popu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popup-body" w:type="paragraph">
    <w:name w:val="x-panel-popup-body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rag-proxy" w:type="paragraph">
    <w:name w:val="x-drag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right-icon" w:type="paragraph">
    <w:name w:val="x-date-righ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left-icon" w:type="paragraph">
    <w:name w:val="x-date-lef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days" w:type="paragraph">
    <w:name w:val="x-date-day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-footer" w:type="paragraph">
    <w:name w:val="x-date-picker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utton-bar" w:type="paragraph">
    <w:name w:val="x-button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plitbar-shim" w:type="paragraph">
    <w:name w:val="x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left" w:type="paragraph">
    <w:name w:val="x-inser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mid" w:type="paragraph">
    <w:name w:val="x-insert-mi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right" w:type="paragraph">
    <w:name w:val="x-inser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label" w:type="paragraph">
    <w:name w:val="x-form-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form-group-label" w:type="paragraph">
    <w:name w:val="x-form-group-labe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list" w:type="paragraph">
    <w:name w:val="x-form-list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wrap" w:type="paragraph">
    <w:name w:val="x-form-file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" w:type="paragraph">
    <w:name w:val="x-info"/>
    <w:basedOn w:val="Normal"/>
    <w:rsid w:val="006C5B01"/>
    <w:pPr>
      <w:pBdr>
        <w:top w:space="0" w:sz="2" w:color="99BBE8" w:val="single"/>
        <w:left w:space="0" w:sz="2" w:color="99BBE8" w:val="single"/>
        <w:bottom w:space="0" w:sz="2" w:color="99BBE8" w:val="single"/>
        <w:right w:space="0" w:sz="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header" w:type="paragraph">
    <w:name w:val="x-info-header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000000"/>
      <w:sz w:val="20"/>
      <w:lang w:val="hr-HR"/>
    </w:rPr>
  </w:style>
  <w:style w:customStyle="true" w:styleId="x-info-body" w:type="paragraph">
    <w:name w:val="x-info-bod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inline-icon" w:type="paragraph">
    <w:name w:val="x-info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info-tc" w:type="paragraph">
    <w:name w:val="x-info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l" w:type="paragraph">
    <w:name w:val="x-info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r" w:type="paragraph">
    <w:name w:val="x-info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" w:type="paragraph">
    <w:name w:val="x-info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l" w:type="paragraph">
    <w:name w:val="x-info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r" w:type="paragraph">
    <w:name w:val="x-info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c" w:type="paragraph">
    <w:name w:val="x-info-mc"/>
    <w:basedOn w:val="Normal"/>
    <w:rsid w:val="006C5B01"/>
    <w:pPr>
      <w:shd w:fill="DFE8F6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info-ml" w:type="paragraph">
    <w:name w:val="x-info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r" w:type="paragraph">
    <w:name w:val="x-info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over" w:type="paragraph">
    <w:name w:val="x-combo-over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" w:type="paragraph">
    <w:name w:val="my-list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my-list-notchecked" w:type="paragraph">
    <w:name w:val="my-list-not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checked" w:type="paragraph">
    <w:name w:val="my-list-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flat" w:type="paragraph">
    <w:name w:val="my-list-flat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text" w:type="paragraph">
    <w:name w:val="my-list-item-text"/>
    <w:basedOn w:val="Normal"/>
    <w:rsid w:val="006C5B01"/>
    <w:pPr>
      <w:spacing w:lineRule="atLeast" w:line="285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list-item-ml" w:type="paragraph">
    <w:name w:val="my-list-item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" w:type="paragraph">
    <w:name w:val="my-list-item-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" w:type="paragraph">
    <w:name w:val="x-view"/>
    <w:basedOn w:val="Normal"/>
    <w:rsid w:val="006C5B01"/>
    <w:pPr>
      <w:pBdr>
        <w:top w:space="1" w:sz="6" w:color="98C0F4" w:val="single"/>
        <w:left w:space="1" w:sz="6" w:color="98C0F4" w:val="single"/>
        <w:bottom w:space="1" w:sz="6" w:color="98C0F4" w:val="single"/>
        <w:right w:space="1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" w:type="paragraph">
    <w:name w:val="x-view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view-item-over" w:type="paragraph">
    <w:name w:val="x-view-item-over"/>
    <w:basedOn w:val="Normal"/>
    <w:rsid w:val="006C5B01"/>
    <w:pPr>
      <w:pBdr>
        <w:top w:space="0" w:sz="6" w:color="DDDDDD" w:val="dotted"/>
        <w:left w:space="0" w:sz="6" w:color="DDDDDD" w:val="dotted"/>
        <w:bottom w:space="0" w:sz="6" w:color="DDDDDD" w:val="dotted"/>
        <w:right w:space="0" w:sz="6" w:color="DDDDDD" w:val="dotted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-sel" w:type="paragraph">
    <w:name w:val="x-view-item-sel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splitbar" w:type="paragraph">
    <w:name w:val="x-vsplit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splitbar" w:type="paragraph">
    <w:name w:val="x-hsplitbar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shim" w:type="paragraph">
    <w:name w:val="my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splitbar-transparent" w:type="paragraph">
    <w:name w:val="my-splitbar-transpar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proxy" w:type="paragraph">
    <w:name w:val="my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tatus-text" w:type="paragraph">
    <w:name w:val="x-status-text"/>
    <w:basedOn w:val="Normal"/>
    <w:rsid w:val="006C5B01"/>
    <w:pPr>
      <w:spacing w:lineRule="atLeast" w:line="432"/>
    </w:pPr>
    <w:rPr>
      <w:rFonts w:cs="Tahoma" w:hAnsi="Tahoma" w:ascii="Tahoma"/>
      <w:color w:val="000000"/>
      <w:sz w:val="18"/>
      <w:szCs w:val="18"/>
      <w:lang w:val="hr-HR"/>
    </w:rPr>
  </w:style>
  <w:style w:customStyle="true" w:styleId="my-tbl" w:type="paragraph">
    <w:name w:val="my-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col-text" w:type="paragraph">
    <w:name w:val="my-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my-tbl-col" w:type="paragraph">
    <w:name w:val="my-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splitter" w:type="paragraph">
    <w:name w:val="my-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over" w:type="paragraph">
    <w:name w:val="my-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data" w:type="paragraph">
    <w:name w:val="my-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" w:type="paragraph">
    <w:name w:val="my-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over" w:type="paragraph">
    <w:name w:val="my-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" w:type="paragraph">
    <w:name w:val="my-tre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root-item" w:type="paragraph">
    <w:name w:val="my-roo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item" w:type="paragraph">
    <w:name w:val="my-tree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tree-indent" w:type="paragraph">
    <w:name w:val="my-tree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left" w:type="paragraph">
    <w:name w:val="my-tree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right" w:type="paragraph">
    <w:name w:val="my-tree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close" w:type="paragraph">
    <w:name w:val="my-tree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" w:type="paragraph">
    <w:name w:val="my-tree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notchecked" w:type="paragraph">
    <w:name w:val="my-tree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hecked" w:type="paragraph">
    <w:name w:val="my-tree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" w:type="paragraph">
    <w:name w:val="tree-fol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-open" w:type="paragraph">
    <w:name w:val="tree-fold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ndent" w:type="paragraph">
    <w:name w:val="my-treetbl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left" w:type="paragraph">
    <w:name w:val="my-treetbl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right" w:type="paragraph">
    <w:name w:val="my-treetbl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close" w:type="paragraph">
    <w:name w:val="my-treetbl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" w:type="paragraph">
    <w:name w:val="my-treetbl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notchecked" w:type="paragraph">
    <w:name w:val="my-treetbl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hecked" w:type="paragraph">
    <w:name w:val="my-treetbl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" w:type="paragraph">
    <w:name w:val="my-tree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text" w:type="paragraph">
    <w:name w:val="my-tree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8"/>
      <w:szCs w:val="18"/>
      <w:lang w:val="hr-HR"/>
    </w:rPr>
  </w:style>
  <w:style w:customStyle="true" w:styleId="my-treetbl-col" w:type="paragraph">
    <w:name w:val="my-tree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splitter" w:type="paragraph">
    <w:name w:val="my-tree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over" w:type="paragraph">
    <w:name w:val="my-tree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data" w:type="paragraph">
    <w:name w:val="my-tree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" w:type="paragraph">
    <w:name w:val="my-tree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over" w:type="paragraph">
    <w:name w:val="my-tree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sel" w:type="paragraph">
    <w:name w:val="my-tree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" w:type="paragraph">
    <w:name w:val="x-panel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c" w:type="paragraph">
    <w:name w:val="x-window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nfo" w:type="paragraph">
    <w:name w:val="my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" w:type="paragraph">
    <w:name w:val="x-window"/>
    <w:basedOn w:val="Normal"/>
    <w:rsid w:val="006C5B01"/>
    <w:pPr>
      <w:pBdr>
        <w:top w:space="0" w:sz="6" w:color="AAAAAA" w:val="single"/>
        <w:left w:space="0" w:sz="6" w:color="AAAAAA" w:val="single"/>
        <w:bottom w:space="0" w:sz="6" w:color="AAAAAA" w:val="single"/>
        <w:right w:space="0" w:sz="6" w:color="AAAAAA" w:val="single"/>
      </w:pBdr>
      <w:shd w:fill="E2E2E2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fo-icon" w:type="paragraph">
    <w:name w:val="x-form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-disabled" w:type="paragraph">
    <w:name w:val="x-grid3-check-col-on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ractpanel" w:type="paragraph">
    <w:name w:val="extractpanel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warning" w:type="paragraph">
    <w:name w:val="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nfotable" w:type="paragraph">
    <w:name w:val="info_table"/>
    <w:basedOn w:val="Normal"/>
    <w:rsid w:val="006C5B01"/>
    <w:pPr>
      <w:pBdr>
        <w:bottom w:space="0" w:sz="6" w:color="BBBBBB" w:val="single"/>
      </w:pBdr>
      <w:spacing w:lineRule="atLeast" w:line="432" w:after="150" w:before="60"/>
    </w:pPr>
    <w:rPr>
      <w:rFonts w:hAnsi="Times New Roman" w:ascii="Times New Roman"/>
      <w:sz w:val="26"/>
      <w:szCs w:val="26"/>
      <w:lang w:val="hr-HR"/>
    </w:rPr>
  </w:style>
  <w:style w:customStyle="true" w:styleId="text-label-normal" w:type="paragraph">
    <w:name w:val="text-label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normal" w:type="paragraph">
    <w:name w:val="text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label-bold" w:type="paragraph">
    <w:name w:val="text-label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bold" w:type="paragraph">
    <w:name w:val="text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status" w:type="paragraph">
    <w:name w:val="text-status"/>
    <w:basedOn w:val="Normal"/>
    <w:rsid w:val="006C5B01"/>
    <w:pPr>
      <w:spacing w:lineRule="atLeast" w:line="300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mcecontentbody" w:type="paragraph">
    <w:name w:val="mcecontentbody"/>
    <w:basedOn w:val="Normal"/>
    <w:rsid w:val="006C5B01"/>
    <w:pPr>
      <w:spacing w:lineRule="auto" w:line="300" w:afterAutospacing="true" w:after="100" w:beforeAutospacing="true" w:before="100"/>
    </w:pPr>
    <w:rPr>
      <w:rFonts w:cs="Times" w:hAnsi="Times" w:ascii="Times"/>
      <w:szCs w:val="24"/>
      <w:lang w:val="hr-HR"/>
    </w:rPr>
  </w:style>
  <w:style w:customStyle="true" w:styleId="prefix1" w:type="paragraph">
    <w:name w:val="pre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" w:type="paragraph">
    <w:name w:val="pre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" w:type="paragraph">
    <w:name w:val="pre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" w:type="paragraph">
    <w:name w:val="pre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" w:type="paragraph">
    <w:name w:val="pre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" w:type="paragraph">
    <w:name w:val="pre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" w:type="paragraph">
    <w:name w:val="pre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" w:type="paragraph">
    <w:name w:val="pre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" w:type="paragraph">
    <w:name w:val="pre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" w:type="paragraph">
    <w:name w:val="pre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" w:type="paragraph">
    <w:name w:val="pre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" w:type="paragraph">
    <w:name w:val="suf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" w:type="paragraph">
    <w:name w:val="suf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" w:type="paragraph">
    <w:name w:val="suf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" w:type="paragraph">
    <w:name w:val="suf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" w:type="paragraph">
    <w:name w:val="suf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" w:type="paragraph">
    <w:name w:val="suf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" w:type="paragraph">
    <w:name w:val="suf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" w:type="paragraph">
    <w:name w:val="suf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" w:type="paragraph">
    <w:name w:val="suf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" w:type="paragraph">
    <w:name w:val="suf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" w:type="paragraph">
    <w:name w:val="suf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ont" w:type="paragraph">
    <w:name w:val="co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mage" w:type="paragraph">
    <w:name w:val="galleria-im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" w:type="paragraph">
    <w:name w:val="ext-shi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c" w:type="paragraph">
    <w:name w:val="xs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" w:type="paragraph">
    <w:name w:val="xs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" w:type="paragraph">
    <w:name w:val="xs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" w:type="paragraph">
    <w:name w:val="xs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" w:type="paragraph">
    <w:name w:val="xs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" w:type="paragraph">
    <w:name w:val="xs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" w:type="paragraph">
    <w:name w:val="x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" w:type="paragraph">
    <w:name w:val="xs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" w:type="paragraph">
    <w:name w:val="xs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" w:type="paragraph">
    <w:name w:val="xs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" w:type="paragraph">
    <w:name w:val="x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" w:type="paragraph">
    <w:name w:val="xs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" w:type="paragraph">
    <w:name w:val="x-tab-strip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s-text" w:type="paragraph">
    <w:name w:val="x-tabs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" w:type="paragraph">
    <w:name w:val="x-tab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" w:type="paragraph">
    <w:name w:val="x-tab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" w:type="paragraph">
    <w:name w:val="x-tab-stri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" w:type="paragraph">
    <w:name w:val="x-tab-str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" w:type="paragraph">
    <w:name w:val="x-form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" w:type="paragraph">
    <w:name w:val="x-form-date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" w:type="paragraph">
    <w:name w:val="x-form-clear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" w:type="paragraph">
    <w:name w:val="x-form-search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" w:type="paragraph">
    <w:name w:val="x-form-trigger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" w:type="paragraph">
    <w:name w:val="x-form-trigger-cl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" w:type="paragraph">
    <w:name w:val="x-form-checkbox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num-field" w:type="paragraph">
    <w:name w:val="x-form-num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text" w:type="paragraph">
    <w:name w:val="yt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" w:type="paragraph">
    <w:name w:val="ytb-se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pacer" w:type="paragraph">
    <w:name w:val="ytb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busy" w:type="paragraph">
    <w:name w:val="x-status-bus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" w:type="paragraph">
    <w:name w:val="x-status-text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" w:type="paragraph">
    <w:name w:val="x-grid3-marker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" w:type="paragraph">
    <w:name w:val="x-grid3-mar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" w:type="paragraph">
    <w:name w:val="x-grid3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dd-wrap" w:type="paragraph">
    <w:name w:val="x-grid3-d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" w:type="paragraph">
    <w:name w:val="x-grid3-td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" w:type="paragraph">
    <w:name w:val="x-grid3-t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" w:type="paragraph">
    <w:name w:val="x-grid3-td-number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" w:type="paragraph">
    <w:name w:val="x-grid-grou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" w:type="paragraph">
    <w:name w:val="x-tree-nod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nline-icon" w:type="paragraph">
    <w:name w:val="x-tree-node-inlin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" w:type="paragraph">
    <w:name w:val="x-tree-node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" w:type="paragraph">
    <w:name w:val="x-tree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" w:type="paragraph">
    <w:name w:val="x-date-acti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" w:type="paragraph">
    <w:name w:val="x-menu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close" w:type="paragraph">
    <w:name w:val="x-t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c" w:type="paragraph">
    <w:name w:val="x-tip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" w:type="paragraph">
    <w:name w:val="x-tip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" w:type="paragraph">
    <w:name w:val="x-tip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" w:type="paragraph">
    <w:name w:val="x-tip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" w:type="paragraph">
    <w:name w:val="x-tip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" w:type="paragraph">
    <w:name w:val="x-tip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" w:type="paragraph">
    <w:name w:val="x-tip-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" w:type="paragraph">
    <w:name w:val="x-tip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" w:type="paragraph">
    <w:name w:val="x-tip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-text" w:type="paragraph">
    <w:name w:val="x-tip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" w:type="paragraph">
    <w:name w:val="x-ti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checked" w:type="paragraph">
    <w:name w:val="x-menu-item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" w:type="paragraph">
    <w:name w:val="x-combo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" w:type="paragraph">
    <w:name w:val="x-pane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" w:type="paragraph">
    <w:name w:val="x-panel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enter" w:type="paragraph">
    <w:name w:val="x-panel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" w:type="paragraph">
    <w:name w:val="x-window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" w:type="paragraph">
    <w:name w:val="x-window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" w:type="paragraph">
    <w:name w:val="x-btn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" w:type="paragraph">
    <w:name w:val="x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" w:type="paragraph">
    <w:name w:val="x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-noborder" w:type="paragraph">
    <w:name w:val="x-window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" w:type="paragraph">
    <w:name w:val="x-tab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" w:type="paragraph">
    <w:name w:val="x-tab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" w:type="paragraph">
    <w:name w:val="x-tab-panel-foot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" w:type="paragraph">
    <w:name w:val="x-layout-collapsed-too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" w:type="paragraph">
    <w:name w:val="ext-m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-text" w:type="paragraph">
    <w:name w:val="x-window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put" w:type="paragraph">
    <w:name w:val="ext-mb-inp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area" w:type="paragraph">
    <w:name w:val="ext-mb-textare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sg-box-wait" w:type="paragraph">
    <w:name w:val="x-msg-box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" w:type="paragraph">
    <w:name w:val="ext-mb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" w:type="paragraph">
    <w:name w:val="ext-mb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" w:type="paragraph">
    <w:name w:val="ext-mb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" w:type="paragraph">
    <w:name w:val="ext-mb-ques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" w:type="paragraph">
    <w:name w:val="ext-mb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" w:type="paragraph">
    <w:name w:val="x-slider-e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" w:type="paragraph">
    <w:name w:val="x-sli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" w:type="paragraph">
    <w:name w:val="x-slider-thum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" w:type="paragraph">
    <w:name w:val="x-floa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header" w:type="paragraph">
    <w:name w:val="x-date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" w:type="paragraph">
    <w:name w:val="x-form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" w:type="paragraph">
    <w:name w:val="x-form-file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" w:type="paragraph">
    <w:name w:val="x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footer" w:type="paragraph">
    <w:name w:val="x-info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" w:type="paragraph">
    <w:name w:val="my-lis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" w:type="paragraph">
    <w:name w:val="my-list-item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" w:type="paragraph">
    <w:name w:val="my-list-item-s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" w:type="paragraph">
    <w:name w:val="my-tbl-item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" w:type="paragraph">
    <w:name w:val="my-tbl-item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widget" w:type="paragraph">
    <w:name w:val="my-tbl-item-cell-widg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" w:type="paragraph">
    <w:name w:val="my-treetb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" w:type="paragraph">
    <w:name w:val="my-treetbl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" w:type="paragraph">
    <w:name w:val="my-treetbl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" w:type="paragraph">
    <w:name w:val="my-treetbl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" w:type="paragraph">
    <w:name w:val="x-tip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" w:type="paragraph">
    <w:name w:val="x-tip-top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" w:type="paragraph">
    <w:name w:val="x-tip-top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" w:type="paragraph">
    <w:name w:val="x-tip-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" w:type="paragraph">
    <w:name w:val="x-tip-f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" w:type="paragraph">
    <w:name w:val="x-tip-f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" w:type="paragraph">
    <w:name w:val="x-tip-bd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" w:type="paragraph">
    <w:name w:val="x-tip-bd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" w:type="paragraph">
    <w:name w:val="x-tool-togg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btns-center" w:type="paragraph">
    <w:name w:val="x-form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" w:type="paragraph">
    <w:name w:val="x-grid3-td-na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" w:type="paragraph">
    <w:name w:val="x-tip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" w:type="paragraph">
    <w:name w:val="x-tip-b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" w:type="paragraph">
    <w:name w:val="my-list-item-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" w:type="paragraph">
    <w:name w:val="my-list-item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" w:type="paragraph">
    <w:name w:val="my-list-item-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thumbnails" w:type="paragraph">
    <w:name w:val="galleria-thumbnai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" w:type="paragraph">
    <w:name w:val="galleria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hidden" w:type="paragraph">
    <w:name w:val="hidd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bar-page-first" w:type="paragraph">
    <w:name w:val="x-tbar-page-fir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" w:type="paragraph">
    <w:name w:val="x-tbar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" w:type="paragraph">
    <w:name w:val="x-tbar-page-l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" w:type="paragraph">
    <w:name w:val="x-tbar-page-n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" w:type="paragraph">
    <w:name w:val="x-tbar-page-pre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it" w:type="paragraph">
    <w:name w:val="icon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top" w:type="paragraph">
    <w:name w:val="arrow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bottom" w:type="paragraph">
    <w:name w:val="arrow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up" w:type="paragraph">
    <w:name w:val="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wn" w:type="paragraph">
    <w:name w:val="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left" w:type="paragraph">
    <w:name w:val="arrow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left" w:type="paragraph">
    <w:name w:val="arrow-double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right" w:type="paragraph">
    <w:name w:val="arrow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right" w:type="paragraph">
    <w:name w:val="arrow-double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asc" w:type="paragraph">
    <w:name w:val="my-icon-a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desc" w:type="paragraph">
    <w:name w:val="my-icon-de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sel" w:type="paragraph">
    <w:name w:val="my-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panel" w:type="paragraph">
    <w:name w:val="x-grid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inner" w:type="paragraph">
    <w:name w:val="x-grid3-hea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croller" w:type="paragraph">
    <w:name w:val="x-grid3-scroll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ter" w:type="paragraph">
    <w:name w:val="icon-fil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" w:type="paragraph">
    <w:name w:val="icon-hou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-link" w:type="paragraph">
    <w:name w:val="icon-house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pplication-home" w:type="paragraph">
    <w:name w:val="icon-application-ho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humb-up" w:type="paragraph">
    <w:name w:val="icon-thumb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spaper" w:type="paragraph">
    <w:name w:val="icon-newspap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ook" w:type="paragraph">
    <w:name w:val="icon-bo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old-medal" w:type="paragraph">
    <w:name w:val="icon-gold-meda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-link" w:type="paragraph">
    <w:name w:val="icon-world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icture" w:type="paragraph">
    <w:name w:val="icon-pic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port" w:type="paragraph">
    <w:name w:val="icon-repo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m" w:type="paragraph">
    <w:name w:val="icon-fil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ick" w:type="paragraph">
    <w:name w:val="icon-t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" w:type="paragraph">
    <w:name w:val="icon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dd" w:type="paragraph">
    <w:name w:val="icon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" w:type="paragraph">
    <w:name w:val="icon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" w:type="paragraph">
    <w:name w:val="icon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able" w:type="paragraph">
    <w:name w:val="icon-tab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st" w:type="paragraph">
    <w:name w:val="icon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rm" w:type="paragraph">
    <w:name w:val="icon-for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earch" w:type="paragraph">
    <w:name w:val="icon-sear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view" w:type="paragraph">
    <w:name w:val="icon-vie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xt-bullets" w:type="paragraph">
    <w:name w:val="icon-text-bullet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ngepasswd" w:type="paragraph">
    <w:name w:val="icon-changepassw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ser" w:type="paragraph">
    <w:name w:val="icon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" w:type="paragraph">
    <w:name w:val="icon-gro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ck" w:type="paragraph">
    <w:name w:val="icon-lo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" w:type="paragraph">
    <w:name w:val="icon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rt-bar" w:type="paragraph">
    <w:name w:val="icon-chart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pdf" w:type="paragraph">
    <w:name w:val="icon-file-pd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shipment" w:type="paragraph">
    <w:name w:val="icon-file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edit" w:type="paragraph">
    <w:name w:val="icon-file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file" w:type="paragraph">
    <w:name w:val="icon-linked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" w:type="paragraph">
    <w:name w:val="icon-requ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shipment" w:type="paragraph">
    <w:name w:val="icon-request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edit" w:type="paragraph">
    <w:name w:val="icon-reques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multiple" w:type="paragraph">
    <w:name w:val="icon-request-multip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information" w:type="paragraph">
    <w:name w:val="icon-inform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oney" w:type="paragraph">
    <w:name w:val="icon-mone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" w:type="paragraph">
    <w:name w:val="icon-m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rcel-identification" w:type="paragraph">
    <w:name w:val="icon-parcel-identific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world" w:type="paragraph">
    <w:name w:val="icon-page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stack" w:type="paragraph">
    <w:name w:val="icon-page-st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rench" w:type="paragraph">
    <w:name w:val="icon-wren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lder-user" w:type="paragraph">
    <w:name w:val="icon-folder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" w:type="paragraph">
    <w:name w:val="icon-docu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download" w:type="paragraph">
    <w:name w:val="icon-document-down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upload" w:type="paragraph">
    <w:name w:val="icon-document-up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etter-open" w:type="paragraph">
    <w:name w:val="icon-lett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" w:type="paragraph">
    <w:name w:val="icon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ilding" w:type="paragraph">
    <w:name w:val="icon-buil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ricks" w:type="paragraph">
    <w:name w:val="icon-brick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fresh" w:type="paragraph">
    <w:name w:val="icon-refres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" w:type="paragraph">
    <w:name w:val="icon-pr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" w:type="paragraph">
    <w:name w:val="icon-p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lendar" w:type="paragraph">
    <w:name w:val="icon-calend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ghtning" w:type="paragraph">
    <w:name w:val="icon-light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find" w:type="paragraph">
    <w:name w:val="icon-page-fi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mail" w:type="paragraph">
    <w:name w:val="icon-emai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-entry" w:type="paragraph">
    <w:name w:val="icon-new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entry" w:type="paragraph">
    <w:name w:val="icon-linked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-entry" w:type="paragraph">
    <w:name w:val="icon-prin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ctivate-entry" w:type="paragraph">
    <w:name w:val="icon-activa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-entry" w:type="paragraph">
    <w:name w:val="icon-cancel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-entry" w:type="paragraph">
    <w:name w:val="icon-dele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-entry" w:type="paragraph">
    <w:name w:val="icon-edi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ctivate" w:type="paragraph">
    <w:name w:val="icon-unit-activ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dd" w:type="paragraph">
    <w:name w:val="icon-unit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writeoff" w:type="paragraph">
    <w:name w:val="icon-unit-writeof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delete" w:type="paragraph">
    <w:name w:val="icon-unit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transfer" w:type="paragraph">
    <w:name w:val="icon-unit-transf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" w:type="paragraph">
    <w:name w:val="icon-un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edit" w:type="paragraph">
    <w:name w:val="icon-uni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cancel" w:type="paragraph">
    <w:name w:val="icon-unit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in" w:type="paragraph">
    <w:name w:val="icon-zoom-i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out" w:type="paragraph">
    <w:name w:val="icon-zoom-o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1sheet" w:type="paragraph">
    <w:name w:val="icon-a1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2sheet" w:type="paragraph">
    <w:name w:val="icon-a2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sheet" w:type="paragraph">
    <w:name w:val="icon-b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sheet" w:type="paragraph">
    <w:name w:val="icon-c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sterisk" w:type="paragraph">
    <w:name w:val="icon-asteris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xpand" w:type="paragraph">
    <w:name w:val="icon-expa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llapse" w:type="paragraph">
    <w:name w:val="icon-collap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go" w:type="paragraph">
    <w:name w:val="icon-map-g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delete" w:type="paragraph">
    <w:name w:val="icon-map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edit" w:type="paragraph">
    <w:name w:val="icon-map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magnify" w:type="paragraph">
    <w:name w:val="icon-map-magnif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up" w:type="paragraph">
    <w:name w:val="icon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down" w:type="paragraph">
    <w:name w:val="icon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up" w:type="paragraph">
    <w:name w:val="icon-bullet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down" w:type="paragraph">
    <w:name w:val="icon-bullet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ack" w:type="paragraph">
    <w:name w:val="icon-b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mplete" w:type="paragraph">
    <w:name w:val="icon-comp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ntinue" w:type="paragraph">
    <w:name w:val="icon-continu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" w:type="paragraph">
    <w:name w:val="icon-sa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" w:type="paragraph">
    <w:name w:val="icon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-and-cancel" w:type="paragraph">
    <w:name w:val="icon-save-and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rminate" w:type="paragraph">
    <w:name w:val="icon-termin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igital-signature" w:type="paragraph">
    <w:name w:val="icon-digital-signa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-add" w:type="paragraph">
    <w:name w:val="icon-group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ok" w:type="paragraph">
    <w:name w:val="icon-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rning" w:type="paragraph">
    <w:name w:val="icon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rror" w:type="paragraph">
    <w:name w:val="icon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ading" w:type="paragraph">
    <w:name w:val="icon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dialog-warning" w:type="paragraph">
    <w:name w:val="dialog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" w:type="paragraph">
    <w:name w:val="x-date-active-h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" w:type="paragraph">
    <w:name w:val="galleria-info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" w:type="character">
    <w:name w:val="x-tab-strip-text"/>
    <w:basedOn w:val="Zadanifontodlomka"/>
    <w:rsid w:val="006C5B01"/>
  </w:style>
  <w:style w:customStyle="true" w:styleId="grid13" w:type="paragraph">
    <w:name w:val="grid_1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1" w:type="paragraph">
    <w:name w:val="grid_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1" w:type="paragraph">
    <w:name w:val="grid_3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1" w:type="paragraph">
    <w:name w:val="grid_4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1" w:type="paragraph">
    <w:name w:val="grid_5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1" w:type="paragraph">
    <w:name w:val="grid_6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1" w:type="paragraph">
    <w:name w:val="grid_7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1" w:type="paragraph">
    <w:name w:val="grid_8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1" w:type="paragraph">
    <w:name w:val="grid_9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1" w:type="paragraph">
    <w:name w:val="grid_10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1" w:type="paragraph">
    <w:name w:val="grid_1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1" w:type="paragraph">
    <w:name w:val="grid_1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prefix12" w:type="paragraph">
    <w:name w:val="pre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1" w:type="paragraph">
    <w:name w:val="pre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1" w:type="paragraph">
    <w:name w:val="pre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1" w:type="paragraph">
    <w:name w:val="pre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1" w:type="paragraph">
    <w:name w:val="pre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1" w:type="paragraph">
    <w:name w:val="pre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1" w:type="paragraph">
    <w:name w:val="pre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1" w:type="paragraph">
    <w:name w:val="pre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1" w:type="paragraph">
    <w:name w:val="pre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1" w:type="paragraph">
    <w:name w:val="pre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1" w:type="paragraph">
    <w:name w:val="pre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2" w:type="paragraph">
    <w:name w:val="suf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1" w:type="paragraph">
    <w:name w:val="suf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1" w:type="paragraph">
    <w:name w:val="suf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1" w:type="paragraph">
    <w:name w:val="suf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1" w:type="paragraph">
    <w:name w:val="suf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1" w:type="paragraph">
    <w:name w:val="suf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1" w:type="paragraph">
    <w:name w:val="suf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1" w:type="paragraph">
    <w:name w:val="suf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1" w:type="paragraph">
    <w:name w:val="suf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1" w:type="paragraph">
    <w:name w:val="suf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1" w:type="paragraph">
    <w:name w:val="suf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estimonial1" w:type="paragraph">
    <w:name w:val="testimonial1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cont1" w:type="paragraph">
    <w:name w:val="cont1"/>
    <w:basedOn w:val="Normal"/>
    <w:rsid w:val="006C5B01"/>
    <w:pPr>
      <w:pBdr>
        <w:top w:space="5" w:sz="6" w:color="CCCCCC" w:val="single"/>
        <w:left w:space="5" w:sz="6" w:color="CCCCCC" w:val="single"/>
        <w:bottom w:space="5" w:sz="6" w:color="CCCCCC" w:val="single"/>
        <w:right w:space="5" w:sz="6" w:color="CCCCCC" w:val="single"/>
      </w:pBdr>
      <w:shd w:fill="F9F9F9" w:color="auto" w:val="clear"/>
      <w:spacing w:lineRule="atLeast" w:line="384" w:after="180" w:beforeAutospacing="true" w:before="100"/>
    </w:pPr>
    <w:rPr>
      <w:rFonts w:hAnsi="Times New Roman" w:ascii="Times New Roman"/>
      <w:szCs w:val="24"/>
      <w:lang w:val="hr-HR"/>
    </w:rPr>
  </w:style>
  <w:style w:customStyle="true" w:styleId="galleria-image1" w:type="paragraph">
    <w:name w:val="galleria-image1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50"/>
    </w:pPr>
    <w:rPr>
      <w:rFonts w:hAnsi="Times New Roman" w:ascii="Times New Roman"/>
      <w:sz w:val="26"/>
      <w:szCs w:val="26"/>
      <w:lang w:val="hr-HR"/>
    </w:rPr>
  </w:style>
  <w:style w:customStyle="true" w:styleId="galleria-image2" w:type="paragraph">
    <w:name w:val="galleria-image2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20"/>
    </w:pPr>
    <w:rPr>
      <w:rFonts w:hAnsi="Times New Roman" w:ascii="Times New Roman"/>
      <w:sz w:val="26"/>
      <w:szCs w:val="26"/>
      <w:lang w:val="hr-HR"/>
    </w:rPr>
  </w:style>
  <w:style w:customStyle="true" w:styleId="galleria-thumbnails1" w:type="paragraph">
    <w:name w:val="galleria-thumbnails1"/>
    <w:basedOn w:val="Normal"/>
    <w:rsid w:val="006C5B01"/>
    <w:pPr>
      <w:spacing w:lineRule="atLeast" w:line="432" w:afterAutospacing="true" w:after="100" w:before="225"/>
    </w:pPr>
    <w:rPr>
      <w:rFonts w:hAnsi="Times New Roman" w:ascii="Times New Roman"/>
      <w:sz w:val="26"/>
      <w:szCs w:val="26"/>
      <w:lang w:val="hr-HR"/>
    </w:rPr>
  </w:style>
  <w:style w:customStyle="true" w:styleId="galleria-info1" w:type="paragraph">
    <w:name w:val="galleria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1" w:type="paragraph">
    <w:name w:val="galleria-info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1" w:type="paragraph">
    <w:name w:val="ext-shim1"/>
    <w:basedOn w:val="Normal"/>
    <w:rsid w:val="006C5B01"/>
    <w:pPr>
      <w:spacing w:lineRule="atLeast" w:line="432" w:afterAutospacing="true" w:after="100" w:before="45"/>
      <w:ind w:left="75"/>
    </w:pPr>
    <w:rPr>
      <w:rFonts w:hAnsi="Times New Roman" w:ascii="Times New Roman"/>
      <w:sz w:val="26"/>
      <w:szCs w:val="26"/>
      <w:lang w:val="hr-HR"/>
    </w:rPr>
  </w:style>
  <w:style w:customStyle="true" w:styleId="xstc1" w:type="paragraph">
    <w:name w:val="xs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1" w:type="paragraph">
    <w:name w:val="xs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1" w:type="paragraph">
    <w:name w:val="xs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1" w:type="paragraph">
    <w:name w:val="xs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1" w:type="paragraph">
    <w:name w:val="xs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1" w:type="paragraph">
    <w:name w:val="xs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1" w:type="paragraph">
    <w:name w:val="xs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1" w:type="paragraph">
    <w:name w:val="xs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1" w:type="paragraph">
    <w:name w:val="xs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1" w:type="paragraph">
    <w:name w:val="xsm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1" w:type="paragraph">
    <w:name w:val="x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1" w:type="paragraph">
    <w:name w:val="xs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1" w:type="paragraph">
    <w:name w:val="x-tab-strip-spacer1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2" w:type="paragraph">
    <w:name w:val="x-tab-strip-spacer2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3" w:type="paragraph">
    <w:name w:val="x-tab-strip-spacer3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4" w:type="paragraph">
    <w:name w:val="x-tab-strip-spacer4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text1" w:type="character">
    <w:name w:val="x-tab-strip-text1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right1" w:type="paragraph">
    <w:name w:val="x-tab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2" w:type="character">
    <w:name w:val="x-tab-strip-text2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strip-text3" w:type="character">
    <w:name w:val="x-tab-strip-text3"/>
    <w:basedOn w:val="Zadanifontodlomka"/>
    <w:rsid w:val="006C5B01"/>
    <w:rPr>
      <w:color w:val="111111"/>
    </w:rPr>
  </w:style>
  <w:style w:customStyle="true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true" w:styleId="x-tabs-text1" w:type="paragraph">
    <w:name w:val="x-tabs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AAAAAA"/>
      <w:sz w:val="26"/>
      <w:szCs w:val="26"/>
      <w:lang w:val="hr-HR"/>
    </w:rPr>
  </w:style>
  <w:style w:customStyle="true" w:styleId="x-tab-right2" w:type="paragraph">
    <w:name w:val="x-tab-right2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true" w:styleId="x-tab-right3" w:type="paragraph">
    <w:name w:val="x-tab-right3"/>
    <w:basedOn w:val="Normal"/>
    <w:rsid w:val="006C5B01"/>
    <w:pPr>
      <w:spacing w:lineRule="atLeast" w:line="432" w:afterAutospacing="true" w:after="100"/>
    </w:pPr>
    <w:rPr>
      <w:rFonts w:hAnsi="Times New Roman" w:ascii="Times New Roman"/>
      <w:sz w:val="26"/>
      <w:szCs w:val="26"/>
      <w:lang w:val="hr-HR"/>
    </w:rPr>
  </w:style>
  <w:style w:customStyle="true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true" w:styleId="x-tab-right4" w:type="paragraph">
    <w:name w:val="x-tab-righ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1" w:type="paragraph">
    <w:name w:val="x-tab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1" w:type="paragraph">
    <w:name w:val="x-tab-strip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5" w:type="paragraph">
    <w:name w:val="x-tab-righ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2" w:type="paragraph">
    <w:name w:val="x-tab-lef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3" w:type="paragraph">
    <w:name w:val="x-tab-lef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1" w:type="paragraph">
    <w:name w:val="x-tab-strip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ab-left4" w:type="paragraph">
    <w:name w:val="x-tab-lef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1" w:type="paragraph">
    <w:name w:val="x-tab-strip-wrap1"/>
    <w:basedOn w:val="Normal"/>
    <w:rsid w:val="006C5B01"/>
    <w:pPr>
      <w:spacing w:lineRule="atLeast" w:line="432" w:afterAutospacing="true" w:after="100" w:beforeAutospacing="true" w:before="100"/>
      <w:ind w:right="270" w:left="270"/>
    </w:pPr>
    <w:rPr>
      <w:rFonts w:hAnsi="Times New Roman" w:ascii="Times New Roman"/>
      <w:sz w:val="26"/>
      <w:szCs w:val="26"/>
      <w:lang w:val="hr-HR"/>
    </w:rPr>
  </w:style>
  <w:style w:customStyle="true" w:styleId="x-toolbar1" w:type="paragraph">
    <w:name w:val="x-toolbar1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2" w:type="paragraph">
    <w:name w:val="x-toolbar2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1" w:type="paragraph">
    <w:name w:val="x-form-text1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2" w:type="paragraph">
    <w:name w:val="x-form-text2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3" w:type="paragraph">
    <w:name w:val="x-form-text3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4" w:type="paragraph">
    <w:name w:val="x-form-text4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body1" w:type="paragraph">
    <w:name w:val="x-panel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2" w:type="paragraph">
    <w:name w:val="x-panel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1" w:type="paragraph">
    <w:name w:val="x-form-check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1" w:type="paragraph">
    <w:name w:val="x-form-radio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2" w:type="paragraph">
    <w:name w:val="x-form-check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2" w:type="paragraph">
    <w:name w:val="x-form-radio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1" w:type="paragraph">
    <w:name w:val="x-form-radio1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trigger1" w:type="paragraph">
    <w:name w:val="x-form-trigg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2" w:type="paragraph">
    <w:name w:val="x-form-trigger2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1" w:type="paragraph">
    <w:name w:val="x-form-date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1" w:type="paragraph">
    <w:name w:val="x-form-clear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1" w:type="paragraph">
    <w:name w:val="x-form-search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3" w:type="paragraph">
    <w:name w:val="x-form-trigger3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form-trigger4" w:type="paragraph">
    <w:name w:val="x-form-trigger4"/>
    <w:basedOn w:val="Normal"/>
    <w:rsid w:val="006C5B01"/>
    <w:pPr>
      <w:pBdr>
        <w:bottom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1" w:type="paragraph">
    <w:name w:val="x-form-trigger-ov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1" w:type="paragraph">
    <w:name w:val="x-form-trigger-click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1" w:type="paragraph">
    <w:name w:val="x-form-invalid1"/>
    <w:basedOn w:val="Normal"/>
    <w:rsid w:val="006C5B01"/>
    <w:pPr>
      <w:pBdr>
        <w:top w:space="0" w:sz="6" w:color="FF7870" w:val="single"/>
        <w:left w:space="0" w:sz="6" w:color="FF7870" w:val="single"/>
        <w:bottom w:space="0" w:sz="6" w:color="FF7870" w:val="single"/>
        <w:right w:space="0" w:sz="6" w:color="FF7870" w:val="single"/>
      </w:pBdr>
      <w:shd w:fill="FF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3" w:type="paragraph">
    <w:name w:val="x-form-check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3" w:type="paragraph">
    <w:name w:val="x-form-radio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1" w:type="paragraph">
    <w:name w:val="x-form-checkbox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element1" w:type="paragraph">
    <w:name w:val="x-form-elemen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tem1" w:type="paragraph">
    <w:name w:val="x-form-item1"/>
    <w:basedOn w:val="Normal"/>
    <w:rsid w:val="006C5B01"/>
    <w:pPr>
      <w:spacing w:lineRule="atLeast" w:line="432" w:after="3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field1" w:type="paragraph">
    <w:name w:val="x-form-field1"/>
    <w:basedOn w:val="Normal"/>
    <w:rsid w:val="006C5B01"/>
    <w:pPr>
      <w:spacing w:lineRule="atLeast" w:line="432"/>
    </w:pPr>
    <w:rPr>
      <w:rFonts w:cs="Arial"/>
      <w:sz w:val="17"/>
      <w:szCs w:val="17"/>
      <w:lang w:val="hr-HR"/>
    </w:rPr>
  </w:style>
  <w:style w:customStyle="true" w:styleId="x-form-text5" w:type="paragraph">
    <w:name w:val="x-form-text5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field2" w:type="paragraph">
    <w:name w:val="x-form-field2"/>
    <w:basedOn w:val="Normal"/>
    <w:rsid w:val="006C5B01"/>
    <w:pPr>
      <w:spacing w:lineRule="atLeast" w:line="432"/>
    </w:pPr>
    <w:rPr>
      <w:rFonts w:cs="Arial"/>
      <w:sz w:val="18"/>
      <w:szCs w:val="18"/>
      <w:lang w:val="hr-HR"/>
    </w:rPr>
  </w:style>
  <w:style w:customStyle="true" w:styleId="x-form-text6" w:type="paragraph">
    <w:name w:val="x-form-text6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7" w:type="paragraph">
    <w:name w:val="x-form-text7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1" w:type="paragraph">
    <w:name w:val="x-form-select-one1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num-field1" w:type="paragraph">
    <w:name w:val="x-form-num-field1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sz w:val="26"/>
      <w:szCs w:val="26"/>
      <w:lang w:val="hr-HR"/>
    </w:rPr>
  </w:style>
  <w:style w:customStyle="true" w:styleId="x-form-trigger5" w:type="paragraph">
    <w:name w:val="x-form-trigger5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1" w:type="paragraph">
    <w:name w:val="x-btn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form-btns-center1" w:type="paragraph">
    <w:name w:val="x-form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fieldset1" w:type="paragraph">
    <w:name w:val="x-fieldset1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1" w:type="paragraph">
    <w:name w:val="x-tool-toggle1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btn-text1" w:type="paragraph">
    <w:name w:val="x-btn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1" w:type="paragraph">
    <w:name w:val="x-btn-center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text2" w:type="paragraph">
    <w:name w:val="x-btn-tex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3" w:type="paragraph">
    <w:name w:val="x-btn-tex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2" w:type="paragraph">
    <w:name w:val="x-btn-center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3" w:type="paragraph">
    <w:name w:val="x-btn-center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4" w:type="paragraph">
    <w:name w:val="x-btn-center4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1" w:type="paragraph">
    <w:name w:val="x-btn-lef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1" w:type="paragraph">
    <w:name w:val="x-btn-righ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5" w:type="paragraph">
    <w:name w:val="x-btn-center5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3" w:type="paragraph">
    <w:name w:val="x-toolbar3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4" w:type="paragraph">
    <w:name w:val="x-toolbar4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1" w:type="paragraph">
    <w:name w:val="x-item-disable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btn-left2" w:type="paragraph">
    <w:name w:val="x-btn-lef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2" w:type="paragraph">
    <w:name w:val="x-btn-righ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6" w:type="paragraph">
    <w:name w:val="x-btn-center6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3" w:type="paragraph">
    <w:name w:val="x-btn-lef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3" w:type="paragraph">
    <w:name w:val="x-btn-righ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7" w:type="paragraph">
    <w:name w:val="x-btn-center7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4" w:type="paragraph">
    <w:name w:val="x-btn-lef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5" w:type="paragraph">
    <w:name w:val="x-btn-lef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6" w:type="paragraph">
    <w:name w:val="x-btn-lef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4" w:type="paragraph">
    <w:name w:val="x-btn-righ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5" w:type="paragraph">
    <w:name w:val="x-btn-righ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6" w:type="paragraph">
    <w:name w:val="x-btn-righ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8" w:type="paragraph">
    <w:name w:val="x-btn-center8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9" w:type="paragraph">
    <w:name w:val="x-btn-center9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0" w:type="paragraph">
    <w:name w:val="x-btn-center10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ytb-text1" w:type="paragraph">
    <w:name w:val="yt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1" w:type="paragraph">
    <w:name w:val="ytb-sep1"/>
    <w:basedOn w:val="Normal"/>
    <w:rsid w:val="006C5B01"/>
    <w:pPr>
      <w:spacing w:lineRule="atLeast" w:line="432"/>
      <w:ind w:right="30" w:left="30"/>
    </w:pPr>
    <w:rPr>
      <w:rFonts w:hAnsi="Times New Roman" w:ascii="Times New Roman"/>
      <w:sz w:val="2"/>
      <w:szCs w:val="2"/>
      <w:lang w:val="hr-HR"/>
    </w:rPr>
  </w:style>
  <w:style w:customStyle="true" w:styleId="ytb-spacer1" w:type="paragraph">
    <w:name w:val="ytb-spac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1" w:type="paragraph">
    <w:name w:val="x-tbar-load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first1" w:type="paragraph">
    <w:name w:val="x-tbar-page-fir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1" w:type="paragraph">
    <w:name w:val="x-tbar-page-l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1" w:type="paragraph">
    <w:name w:val="x-tbar-page-n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1" w:type="paragraph">
    <w:name w:val="x-tbar-page-prev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1" w:type="paragraph">
    <w:name w:val="x-status-text1"/>
    <w:basedOn w:val="Normal"/>
    <w:rsid w:val="006C5B01"/>
    <w:pPr>
      <w:spacing w:lineRule="atLeast" w:line="315"/>
    </w:pPr>
    <w:rPr>
      <w:rFonts w:cs="Tahoma" w:hAnsi="Tahoma" w:ascii="Tahoma"/>
      <w:color w:val="000000"/>
      <w:sz w:val="18"/>
      <w:szCs w:val="18"/>
      <w:lang w:val="hr-HR"/>
    </w:rPr>
  </w:style>
  <w:style w:customStyle="true" w:styleId="x-status-busy1" w:type="paragraph">
    <w:name w:val="x-status-bus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1" w:type="paragraph">
    <w:name w:val="x-status-text-panel1"/>
    <w:basedOn w:val="Normal"/>
    <w:rsid w:val="006C5B01"/>
    <w:pPr>
      <w:pBdr>
        <w:top w:space="2" w:sz="6" w:color="99BBE8" w:val="single"/>
        <w:left w:space="4" w:sz="6" w:color="99BBE8" w:val="single"/>
        <w:bottom w:space="2" w:sz="6" w:color="FFFFFF" w:val="single"/>
        <w:right w:space="6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1" w:type="paragraph">
    <w:name w:val="x-resizable-handle-east1"/>
    <w:basedOn w:val="Normal"/>
    <w:rsid w:val="006C5B01"/>
    <w:pPr>
      <w:spacing w:lineRule="atLeast" w:line="432" w:afterAutospacing="true" w:after="100" w:beforeAutospacing="true" w:before="100"/>
      <w:ind w:right="-15"/>
    </w:pPr>
    <w:rPr>
      <w:rFonts w:hAnsi="Times New Roman" w:ascii="Times New Roman"/>
      <w:sz w:val="26"/>
      <w:szCs w:val="26"/>
      <w:lang w:val="hr-HR"/>
    </w:rPr>
  </w:style>
  <w:style w:customStyle="true" w:styleId="x-resizable-handle-south1" w:type="paragraph">
    <w:name w:val="x-resizable-handle-south1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2" w:type="paragraph">
    <w:name w:val="x-resizable-handle-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3" w:type="paragraph">
    <w:name w:val="x-resizable-handle-eas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1" w:type="paragraph">
    <w:name w:val="x-resizable-handle-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2" w:type="paragraph">
    <w:name w:val="x-resizable-handle-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2" w:type="paragraph">
    <w:name w:val="x-resizable-handle-sou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3" w:type="paragraph">
    <w:name w:val="x-resizable-handle-south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1" w:type="paragraph">
    <w:name w:val="x-resizable-handle-north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2" w:type="paragraph">
    <w:name w:val="x-resizable-handle-nor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1" w:type="paragraph">
    <w:name w:val="x-resizable-handle-sou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2" w:type="paragraph">
    <w:name w:val="x-resizable-handle-sou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1" w:type="paragraph">
    <w:name w:val="x-resizable-handle-nor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2" w:type="paragraph">
    <w:name w:val="x-resizable-handle-nor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1" w:type="paragraph">
    <w:name w:val="x-resizable-handle-nor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2" w:type="paragraph">
    <w:name w:val="x-resizable-handle-nor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1" w:type="paragraph">
    <w:name w:val="x-resizable-handle-sou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2" w:type="paragraph">
    <w:name w:val="x-resizable-handle-sou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3" w:type="paragraph">
    <w:name w:val="x-panel-body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1" w:type="paragraph">
    <w:name w:val="x-grid3-marker-h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1" w:type="paragraph">
    <w:name w:val="x-grid3-mar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1" w:type="paragraph">
    <w:name w:val="x-grid3-cell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1" w:type="paragraph">
    <w:name w:val="x-grid3-h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2" w:type="paragraph">
    <w:name w:val="x-grid3-cell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2" w:type="paragraph">
    <w:name w:val="x-grid3-hd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1" w:type="paragraph">
    <w:name w:val="x-grid3-header-pop-inner1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2" w:type="paragraph">
    <w:name w:val="x-grid3-header-pop-inner2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3" w:type="paragraph">
    <w:name w:val="x-grid3-hd-inner3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4" w:type="paragraph">
    <w:name w:val="x-grid3-hd-inner4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5" w:type="paragraph">
    <w:name w:val="x-grid3-hd-inner5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6" w:type="paragraph">
    <w:name w:val="x-grid3-hd-inner6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1" w:type="paragraph">
    <w:name w:val="x-grid3-sort-icon1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sort-icon2" w:type="paragraph">
    <w:name w:val="x-grid3-sort-icon2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hd-inner7" w:type="paragraph">
    <w:name w:val="x-grid3-hd-inner7"/>
    <w:basedOn w:val="Normal"/>
    <w:rsid w:val="006C5B01"/>
    <w:pPr>
      <w:pBdr>
        <w:top w:space="2" w:sz="6" w:color="AACCF6" w:val="single"/>
        <w:left w:space="2" w:sz="6" w:color="AACCF6" w:val="single"/>
        <w:bottom w:space="2" w:sz="6" w:color="AACCF6" w:val="single"/>
        <w:right w:space="2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text1" w:type="paragraph">
    <w:name w:val="x-grid3-cell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toolbar5" w:type="paragraph">
    <w:name w:val="x-toolbar5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6" w:type="paragraph">
    <w:name w:val="x-toolbar6"/>
    <w:basedOn w:val="Normal"/>
    <w:rsid w:val="006C5B01"/>
    <w:pPr>
      <w:pBdr>
        <w:top w:space="2" w:sz="6" w:color="A9BFD3" w:val="single"/>
        <w:lef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1" w:type="paragraph">
    <w:name w:val="x-grid3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3" w:type="paragraph">
    <w:name w:val="x-grid3-cell-inner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1" w:type="paragraph">
    <w:name w:val="x-grid3-td-name1"/>
    <w:basedOn w:val="Normal"/>
    <w:rsid w:val="006C5B01"/>
    <w:pPr>
      <w:pBdr>
        <w:righ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1" w:type="paragraph">
    <w:name w:val="x-menu-item-icon1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2" w:type="paragraph">
    <w:name w:val="x-menu-item-icon2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3" w:type="paragraph">
    <w:name w:val="x-menu-item-icon3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4" w:type="paragraph">
    <w:name w:val="x-menu-item-icon4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grid3-dd-wrap1" w:type="paragraph">
    <w:name w:val="x-grid3-dd-wra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1" w:type="paragraph">
    <w:name w:val="x-grid3-hd-btn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2" w:type="paragraph">
    <w:name w:val="x-grid3-hd-btn2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1" w:type="paragraph">
    <w:name w:val="x-grid3-td-expan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1" w:type="paragraph">
    <w:name w:val="x-grid3-td-chec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1" w:type="paragraph">
    <w:name w:val="x-grid3-td-number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4" w:type="paragraph">
    <w:name w:val="x-grid3-cell-inner4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grid3-td-numberer2" w:type="paragraph">
    <w:name w:val="x-grid3-td-number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2" w:type="paragraph">
    <w:name w:val="x-grid3-td-check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2" w:type="paragraph">
    <w:name w:val="x-grid3-td-expan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1" w:type="paragraph">
    <w:name w:val="x-grid-group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d-drag-ghost1" w:type="paragraph">
    <w:name w:val="x-dd-drag-ghos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1" w:type="paragraph">
    <w:name w:val="x-dd-drop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2" w:type="paragraph">
    <w:name w:val="x-dd-drop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3" w:type="paragraph">
    <w:name w:val="x-dd-drop-icon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4" w:type="paragraph">
    <w:name w:val="x-panel-body4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1" w:type="paragraph">
    <w:name w:val="x-tree-node-icon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2" w:type="paragraph">
    <w:name w:val="x-tree-node-icon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3" w:type="paragraph">
    <w:name w:val="x-tree-node-icon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4" w:type="paragraph">
    <w:name w:val="x-tree-node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5" w:type="paragraph">
    <w:name w:val="x-tree-node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elbow1" w:type="paragraph">
    <w:name w:val="x-tree-elbow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1" w:type="paragraph">
    <w:name w:val="x-tree-elbow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1" w:type="paragraph">
    <w:name w:val="x-tree-elbow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1" w:type="paragraph">
    <w:name w:val="x-tree-elbow-end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1" w:type="paragraph">
    <w:name w:val="x-tree-elbow-end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1" w:type="paragraph">
    <w:name w:val="x-tree-elbow-end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1" w:type="paragraph">
    <w:name w:val="x-tree-elbow-line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2" w:type="paragraph">
    <w:name w:val="x-tree-elbow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2" w:type="paragraph">
    <w:name w:val="x-tree-elbow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2" w:type="paragraph">
    <w:name w:val="x-tree-elbow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2" w:type="paragraph">
    <w:name w:val="x-tree-elbow-end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2" w:type="paragraph">
    <w:name w:val="x-tree-elbow-end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2" w:type="paragraph">
    <w:name w:val="x-tree-elbow-end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2" w:type="paragraph">
    <w:name w:val="x-tree-elbow-line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3" w:type="paragraph">
    <w:name w:val="x-tree-elbow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3" w:type="paragraph">
    <w:name w:val="x-tree-elbow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3" w:type="paragraph">
    <w:name w:val="x-tree-elbow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3" w:type="paragraph">
    <w:name w:val="x-tree-elbow-end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3" w:type="paragraph">
    <w:name w:val="x-tree-elbow-end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3" w:type="paragraph">
    <w:name w:val="x-tree-elbow-end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3" w:type="paragraph">
    <w:name w:val="x-tree-elbow-line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nline-icon1" w:type="paragraph">
    <w:name w:val="x-tree-node-inline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1" w:type="paragraph">
    <w:name w:val="x-tree-node-over1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1" w:type="paragraph">
    <w:name w:val="x-tree-selected1"/>
    <w:basedOn w:val="Normal"/>
    <w:rsid w:val="006C5B01"/>
    <w:pPr>
      <w:shd w:fill="D9E8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4" w:type="paragraph">
    <w:name w:val="x-dd-drop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5" w:type="paragraph">
    <w:name w:val="x-dd-drop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6" w:type="paragraph">
    <w:name w:val="x-dd-drop-icon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7" w:type="paragraph">
    <w:name w:val="x-dd-drop-icon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left7" w:type="paragraph">
    <w:name w:val="x-btn-lef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center11" w:type="paragraph">
    <w:name w:val="x-btn-center1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right7" w:type="paragraph">
    <w:name w:val="x-btn-righ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text4" w:type="paragraph">
    <w:name w:val="x-btn-tex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date-active1" w:type="paragraph">
    <w:name w:val="x-date-activ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menu-item1" w:type="paragraph">
    <w:name w:val="x-menu-item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15"/>
      <w:szCs w:val="15"/>
      <w:lang w:val="hr-HR"/>
    </w:rPr>
  </w:style>
  <w:style w:customStyle="true" w:styleId="x-menu-item-icon5" w:type="paragraph">
    <w:name w:val="x-menu-item-icon5"/>
    <w:basedOn w:val="Normal"/>
    <w:rsid w:val="006C5B01"/>
    <w:pPr>
      <w:spacing w:lineRule="atLeast" w:line="432"/>
      <w:ind w:right="75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ip-close1" w:type="paragraph">
    <w:name w:val="x-tip-close1"/>
    <w:basedOn w:val="Normal"/>
    <w:rsid w:val="006C5B01"/>
    <w:pPr>
      <w:spacing w:lineRule="atLeast" w:line="432" w:after="30"/>
      <w:ind w:left="30"/>
    </w:pPr>
    <w:rPr>
      <w:rFonts w:hAnsi="Times New Roman" w:ascii="Times New Roman"/>
      <w:vanish/>
      <w:sz w:val="26"/>
      <w:szCs w:val="26"/>
      <w:lang w:val="hr-HR"/>
    </w:rPr>
  </w:style>
  <w:style w:customStyle="true" w:styleId="x-tip-tc1" w:type="paragraph">
    <w:name w:val="x-tip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1" w:type="paragraph">
    <w:name w:val="x-tip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1" w:type="paragraph">
    <w:name w:val="x-tip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1" w:type="paragraph">
    <w:name w:val="x-tip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1" w:type="paragraph">
    <w:name w:val="x-tip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1" w:type="paragraph">
    <w:name w:val="x-tip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1" w:type="paragraph">
    <w:name w:val="x-tip-mc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ip-ml1" w:type="paragraph">
    <w:name w:val="x-tip-ml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1" w:type="paragraph">
    <w:name w:val="x-tip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1" w:type="paragraph">
    <w:name w:val="x-tip-head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tc2" w:type="paragraph">
    <w:name w:val="x-tip-t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header-text1" w:type="paragraph">
    <w:name w:val="x-tip-header-text1"/>
    <w:basedOn w:val="Normal"/>
    <w:rsid w:val="006C5B01"/>
    <w:pPr>
      <w:spacing w:lineRule="atLeast" w:line="432" w:after="30"/>
    </w:pPr>
    <w:rPr>
      <w:rFonts w:cs="Tahoma" w:hAnsi="Tahoma" w:ascii="Tahoma"/>
      <w:b/>
      <w:bCs/>
      <w:color w:val="444444"/>
      <w:sz w:val="17"/>
      <w:szCs w:val="17"/>
      <w:lang w:val="hr-HR"/>
    </w:rPr>
  </w:style>
  <w:style w:customStyle="true" w:styleId="x-tip-body1" w:type="paragraph">
    <w:name w:val="x-tip-body1"/>
    <w:basedOn w:val="Normal"/>
    <w:rsid w:val="006C5B01"/>
    <w:pPr>
      <w:spacing w:lineRule="atLeast" w:line="210" w:afterAutospacing="true" w:after="100" w:beforeAutospacing="true" w:before="100"/>
    </w:pPr>
    <w:rPr>
      <w:rFonts w:cs="Tahoma" w:hAnsi="Tahoma" w:ascii="Tahoma"/>
      <w:color w:val="444444"/>
      <w:sz w:val="17"/>
      <w:szCs w:val="17"/>
      <w:lang w:val="hr-HR"/>
    </w:rPr>
  </w:style>
  <w:style w:customStyle="true" w:styleId="loading-indicator1" w:type="paragraph">
    <w:name w:val="loading-indicator1"/>
    <w:basedOn w:val="Normal"/>
    <w:rsid w:val="006C5B01"/>
    <w:pPr>
      <w:spacing w:lineRule="atLeast" w:line="240"/>
    </w:pPr>
    <w:rPr>
      <w:rFonts w:hAnsi="Times New Roman" w:ascii="Times New Roman"/>
      <w:sz w:val="17"/>
      <w:szCs w:val="17"/>
      <w:lang w:val="hr-HR"/>
    </w:rPr>
  </w:style>
  <w:style w:customStyle="true" w:styleId="x-tip-tc3" w:type="paragraph">
    <w:name w:val="x-tip-tc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2" w:type="paragraph">
    <w:name w:val="x-tip-t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2" w:type="paragraph">
    <w:name w:val="x-tip-t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2" w:type="paragraph">
    <w:name w:val="x-tip-b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2" w:type="paragraph">
    <w:name w:val="x-tip-b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2" w:type="paragraph">
    <w:name w:val="x-tip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2" w:type="paragraph">
    <w:name w:val="x-tip-m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2" w:type="paragraph">
    <w:name w:val="x-tip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6" w:type="paragraph">
    <w:name w:val="x-menu-item-icon6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7" w:type="paragraph">
    <w:name w:val="x-menu-item-icon7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8" w:type="paragraph">
    <w:name w:val="x-menu-item-icon8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9" w:type="paragraph">
    <w:name w:val="x-menu-item-icon9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color-palette1" w:type="paragraph">
    <w:name w:val="x-color-palette1"/>
    <w:basedOn w:val="Normal"/>
    <w:rsid w:val="006C5B01"/>
    <w:pPr>
      <w:spacing w:lineRule="atLeast" w:line="432" w:afterAutospacing="true" w:after="100" w:beforeAutospacing="true" w:before="100"/>
      <w:ind w:right="60" w:left="390"/>
    </w:pPr>
    <w:rPr>
      <w:rFonts w:hAnsi="Times New Roman" w:ascii="Times New Roman"/>
      <w:sz w:val="26"/>
      <w:szCs w:val="26"/>
      <w:lang w:val="hr-HR"/>
    </w:rPr>
  </w:style>
  <w:style w:customStyle="true" w:styleId="x-date-picker1" w:type="paragraph">
    <w:name w:val="x-date-picker1"/>
    <w:basedOn w:val="Normal"/>
    <w:rsid w:val="006C5B01"/>
    <w:pPr>
      <w:pBdr>
        <w:top w:space="0" w:sz="6" w:color="A3BAD9" w:val="single"/>
        <w:left w:space="0" w:sz="6" w:color="A3BAD9" w:val="single"/>
        <w:bottom w:space="0" w:sz="6" w:color="A3BAD9" w:val="single"/>
        <w:right w:space="0" w:sz="6" w:color="A3BAD9" w:val="single"/>
      </w:pBdr>
      <w:shd w:fill="FFFFFF" w:color="auto" w:val="clear"/>
      <w:spacing w:lineRule="atLeast" w:line="432" w:after="30" w:before="30"/>
      <w:ind w:right="60" w:left="390"/>
    </w:pPr>
    <w:rPr>
      <w:rFonts w:hAnsi="Times New Roman" w:ascii="Times New Roman"/>
      <w:sz w:val="17"/>
      <w:szCs w:val="17"/>
      <w:lang w:val="hr-HR"/>
    </w:rPr>
  </w:style>
  <w:style w:customStyle="true" w:styleId="x-color-palette2" w:type="paragraph">
    <w:name w:val="x-color-palette2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date-picker2" w:type="paragraph">
    <w:name w:val="x-date-picker2"/>
    <w:basedOn w:val="Normal"/>
    <w:rsid w:val="006C5B01"/>
    <w:pPr>
      <w:shd w:fill="FFFFFF" w:color="auto" w:val="clear"/>
      <w:spacing w:lineRule="atLeast" w:line="432"/>
    </w:pPr>
    <w:rPr>
      <w:rFonts w:hAnsi="Times New Roman" w:ascii="Times New Roman"/>
      <w:sz w:val="17"/>
      <w:szCs w:val="17"/>
      <w:lang w:val="hr-HR"/>
    </w:rPr>
  </w:style>
  <w:style w:customStyle="true" w:styleId="x-menu-item-checked1" w:type="paragraph">
    <w:name w:val="x-menu-item-check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1" w:type="paragraph">
    <w:name w:val="x-box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1" w:type="paragraph">
    <w:name w:val="x-box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1" w:type="paragraph">
    <w:name w:val="x-box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1" w:type="paragraph">
    <w:name w:val="x-box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1" w:type="paragraph">
    <w:name w:val="x-box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1" w:type="paragraph">
    <w:name w:val="x-box-mc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tc1" w:type="paragraph">
    <w:name w:val="x-box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1" w:type="paragraph">
    <w:name w:val="x-box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r1" w:type="paragraph">
    <w:name w:val="x-box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1" w:type="paragraph">
    <w:name w:val="x-combo-list-inner1"/>
    <w:basedOn w:val="Normal"/>
    <w:rsid w:val="006C5B01"/>
    <w:pPr>
      <w:pBdr>
        <w:bottom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1" w:type="paragraph">
    <w:name w:val="x-combo-select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7" w:type="paragraph">
    <w:name w:val="x-toolbar7"/>
    <w:basedOn w:val="Normal"/>
    <w:rsid w:val="006C5B01"/>
    <w:pPr>
      <w:pBdr>
        <w:top w:space="2" w:sz="6" w:color="98C0F4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tem1" w:type="paragraph">
    <w:name w:val="x-combo-list-item1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oolbar8" w:type="paragraph">
    <w:name w:val="x-toolbar8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9" w:type="paragraph">
    <w:name w:val="x-toolbar9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0" w:type="paragraph">
    <w:name w:val="x-toolbar10"/>
    <w:basedOn w:val="Normal"/>
    <w:rsid w:val="006C5B01"/>
    <w:pPr>
      <w:pBdr>
        <w:top w:space="2" w:sz="6" w:color="D0D0D0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1" w:type="paragraph">
    <w:name w:val="x-toolbar11"/>
    <w:basedOn w:val="Normal"/>
    <w:rsid w:val="006C5B01"/>
    <w:pPr>
      <w:pBdr>
        <w:top w:space="2" w:sz="6" w:color="D0D0D0" w:val="single"/>
        <w:left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5" w:type="paragraph">
    <w:name w:val="x-panel-body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1" w:type="paragraph">
    <w:name w:val="x-panel-header1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icon1" w:type="paragraph">
    <w:name w:val="x-pane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2" w:type="paragraph">
    <w:name w:val="x-panel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1" w:type="paragraph">
    <w:name w:val="x-panel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1" w:type="paragraph">
    <w:name w:val="x-panel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c1" w:type="paragraph">
    <w:name w:val="x-window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1" w:type="paragraph">
    <w:name w:val="x-resizable-handle1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toolbar12" w:type="paragraph">
    <w:name w:val="x-toolbar12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3" w:type="paragraph">
    <w:name w:val="x-toolbar13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2" w:type="paragraph">
    <w:name w:val="x-btn2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panel-btns-center1" w:type="paragraph">
    <w:name w:val="x-panel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window-header1" w:type="paragraph">
    <w:name w:val="x-window-header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555555"/>
      <w:sz w:val="17"/>
      <w:szCs w:val="17"/>
      <w:lang w:val="hr-HR"/>
    </w:rPr>
  </w:style>
  <w:style w:customStyle="true" w:styleId="x-window-footer1" w:type="paragraph">
    <w:name w:val="x-window-foot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l1" w:type="paragraph">
    <w:name w:val="x-window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1" w:type="paragraph">
    <w:name w:val="x-window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l1" w:type="paragraph">
    <w:name w:val="x-window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1" w:type="paragraph">
    <w:name w:val="x-window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1" w:type="paragraph">
    <w:name w:val="x-window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1" w:type="paragraph">
    <w:name w:val="x-window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2" w:type="paragraph">
    <w:name w:val="x-window-foot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c1" w:type="paragraph">
    <w:name w:val="x-window-tc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1" w:type="paragraph">
    <w:name w:val="x-window-mc1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toolbar14" w:type="paragraph">
    <w:name w:val="x-toolbar14"/>
    <w:basedOn w:val="Normal"/>
    <w:rsid w:val="006C5B01"/>
    <w:pPr>
      <w:pBdr>
        <w:top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5" w:type="paragraph">
    <w:name w:val="x-toolbar15"/>
    <w:basedOn w:val="Normal"/>
    <w:rsid w:val="006C5B01"/>
    <w:pPr>
      <w:pBdr>
        <w:top w:space="2" w:sz="6" w:color="99BBE8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2" w:type="paragraph">
    <w:name w:val="x-window-tl2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3" w:type="paragraph">
    <w:name w:val="x-window-tl3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2" w:type="paragraph">
    <w:name w:val="x-resizable-handle2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window-mc2" w:type="paragraph">
    <w:name w:val="x-window-mc2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8E8E8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1" w:type="paragraph">
    <w:name w:val="x-window-body1"/>
    <w:basedOn w:val="Normal"/>
    <w:rsid w:val="006C5B01"/>
    <w:pPr>
      <w:pBdr>
        <w:top w:space="0" w:sz="6" w:color="EEEEEE" w:val="single"/>
        <w:left w:space="0" w:sz="6" w:color="EEEEEE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3" w:type="paragraph">
    <w:name w:val="x-window-mc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text5" w:type="paragraph">
    <w:name w:val="x-btn-tex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1" w:type="paragraph">
    <w:name w:val="x-tip-b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1" w:type="paragraph">
    <w:name w:val="x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1" w:type="paragraph">
    <w:name w:val="x-panel-header-noborder1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6" w:type="paragraph">
    <w:name w:val="x-toolbar16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7" w:type="paragraph">
    <w:name w:val="x-toolbar17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4" w:type="paragraph">
    <w:name w:val="x-window-mc4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-noborder1" w:type="paragraph">
    <w:name w:val="x-window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1" w:type="paragraph">
    <w:name w:val="x-tab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1" w:type="paragraph">
    <w:name w:val="x-tab-panel-head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1" w:type="paragraph">
    <w:name w:val="x-tab-panel-foot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8" w:type="paragraph">
    <w:name w:val="x-toolbar18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9" w:type="paragraph">
    <w:name w:val="x-toolbar19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1" w:type="paragraph">
    <w:name w:val="x-layout-collapsed1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1" w:type="paragraph">
    <w:name w:val="x-layout-collapsed-tools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2" w:type="paragraph">
    <w:name w:val="x-layout-collapsed-tools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1" w:type="paragraph">
    <w:name w:val="x-layout-mini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2" w:type="paragraph">
    <w:name w:val="x-layout-mini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3" w:type="paragraph">
    <w:name w:val="x-layout-mini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4" w:type="paragraph">
    <w:name w:val="x-layout-mini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5" w:type="paragraph">
    <w:name w:val="x-layout-mini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6" w:type="paragraph">
    <w:name w:val="x-layout-mini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7" w:type="paragraph">
    <w:name w:val="x-layout-mini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8" w:type="paragraph">
    <w:name w:val="x-layout-mini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-back1" w:type="paragraph">
    <w:name w:val="x-progress-text-back1"/>
    <w:basedOn w:val="Normal"/>
    <w:rsid w:val="006C5B01"/>
    <w:pPr>
      <w:spacing w:lineRule="atLeast" w:line="225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window-body2" w:type="paragraph">
    <w:name w:val="x-window-body2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1" w:type="paragraph">
    <w:name w:val="ext-m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window-header-text1" w:type="paragraph">
    <w:name w:val="x-window-header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ext-mb-input1" w:type="paragraph">
    <w:name w:val="ext-mb-input1"/>
    <w:basedOn w:val="Normal"/>
    <w:rsid w:val="006C5B01"/>
    <w:pP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ext-mb-textarea1" w:type="paragraph">
    <w:name w:val="ext-mb-textarea1"/>
    <w:basedOn w:val="Normal"/>
    <w:rsid w:val="006C5B01"/>
    <w:pPr>
      <w:spacing w:lineRule="atLeast" w:line="432" w:afterAutospacing="true" w:after="100" w:before="60"/>
    </w:pPr>
    <w:rPr>
      <w:rFonts w:cs="Tahoma" w:hAnsi="Tahoma" w:ascii="Tahoma"/>
      <w:sz w:val="18"/>
      <w:szCs w:val="18"/>
      <w:lang w:val="hr-HR"/>
    </w:rPr>
  </w:style>
  <w:style w:customStyle="true" w:styleId="x-progress-wrap1" w:type="paragraph">
    <w:name w:val="x-progress-wrap1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x-progress-wrap2" w:type="paragraph">
    <w:name w:val="x-progress-wrap2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90"/>
    </w:pPr>
    <w:rPr>
      <w:rFonts w:hAnsi="Times New Roman" w:ascii="Times New Roman"/>
      <w:sz w:val="26"/>
      <w:szCs w:val="26"/>
      <w:lang w:val="hr-HR"/>
    </w:rPr>
  </w:style>
  <w:style w:customStyle="true" w:styleId="x-msg-box-wait1" w:type="paragraph">
    <w:name w:val="x-msg-box-wait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1" w:type="paragraph">
    <w:name w:val="ext-mb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2" w:type="paragraph">
    <w:name w:val="ext-mb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1" w:type="paragraph">
    <w:name w:val="ext-mb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1" w:type="paragraph">
    <w:name w:val="ext-mb-warn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1" w:type="paragraph">
    <w:name w:val="ext-mb-questi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1" w:type="paragraph">
    <w:name w:val="ext-mb-erro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1" w:type="paragraph">
    <w:name w:val="x-slider-en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1" w:type="paragraph">
    <w:name w:val="x-slider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1" w:type="paragraph">
    <w:name w:val="x-slider-thum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2" w:type="paragraph">
    <w:name w:val="x-slider-end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2" w:type="paragraph">
    <w:name w:val="x-slider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2" w:type="paragraph">
    <w:name w:val="x-slider-thumb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1" w:type="paragraph">
    <w:name w:val="x-float-right1"/>
    <w:basedOn w:val="Normal"/>
    <w:rsid w:val="006C5B01"/>
    <w:pPr>
      <w:spacing w:lineRule="atLeast" w:line="432" w:afterAutospacing="true" w:after="100" w:beforeAutospacing="true" w:before="100"/>
      <w:ind w:right="60"/>
    </w:pPr>
    <w:rPr>
      <w:rFonts w:hAnsi="Times New Roman" w:ascii="Times New Roman"/>
      <w:sz w:val="26"/>
      <w:szCs w:val="26"/>
      <w:lang w:val="hr-HR"/>
    </w:rPr>
  </w:style>
  <w:style w:customStyle="true" w:styleId="x-panel-header2" w:type="paragraph">
    <w:name w:val="x-panel-header2"/>
    <w:basedOn w:val="Normal"/>
    <w:rsid w:val="006C5B01"/>
    <w:pPr>
      <w:pBdr>
        <w:bottom w:space="3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tool1" w:type="paragraph">
    <w:name w:val="x-tool1"/>
    <w:basedOn w:val="Normal"/>
    <w:rsid w:val="006C5B01"/>
    <w:pPr>
      <w:spacing w:lineRule="atLeast" w:line="432"/>
      <w:ind w:left="-60"/>
    </w:pPr>
    <w:rPr>
      <w:rFonts w:hAnsi="Times New Roman" w:ascii="Times New Roman"/>
      <w:sz w:val="26"/>
      <w:szCs w:val="26"/>
      <w:lang w:val="hr-HR"/>
    </w:rPr>
  </w:style>
  <w:style w:customStyle="true" w:styleId="x-date-header1" w:type="paragraph">
    <w:name w:val="x-date-hea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6" w:type="paragraph">
    <w:name w:val="x-btn-text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toolbar20" w:type="paragraph">
    <w:name w:val="x-toolbar20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1" w:type="paragraph">
    <w:name w:val="x-date-active-hover1"/>
    <w:basedOn w:val="Normal"/>
    <w:rsid w:val="006C5B01"/>
    <w:pPr>
      <w:shd w:fill="DDECF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8" w:type="paragraph">
    <w:name w:val="x-form-text8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wrap4" w:type="paragraph">
    <w:name w:val="x-form-check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4" w:type="paragraph">
    <w:name w:val="x-form-radio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1" w:type="paragraph">
    <w:name w:val="x-form-fil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1" w:type="paragraph">
    <w:name w:val="x-form-file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777777"/>
      <w:sz w:val="26"/>
      <w:szCs w:val="26"/>
      <w:lang w:val="hr-HR"/>
    </w:rPr>
  </w:style>
  <w:style w:customStyle="true" w:styleId="x-info-header1" w:type="paragraph">
    <w:name w:val="x-info-header1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555555"/>
      <w:sz w:val="20"/>
      <w:lang w:val="hr-HR"/>
    </w:rPr>
  </w:style>
  <w:style w:customStyle="true" w:styleId="x-info-icon1" w:type="paragraph">
    <w:name w:val="x-info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2" w:type="paragraph">
    <w:name w:val="x-info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ody1" w:type="paragraph">
    <w:name w:val="x-info-body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footer1" w:type="paragraph">
    <w:name w:val="x-info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1" w:type="paragraph">
    <w:name w:val="x-info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c2" w:type="paragraph">
    <w:name w:val="x-info-b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list-notchecked1" w:type="paragraph">
    <w:name w:val="my-list-not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checked1" w:type="paragraph">
    <w:name w:val="my-list-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item1" w:type="paragraph">
    <w:name w:val="my-list-item1"/>
    <w:basedOn w:val="Normal"/>
    <w:rsid w:val="006C5B01"/>
    <w:pPr>
      <w:pBdr>
        <w:top w:space="0" w:sz="6" w:color="FFFFFF" w:val="single"/>
        <w:left w:space="0" w:sz="6" w:color="FFFFFF" w:val="single"/>
        <w:bottom w:space="0" w:sz="6" w:color="FFFFFF" w:val="single"/>
        <w:right w:space="0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1" w:type="paragraph">
    <w:name w:val="my-list-item-over1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1" w:type="paragraph">
    <w:name w:val="my-list-item-sel1"/>
    <w:basedOn w:val="Normal"/>
    <w:rsid w:val="006C5B01"/>
    <w:pPr>
      <w:pBdr>
        <w:top w:space="0" w:sz="6" w:color="9EB8ED" w:val="dotted"/>
        <w:left w:space="0" w:sz="6" w:color="9EB8ED" w:val="dotted"/>
        <w:bottom w:space="0" w:sz="6" w:color="9EB8ED" w:val="dotted"/>
        <w:right w:space="0" w:sz="6" w:color="9EB8ED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1" w:type="paragraph">
    <w:name w:val="my-list-item-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1" w:type="paragraph">
    <w:name w:val="my-list-item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1" w:type="paragraph">
    <w:name w:val="my-list-item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1" w:type="paragraph">
    <w:name w:val="my-list-item-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1" w:type="paragraph">
    <w:name w:val="my-list-item-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2" w:type="paragraph">
    <w:name w:val="my-list-item-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2" w:type="paragraph">
    <w:name w:val="my-list-item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2" w:type="paragraph">
    <w:name w:val="my-list-item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2" w:type="paragraph">
    <w:name w:val="my-list-item-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2" w:type="paragraph">
    <w:name w:val="my-list-item-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1" w:type="paragraph">
    <w:name w:val="my-tbl-item-cell-overflow1"/>
    <w:basedOn w:val="Normal"/>
    <w:rsid w:val="006C5B01"/>
    <w:pPr>
      <w:pBdr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2" w:type="paragraph">
    <w:name w:val="my-tbl-item-cell-overflow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1" w:type="paragraph">
    <w:name w:val="my-tbl-item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item-cell-widget1" w:type="paragraph">
    <w:name w:val="my-tbl-item-cell-widge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1" w:type="paragraph">
    <w:name w:val="my-tree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lose1" w:type="paragraph">
    <w:name w:val="my-tree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1" w:type="paragraph">
    <w:name w:val="tree-fol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1" w:type="paragraph">
    <w:name w:val="my-treetb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1" w:type="paragraph">
    <w:name w:val="my-treetbl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lose1" w:type="paragraph">
    <w:name w:val="my-treetbl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2" w:type="paragraph">
    <w:name w:val="tree-fol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1" w:type="paragraph">
    <w:name w:val="my-treetbl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1" w:type="paragraph">
    <w:name w:val="my-treetbl-cell-overflow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1" w:type="paragraph">
    <w:name w:val="my-treetbl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8"/>
      <w:szCs w:val="18"/>
      <w:lang w:val="hr-HR"/>
    </w:rPr>
  </w:style>
  <w:style w:customStyle="true" w:styleId="x-tip-top1" w:type="paragraph">
    <w:name w:val="x-tip-to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1" w:type="paragraph">
    <w:name w:val="x-tip-top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1" w:type="paragraph">
    <w:name w:val="x-tip-top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1" w:type="paragraph">
    <w:name w:val="x-tip-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1" w:type="paragraph">
    <w:name w:val="x-tip-ft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1" w:type="paragraph">
    <w:name w:val="x-tip-ft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1" w:type="paragraph">
    <w:name w:val="x-tip-bd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1" w:type="paragraph">
    <w:name w:val="x-tip-bd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5" w:type="paragraph">
    <w:name w:val="x-window-mc5"/>
    <w:basedOn w:val="Normal"/>
    <w:rsid w:val="006C5B01"/>
    <w:pP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center12" w:type="paragraph">
    <w:name w:val="x-btn-center1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3" w:type="paragraph">
    <w:name w:val="x-btn-center1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window-mc6" w:type="paragraph">
    <w:name w:val="x-window-mc6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form-trigger6" w:type="paragraph">
    <w:name w:val="x-form-trigger6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5" w:type="paragraph">
    <w:name w:val="x-grid3-cell-inner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8" w:type="paragraph">
    <w:name w:val="x-grid3-hd-inner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90421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6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6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6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6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Normal (Web)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Variable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="100" w:afterAutospacing="1" w:before="100" w:beforeAutospacing="1"/>
      <w:outlineLvl w:val="0"/>
    </w:pPr>
    <w:rPr>
      <w:rFonts w:ascii="Anivers-Regular" w:hAns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="100" w:afterAutospacing="1" w:before="100" w:beforeAutospacing="1"/>
      <w:outlineLvl w:val="1"/>
    </w:pPr>
    <w:rPr>
      <w:rFonts w:ascii="Anivers-Regular" w:hAns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="100" w:afterAutospacing="1" w:before="100" w:beforeAutospacing="1"/>
      <w:outlineLvl w:val="2"/>
    </w:pPr>
    <w:rPr>
      <w:rFonts w:ascii="Anivers-Regular" w:hAns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="100" w:afterAutospacing="1" w:before="100" w:beforeAutospacing="1"/>
      <w:outlineLvl w:val="3"/>
    </w:pPr>
    <w:rPr>
      <w:rFonts w:ascii="Anivers-Regular" w:hAns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="100" w:afterAutospacing="1" w:before="100" w:beforeAutospacing="1"/>
      <w:outlineLvl w:val="4"/>
    </w:pPr>
    <w:rPr>
      <w:rFonts w:ascii="Anivers-Regular" w:hAns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="100" w:afterAutospacing="1" w:before="100" w:beforeAutospacing="1"/>
      <w:outlineLvl w:val="5"/>
    </w:pPr>
    <w:rPr>
      <w:rFonts w:ascii="Anivers-Regular" w:hAnsi="Anivers-Regular"/>
      <w:color w:val="A6A6A6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740F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392ED7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6C5B01"/>
    <w:rPr>
      <w:rFonts w:ascii="Anivers-Regular" w:hAnsi="Anivers-Regular"/>
      <w:color w:val="A6A6A6"/>
      <w:kern w:val="36"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6Char" w:type="character">
    <w:name w:val="Naslov 6 Char"/>
    <w:basedOn w:val="Zadanifontodlomka"/>
    <w:link w:val="Naslov6"/>
    <w:uiPriority w:val="9"/>
    <w:rsid w:val="006C5B01"/>
    <w:rPr>
      <w:rFonts w:ascii="Anivers-Regular" w:hAns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0"/>
      <w:dstrike w:val="0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0"/>
      <w:dstrike w:val="0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ascii="Times New Roman" w:hAnsi="Times New Roman"/>
      <w:szCs w:val="24"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HTML-kod" w:type="character">
    <w:name w:val="HTML Cod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b w:val="0"/>
      <w:bCs w:val="0"/>
      <w:i w:val="0"/>
      <w:iCs w:val="0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Istaknuto" w:type="character">
    <w:name w:val="Emphasis"/>
    <w:basedOn w:val="Zadanifontodlomka"/>
    <w:uiPriority w:val="20"/>
    <w:qFormat/>
    <w:rsid w:val="006C5B01"/>
    <w:rPr>
      <w:b w:val="0"/>
      <w:bCs w:val="0"/>
      <w:i w:val="0"/>
      <w:iCs w:val="0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szCs w:val="24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ascii="Courier New" w:cs="Courier New" w:hAns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0"/>
      <w:bCs w:val="0"/>
      <w:i w:val="0"/>
      <w:iCs w:val="0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StandardWeb" w:type="paragraph">
    <w:name w:val="Normal (Web)"/>
    <w:basedOn w:val="Normal"/>
    <w:uiPriority w:val="99"/>
    <w:unhideWhenUsed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hromeframe" w:type="paragraph">
    <w:name w:val="chromeframe"/>
    <w:basedOn w:val="Normal"/>
    <w:rsid w:val="006C5B01"/>
    <w:pPr>
      <w:shd w:color="auto" w:fill="CCCCCC" w:val="clear"/>
      <w:spacing w:after="48" w:before="48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container12" w:type="paragraph">
    <w:name w:val="container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rid1" w:type="paragraph">
    <w:name w:val="grid_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" w:type="paragraph">
    <w:name w:val="grid_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" w:type="paragraph">
    <w:name w:val="grid_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" w:type="paragraph">
    <w:name w:val="grid_4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" w:type="paragraph">
    <w:name w:val="grid_5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" w:type="paragraph">
    <w:name w:val="grid_6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" w:type="paragraph">
    <w:name w:val="grid_7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" w:type="paragraph">
    <w:name w:val="grid_8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" w:type="paragraph">
    <w:name w:val="grid_9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" w:type="paragraph">
    <w:name w:val="grid_10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" w:type="paragraph">
    <w:name w:val="grid_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" w:type="paragraph">
    <w:name w:val="grid_1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alpha" w:type="paragraph">
    <w:name w:val="alph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omega" w:type="paragraph">
    <w:name w:val="omeg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lear" w:type="paragraph">
    <w:name w:val="cle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label" w:type="paragraph">
    <w:name w:val="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666666"/>
      <w:sz w:val="26"/>
      <w:szCs w:val="26"/>
      <w:lang w:val="hr-HR"/>
    </w:rPr>
  </w:style>
  <w:style w:customStyle="1" w:styleId="error" w:type="paragraph">
    <w:name w:val="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0000"/>
      <w:sz w:val="26"/>
      <w:szCs w:val="26"/>
      <w:lang w:val="hr-HR"/>
    </w:rPr>
  </w:style>
  <w:style w:customStyle="1" w:styleId="testimonial" w:type="paragraph">
    <w:name w:val="testimonial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container" w:type="paragraph">
    <w:name w:val="galleria-container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r" w:type="paragraph">
    <w:name w:val="ir"/>
    <w:basedOn w:val="Normal"/>
    <w:rsid w:val="006C5B01"/>
    <w:pPr>
      <w:spacing w:after="100" w:afterAutospacing="1" w:before="100" w:beforeAutospacing="1" w:line="432" w:lineRule="atLeast"/>
      <w:ind w:firstLine="22384"/>
    </w:pPr>
    <w:rPr>
      <w:rFonts w:ascii="Times New Roman" w:hAnsi="Times New Roman"/>
      <w:sz w:val="26"/>
      <w:szCs w:val="26"/>
      <w:lang w:val="hr-HR"/>
    </w:rPr>
  </w:style>
  <w:style w:customStyle="1" w:styleId="visuallyhidden" w:type="paragraph">
    <w:name w:val="visuallyhidden"/>
    <w:basedOn w:val="Normal"/>
    <w:rsid w:val="006C5B01"/>
    <w:pPr>
      <w:spacing w:line="432" w:lineRule="atLeast"/>
      <w:ind w:left="-15" w:right="-15"/>
    </w:pPr>
    <w:rPr>
      <w:rFonts w:ascii="Times New Roman" w:hAnsi="Times New Roman"/>
      <w:sz w:val="26"/>
      <w:szCs w:val="26"/>
      <w:lang w:val="hr-HR"/>
    </w:rPr>
  </w:style>
  <w:style w:customStyle="1" w:styleId="ext-el-mask" w:type="paragraph">
    <w:name w:val="ext-el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el-mask-msg" w:type="paragraph">
    <w:name w:val="ext-el-mask-msg"/>
    <w:basedOn w:val="Normal"/>
    <w:rsid w:val="006C5B01"/>
    <w:pPr>
      <w:pBdr>
        <w:top w:color="6593CF" w:space="2" w:sz="6" w:val="single"/>
        <w:left w:color="6593CF" w:space="2" w:sz="6" w:val="single"/>
        <w:bottom w:color="6593CF" w:space="2" w:sz="6" w:val="single"/>
        <w:right w:color="6593CF" w:space="2" w:sz="6" w:val="single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paint" w:type="paragraph">
    <w:name w:val="x-repa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" w:type="paragraph">
    <w:name w:val="x-item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splitbar-proxy" w:type="paragraph">
    <w:name w:val="x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color-palette" w:type="paragraph">
    <w:name w:val="x-color-palet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e-shadow" w:type="paragraph">
    <w:name w:val="x-ie-shadow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shadow" w:type="paragraph">
    <w:name w:val="x-shad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loading-indicator" w:type="paragraph">
    <w:name w:val="loading-indicator"/>
    <w:basedOn w:val="Normal"/>
    <w:rsid w:val="006C5B01"/>
    <w:pPr>
      <w:spacing w:after="45" w:before="45" w:line="240" w:lineRule="atLeast"/>
      <w:ind w:left="45" w:right="45"/>
    </w:pPr>
    <w:rPr>
      <w:rFonts w:ascii="Times New Roman" w:hAnsi="Times New Roman"/>
      <w:sz w:val="17"/>
      <w:szCs w:val="17"/>
      <w:lang w:val="hr-HR"/>
    </w:rPr>
  </w:style>
  <w:style w:customStyle="1" w:styleId="x-drag-overlay" w:type="paragraph">
    <w:name w:val="x-drag-overla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clear" w:type="paragraph">
    <w:name w:val="x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spotlight" w:type="paragraph">
    <w:name w:val="x-spotlight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" w:type="paragraph">
    <w:name w:val="x-tab-panel-hea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2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" w:type="paragraph">
    <w:name w:val="x-tab-panel-footer"/>
    <w:basedOn w:val="Normal"/>
    <w:rsid w:val="006C5B01"/>
    <w:pPr>
      <w:pBdr>
        <w:top w:color="D0D0D0" w:space="2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" w:type="paragraph">
    <w:name w:val="x-tab-strip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" w:type="paragraph">
    <w:name w:val="x-tab-panel-body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top" w:type="paragraph">
    <w:name w:val="x-tab-panel-body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bottom" w:type="paragraph">
    <w:name w:val="x-tab-panel-body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left" w:type="paragraph">
    <w:name w:val="x-tab-scroller-lef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right" w:type="paragraph">
    <w:name w:val="x-tab-scroller-righ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eld" w:type="paragraph">
    <w:name w:val="x-form-field"/>
    <w:basedOn w:val="Normal"/>
    <w:rsid w:val="006C5B01"/>
    <w:pPr>
      <w:spacing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text" w:type="paragraph">
    <w:name w:val="x-form-text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" w:type="paragraph">
    <w:name w:val="x-form-select-one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group" w:type="paragraph">
    <w:name w:val="x-form-check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group" w:type="paragraph">
    <w:name w:val="x-form-radio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" w:type="paragraph">
    <w:name w:val="x-form-check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" w:type="paragraph">
    <w:name w:val="x-form-radio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" w:type="paragraph">
    <w:name w:val="x-form-check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radio" w:type="paragraph">
    <w:name w:val="x-form-radio"/>
    <w:basedOn w:val="Normal"/>
    <w:rsid w:val="006C5B01"/>
    <w:pPr>
      <w:spacing w:after="45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check-wrap-inner" w:type="paragraph">
    <w:name w:val="x-form-check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-inner" w:type="paragraph">
    <w:name w:val="x-form-radio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group-label" w:type="paragraph">
    <w:name w:val="x-form-check-group-label"/>
    <w:basedOn w:val="Normal"/>
    <w:rsid w:val="006C5B01"/>
    <w:pPr>
      <w:pBdr>
        <w:bottom w:color="99BBE8" w:space="0" w:sz="6" w:val="single"/>
      </w:pBdr>
      <w:spacing w:after="75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form-field-wrap" w:type="paragraph">
    <w:name w:val="x-form-fiel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ocus" w:type="paragraph">
    <w:name w:val="x-form-focus"/>
    <w:basedOn w:val="Normal"/>
    <w:rsid w:val="006C5B01"/>
    <w:pPr>
      <w:pBdr>
        <w:top w:color="7EADD9" w:space="0" w:sz="6" w:val="single"/>
        <w:left w:color="7EADD9" w:space="0" w:sz="6" w:val="single"/>
        <w:bottom w:color="7EADD9" w:space="0" w:sz="6" w:val="single"/>
        <w:right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" w:type="paragraph">
    <w:name w:val="x-form-invalid"/>
    <w:basedOn w:val="Normal"/>
    <w:rsid w:val="006C5B01"/>
    <w:pPr>
      <w:pBdr>
        <w:top w:color="DD7870" w:space="0" w:sz="6" w:val="single"/>
        <w:left w:color="DD7870" w:space="0" w:sz="6" w:val="single"/>
        <w:bottom w:color="DD7870" w:space="0" w:sz="6" w:val="single"/>
        <w:right w:color="DD787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editor" w:type="paragraph">
    <w:name w:val="x-editor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grow-sizer" w:type="paragraph">
    <w:name w:val="x-form-grow-sizer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item" w:type="paragraph">
    <w:name w:val="x-form-item"/>
    <w:basedOn w:val="Normal"/>
    <w:rsid w:val="006C5B01"/>
    <w:pPr>
      <w:spacing w:after="12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element" w:type="paragraph">
    <w:name w:val="x-form-ele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msg" w:type="paragraph">
    <w:name w:val="x-form-invalid-msg"/>
    <w:basedOn w:val="Normal"/>
    <w:rsid w:val="006C5B01"/>
    <w:pPr>
      <w:spacing w:after="100" w:afterAutospacing="1" w:before="100" w:beforeAutospacing="1" w:line="240" w:lineRule="atLeast"/>
    </w:pPr>
    <w:rPr>
      <w:rFonts w:ascii="Tahoma" w:cs="Tahoma" w:hAnsi="Tahoma"/>
      <w:color w:val="EE0000"/>
      <w:sz w:val="17"/>
      <w:szCs w:val="17"/>
      <w:lang w:val="hr-HR"/>
    </w:rPr>
  </w:style>
  <w:style w:customStyle="1" w:styleId="x-form-empty-field" w:type="paragraph">
    <w:name w:val="x-form-empty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form-clear" w:type="paragraph">
    <w:name w:val="x-form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lear-left" w:type="paragraph">
    <w:name w:val="x-form-clear-left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b-label" w:type="paragraph">
    <w:name w:val="x-form-cb-label"/>
    <w:basedOn w:val="Normal"/>
    <w:rsid w:val="006C5B01"/>
    <w:pPr>
      <w:spacing w:after="100" w:afterAutospacing="1" w:before="100" w:beforeAutospacing="1" w:line="432" w:lineRule="atLeast"/>
      <w:ind w:left="60"/>
    </w:pPr>
    <w:rPr>
      <w:rFonts w:ascii="Tahoma" w:cs="Tahoma" w:hAnsi="Tahoma"/>
      <w:sz w:val="18"/>
      <w:szCs w:val="18"/>
      <w:lang w:val="hr-HR"/>
    </w:rPr>
  </w:style>
  <w:style w:customStyle="1" w:styleId="x-form-column" w:type="paragraph">
    <w:name w:val="x-form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icon" w:type="paragraph">
    <w:name w:val="x-form-invalid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ieldset" w:type="paragraph">
    <w:name w:val="x-fieldset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" w:type="paragraph">
    <w:name w:val="x-btn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left" w:type="paragraph">
    <w:name w:val="x-btn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" w:type="paragraph">
    <w:name w:val="x-btn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" w:type="paragraph">
    <w:name w:val="x-btn-center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" w:type="paragraph">
    <w:name w:val="x-toolbar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umber" w:type="paragraph">
    <w:name w:val="x-tbar-page-numb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ging-info" w:type="paragraph">
    <w:name w:val="x-paging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resizable-handle" w:type="paragraph">
    <w:name w:val="x-resizable-handle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sz w:val="2"/>
      <w:szCs w:val="2"/>
      <w:lang w:val="hr-HR"/>
    </w:rPr>
  </w:style>
  <w:style w:customStyle="1" w:styleId="x-resizable-handle-east" w:type="paragraph">
    <w:name w:val="x-resizable-handle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" w:type="paragraph">
    <w:name w:val="x-resizable-handle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" w:type="paragraph">
    <w:name w:val="x-resizable-handle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" w:type="paragraph">
    <w:name w:val="x-resizable-handle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" w:type="paragraph">
    <w:name w:val="x-resizable-handle-sou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" w:type="paragraph">
    <w:name w:val="x-resizable-handle-nor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" w:type="paragraph">
    <w:name w:val="x-resizable-handle-nor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" w:type="paragraph">
    <w:name w:val="x-resizable-handle-sou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proxy" w:type="paragraph">
    <w:name w:val="x-resizable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resizable-overlay" w:type="paragraph">
    <w:name w:val="x-resizable-overla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" w:type="paragraph">
    <w:name w:val="x-grid3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" w:type="paragraph">
    <w:name w:val="x-grid3-cell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" w:type="paragraph">
    <w:name w:val="x-grid3-h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body" w:type="paragraph">
    <w:name w:val="x-grid3-row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row-loading" w:type="paragraph">
    <w:name w:val="x-grid-row-loading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" w:type="paragraph">
    <w:name w:val="x-grid3-row"/>
    <w:basedOn w:val="Normal"/>
    <w:rsid w:val="006C5B01"/>
    <w:pPr>
      <w:pBdr>
        <w:top w:color="FFFFFF" w:space="0" w:sz="6" w:val="single"/>
        <w:left w:color="EDEDED" w:space="0" w:sz="6" w:val="single"/>
        <w:bottom w:color="EDEDED" w:space="0" w:sz="6" w:val="single"/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alt" w:type="paragraph">
    <w:name w:val="x-grid3-row-alt"/>
    <w:basedOn w:val="Normal"/>
    <w:rsid w:val="006C5B01"/>
    <w:pPr>
      <w:shd w:color="auto" w:fill="FAFAF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over" w:type="paragraph">
    <w:name w:val="x-grid3-row-over"/>
    <w:basedOn w:val="Normal"/>
    <w:rsid w:val="006C5B01"/>
    <w:pPr>
      <w:pBdr>
        <w:top w:color="DDDDDD" w:space="0" w:sz="6" w:val="single"/>
        <w:left w:color="DDDDDD" w:space="0" w:sz="6" w:val="single"/>
        <w:bottom w:color="DDDDDD" w:space="0" w:sz="6" w:val="single"/>
        <w:right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esize-proxy" w:type="paragraph">
    <w:name w:val="x-grid3-resize-proxy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esize-marker" w:type="paragraph">
    <w:name w:val="x-grid3-resize-marker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focus" w:type="paragraph">
    <w:name w:val="x-grid3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header" w:type="paragraph">
    <w:name w:val="x-grid3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" w:type="paragraph">
    <w:name w:val="x-grid3-header-pop"/>
    <w:basedOn w:val="Normal"/>
    <w:rsid w:val="006C5B01"/>
    <w:pPr>
      <w:pBdr>
        <w:lef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" w:type="paragraph">
    <w:name w:val="x-grid3-header-pop-inner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offset" w:type="paragraph">
    <w:name w:val="x-grid3-header-offs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" w:type="paragraph">
    <w:name w:val="x-grid3-sort-icon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vanish/>
      <w:sz w:val="26"/>
      <w:szCs w:val="26"/>
      <w:lang w:val="hr-HR"/>
    </w:rPr>
  </w:style>
  <w:style w:customStyle="1" w:styleId="x-grid3-cell-text" w:type="paragraph">
    <w:name w:val="x-grid3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hd-text" w:type="paragraph">
    <w:name w:val="x-grid3-hd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grid3-split" w:type="paragraph">
    <w:name w:val="x-grid3-spl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col-move-top" w:type="paragraph">
    <w:name w:val="col-move-top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col-move-bottom" w:type="paragraph">
    <w:name w:val="col-move-bottom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row-selected" w:type="paragraph">
    <w:name w:val="x-grid3-row-selected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selected" w:type="paragraph">
    <w:name w:val="x-grid3-cell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dirty-cell" w:type="paragraph">
    <w:name w:val="x-grid3-dirty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opbar" w:type="paragraph">
    <w:name w:val="x-grid3-top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bottombar" w:type="paragraph">
    <w:name w:val="x-grid3-bottom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col-dd" w:type="paragraph">
    <w:name w:val="x-grid3-col-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" w:type="paragraph">
    <w:name w:val="x-grid3-hd-btn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ow-expander" w:type="paragraph">
    <w:name w:val="x-grid3-row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checker" w:type="paragraph">
    <w:name w:val="x-grid3-row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checker" w:type="paragraph">
    <w:name w:val="x-grid3-h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" w:type="paragraph">
    <w:name w:val="x-grid3-check-co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" w:type="paragraph">
    <w:name w:val="x-grid3-check-col-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hd" w:type="paragraph">
    <w:name w:val="x-grid-group-hd"/>
    <w:basedOn w:val="Normal"/>
    <w:rsid w:val="006C5B01"/>
    <w:pPr>
      <w:pBdr>
        <w:bottom w:color="99BBE8" w:space="0" w:sz="1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oup-by-icon" w:type="paragraph">
    <w:name w:val="x-group-by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s-icon" w:type="paragraph">
    <w:name w:val="x-col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how-groups-icon" w:type="paragraph">
    <w:name w:val="x-show-group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empty" w:type="paragraph">
    <w:name w:val="x-grid-empty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808080"/>
      <w:sz w:val="17"/>
      <w:szCs w:val="17"/>
      <w:lang w:val="hr-HR"/>
    </w:rPr>
  </w:style>
  <w:style w:customStyle="1" w:styleId="x-dd-drag-ghost" w:type="paragraph">
    <w:name w:val="x-dd-drag-ghost"/>
    <w:basedOn w:val="Normal"/>
    <w:rsid w:val="006C5B01"/>
    <w:pPr>
      <w:pBdr>
        <w:top w:color="DDDDDD" w:space="2" w:sz="6" w:val="single"/>
        <w:left w:color="DDDDDD" w:space="15" w:sz="6" w:val="single"/>
        <w:bottom w:color="BBBBBB" w:space="2" w:sz="6" w:val="single"/>
        <w:right w:color="BBBBBB" w:space="2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" w:type="paragraph">
    <w:name w:val="x-dd-drop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selector" w:type="paragraph">
    <w:name w:val="x-view-selector"/>
    <w:basedOn w:val="Normal"/>
    <w:rsid w:val="006C5B01"/>
    <w:pPr>
      <w:pBdr>
        <w:top w:color="3399BB" w:space="0" w:sz="6" w:val="dotted"/>
        <w:left w:color="3399BB" w:space="0" w:sz="6" w:val="dotted"/>
        <w:bottom w:color="3399BB" w:space="0" w:sz="6" w:val="dotted"/>
        <w:right w:color="3399BB" w:space="0" w:sz="6" w:val="dott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icon" w:type="paragraph">
    <w:name w:val="x-tree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c-icon" w:type="paragraph">
    <w:name w:val="x-tree-ec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" w:type="paragraph">
    <w:name w:val="x-tree-elbow-line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" w:type="paragraph">
    <w:name w:val="x-tree-elbow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" w:type="paragraph">
    <w:name w:val="x-tree-elbow-end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" w:type="paragraph">
    <w:name w:val="x-tree-elbow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" w:type="paragraph">
    <w:name w:val="x-tree-elbow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" w:type="paragraph">
    <w:name w:val="x-tree-elbow-end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" w:type="paragraph">
    <w:name w:val="x-tree-elbow-end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" w:type="paragraph">
    <w:name w:val="x-tree-node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tree-node-el" w:type="paragraph">
    <w:name w:val="x-tree-node-el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" w:type="paragraph">
    <w:name w:val="x-date-picker"/>
    <w:basedOn w:val="Normal"/>
    <w:rsid w:val="006C5B01"/>
    <w:pPr>
      <w:pBdr>
        <w:left w:color="1B376C" w:space="0" w:sz="6" w:val="single"/>
        <w:bottom w:color="1B376C" w:space="0" w:sz="6" w:val="single"/>
        <w:right w:color="1B376C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date-middle" w:type="paragraph">
    <w:name w:val="x-date-middle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left" w:type="paragraph">
    <w:name w:val="x-date-left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right" w:type="paragraph">
    <w:name w:val="x-date-right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bottom" w:type="paragraph">
    <w:name w:val="x-date-bottom"/>
    <w:basedOn w:val="Normal"/>
    <w:rsid w:val="006C5B01"/>
    <w:pPr>
      <w:pBdr>
        <w:top w:color="A3BAD9" w:space="3" w:sz="6" w:val="single"/>
      </w:pBd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" w:type="paragraph">
    <w:name w:val="x-date-mp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ate-mp-ok" w:type="paragraph">
    <w:name w:val="x-date-mp-ok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date-mp-btns" w:type="paragraph">
    <w:name w:val="x-date-mp-btns"/>
    <w:basedOn w:val="Normal"/>
    <w:rsid w:val="006C5B01"/>
    <w:pP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-ybtn" w:type="paragraph">
    <w:name w:val="x-date-mp-ybtn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tip" w:type="paragraph">
    <w:name w:val="x-ti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" w:type="paragraph">
    <w:name w:val="x-menu"/>
    <w:basedOn w:val="Normal"/>
    <w:rsid w:val="006C5B01"/>
    <w:pPr>
      <w:pBdr>
        <w:top w:color="718BB7" w:space="2" w:sz="6" w:val="single"/>
        <w:left w:color="718BB7" w:space="2" w:sz="6" w:val="single"/>
        <w:bottom w:color="718BB7" w:space="2" w:sz="6" w:val="single"/>
        <w:right w:color="718BB7" w:space="2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" w:type="paragraph">
    <w:name w:val="x-menu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-item" w:type="paragraph">
    <w:name w:val="x-menu-list-item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menu-item-arrow" w:type="paragraph">
    <w:name w:val="x-menu-item-arr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sep" w:type="paragraph">
    <w:name w:val="x-menu-sep"/>
    <w:basedOn w:val="Normal"/>
    <w:rsid w:val="006C5B01"/>
    <w:pPr>
      <w:pBdr>
        <w:bottom w:color="FFFFFF" w:space="0" w:sz="6" w:val="single"/>
      </w:pBdr>
      <w:shd w:color="auto" w:fill="E0E0E0" w:val="clear"/>
      <w:spacing w:after="30" w:before="30" w:line="15" w:lineRule="atLeast"/>
      <w:ind w:left="45" w:right="45"/>
    </w:pPr>
    <w:rPr>
      <w:rFonts w:ascii="Times New Roman" w:hAnsi="Times New Roman"/>
      <w:sz w:val="2"/>
      <w:szCs w:val="2"/>
      <w:lang w:val="hr-HR"/>
    </w:rPr>
  </w:style>
  <w:style w:customStyle="1" w:styleId="x-menu-focus" w:type="paragraph">
    <w:name w:val="x-menu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menu-item-active" w:type="paragraph">
    <w:name w:val="x-menu-item-active"/>
    <w:basedOn w:val="Normal"/>
    <w:rsid w:val="006C5B01"/>
    <w:pPr>
      <w:pBdr>
        <w:top w:color="AACCF6" w:space="0" w:sz="6" w:val="single"/>
        <w:left w:color="AACCF6" w:space="0" w:sz="6" w:val="single"/>
        <w:bottom w:color="AACCF6" w:space="0" w:sz="6" w:val="single"/>
        <w:right w:color="AACCF6" w:space="0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" w:type="paragraph">
    <w:name w:val="x-menu-item-icon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date-item" w:type="paragraph">
    <w:name w:val="x-menu-date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" w:type="paragraph">
    <w:name w:val="x-box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c" w:type="paragraph">
    <w:name w:val="x-box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" w:type="paragraph">
    <w:name w:val="x-box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" w:type="paragraph">
    <w:name w:val="x-box-mc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mr" w:type="paragraph">
    <w:name w:val="x-box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" w:type="paragraph">
    <w:name w:val="x-box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" w:type="paragraph">
    <w:name w:val="x-box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" w:type="paragraph">
    <w:name w:val="x-box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" w:type="paragraph">
    <w:name w:val="x-box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" w:type="paragraph">
    <w:name w:val="x-combo-list"/>
    <w:basedOn w:val="Normal"/>
    <w:rsid w:val="006C5B01"/>
    <w:pPr>
      <w:pBdr>
        <w:top w:color="98C0F4" w:space="0" w:sz="6" w:val="single"/>
        <w:left w:color="98C0F4" w:space="0" w:sz="6" w:val="single"/>
        <w:bottom w:color="98C0F4" w:space="0" w:sz="6" w:val="single"/>
        <w:right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" w:type="paragraph">
    <w:name w:val="x-combo-list-inner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hd" w:type="paragraph">
    <w:name w:val="x-combo-list-hd"/>
    <w:basedOn w:val="Normal"/>
    <w:rsid w:val="006C5B01"/>
    <w:pPr>
      <w:pBdr>
        <w:bottom w:color="98C0F4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b/>
      <w:bCs/>
      <w:color w:val="15428B"/>
      <w:sz w:val="17"/>
      <w:szCs w:val="17"/>
      <w:lang w:val="hr-HR"/>
    </w:rPr>
  </w:style>
  <w:style w:customStyle="1" w:styleId="x-combo-list-item" w:type="paragraph">
    <w:name w:val="x-combo-list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anel" w:type="paragraph">
    <w:name w:val="x-panel"/>
    <w:basedOn w:val="Normal"/>
    <w:rsid w:val="006C5B01"/>
    <w:pPr>
      <w:pBdr>
        <w:top w:color="D0D0D0" w:space="0" w:sz="2" w:val="single"/>
        <w:left w:color="D0D0D0" w:space="0" w:sz="2" w:val="single"/>
        <w:bottom w:color="D0D0D0" w:space="0" w:sz="2" w:val="single"/>
        <w:right w:color="D0D0D0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" w:type="paragraph">
    <w:name w:val="x-panel-header"/>
    <w:basedOn w:val="Normal"/>
    <w:rsid w:val="006C5B01"/>
    <w:pPr>
      <w:pBdr>
        <w:top w:color="D0D0D0" w:space="4" w:sz="6" w:val="single"/>
        <w:left w:color="D0D0D0" w:space="4" w:sz="6" w:val="single"/>
        <w:bottom w:color="D0D0D0" w:space="3" w:sz="6" w:val="single"/>
        <w:right w:color="D0D0D0" w:space="2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body" w:type="paragraph">
    <w:name w:val="x-panel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header" w:type="paragraph">
    <w:name w:val="x-panel-body-no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nline-icon" w:type="paragraph">
    <w:name w:val="x-panel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tc" w:type="paragraph">
    <w:name w:val="x-panel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l" w:type="paragraph">
    <w:name w:val="x-panel-tl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r" w:type="paragraph">
    <w:name w:val="x-panel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l" w:type="paragraph">
    <w:name w:val="x-panel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r" w:type="paragraph">
    <w:name w:val="x-panel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c" w:type="paragraph">
    <w:name w:val="x-panel-mc"/>
    <w:basedOn w:val="Normal"/>
    <w:rsid w:val="006C5B01"/>
    <w:pPr>
      <w:shd w:color="auto" w:fill="F1F1F1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ml" w:type="paragraph">
    <w:name w:val="x-panel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r" w:type="paragraph">
    <w:name w:val="x-panel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" w:type="paragraph">
    <w:name w:val="x-tool"/>
    <w:basedOn w:val="Normal"/>
    <w:rsid w:val="006C5B01"/>
    <w:pPr>
      <w:spacing w:after="100" w:afterAutospacing="1" w:before="100" w:beforeAutospacing="1" w:line="432" w:lineRule="atLeast"/>
      <w:ind w:left="30"/>
    </w:pPr>
    <w:rPr>
      <w:rFonts w:ascii="Times New Roman" w:hAnsi="Times New Roman"/>
      <w:sz w:val="26"/>
      <w:szCs w:val="26"/>
      <w:lang w:val="hr-HR"/>
    </w:rPr>
  </w:style>
  <w:style w:customStyle="1" w:styleId="x-panel-ghost" w:type="paragraph">
    <w:name w:val="x-panel-ghost"/>
    <w:basedOn w:val="Normal"/>
    <w:rsid w:val="006C5B01"/>
    <w:pP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dd-spacer" w:type="paragraph">
    <w:name w:val="x-panel-dd-spacer"/>
    <w:basedOn w:val="Normal"/>
    <w:rsid w:val="006C5B01"/>
    <w:pPr>
      <w:pBdr>
        <w:top w:color="99BBE8" w:space="0" w:sz="12" w:val="dashed"/>
        <w:left w:color="99BBE8" w:space="0" w:sz="12" w:val="dashed"/>
        <w:bottom w:color="99BBE8" w:space="0" w:sz="12" w:val="dashed"/>
        <w:right w:color="99BBE8" w:space="0" w:sz="12" w:val="dash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t" w:type="paragraph">
    <w:name w:val="x-panel-btns-c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proxy" w:type="paragraph">
    <w:name w:val="x-window-proxy"/>
    <w:basedOn w:val="Normal"/>
    <w:rsid w:val="006C5B01"/>
    <w:pPr>
      <w:pBdr>
        <w:top w:color="B0B0B0" w:space="0" w:sz="6" w:val="single"/>
        <w:left w:color="B0B0B0" w:space="0" w:sz="6" w:val="single"/>
        <w:bottom w:color="B0B0B0" w:space="0" w:sz="6" w:val="single"/>
        <w:right w:color="B0B0B0" w:space="0" w:sz="6" w:val="single"/>
      </w:pBd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window-tc" w:type="paragraph">
    <w:name w:val="x-window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" w:type="paragraph">
    <w:name w:val="x-window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" w:type="paragraph">
    <w:name w:val="x-window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l" w:type="paragraph">
    <w:name w:val="x-window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" w:type="paragraph">
    <w:name w:val="x-window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" w:type="paragraph">
    <w:name w:val="x-window-mc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ml" w:type="paragraph">
    <w:name w:val="x-window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" w:type="paragraph">
    <w:name w:val="x-window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" w:type="paragraph">
    <w:name w:val="x-window-body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focus" w:type="paragraph">
    <w:name w:val="x-dlg-focu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mask" w:type="paragraph">
    <w:name w:val="x-dlg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html-editor-wrap" w:type="paragraph">
    <w:name w:val="x-html-editor-wra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layout-ct" w:type="paragraph">
    <w:name w:val="x-border-layout-ct"/>
    <w:basedOn w:val="Normal"/>
    <w:rsid w:val="006C5B01"/>
    <w:pP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north" w:type="paragraph">
    <w:name w:val="x-tool-expand-nor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south" w:type="paragraph">
    <w:name w:val="x-tool-expand-sou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east" w:type="paragraph">
    <w:name w:val="x-tool-expand-ea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west" w:type="paragraph">
    <w:name w:val="x-tool-expand-we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accordion-hd" w:type="paragraph">
    <w:name w:val="x-accordion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222222"/>
      <w:sz w:val="26"/>
      <w:szCs w:val="26"/>
      <w:lang w:val="hr-HR"/>
    </w:rPr>
  </w:style>
  <w:style w:customStyle="1" w:styleId="x-layout-collapsed" w:type="paragraph">
    <w:name w:val="x-layout-collapsed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over" w:type="paragraph">
    <w:name w:val="x-layout-collapsed-over"/>
    <w:basedOn w:val="Normal"/>
    <w:rsid w:val="006C5B01"/>
    <w:pPr>
      <w:shd w:color="auto" w:fill="FBFB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" w:type="paragraph">
    <w:name w:val="x-layout-spli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layout-split-h" w:type="paragraph">
    <w:name w:val="x-layout-split-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-v" w:type="paragraph">
    <w:name w:val="x-layout-split-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umn" w:type="paragraph">
    <w:name w:val="x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" w:type="paragraph">
    <w:name w:val="x-layout-mini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west" w:type="paragraph">
    <w:name w:val="x-layout-cmini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east" w:type="paragraph">
    <w:name w:val="x-layout-cmini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north" w:type="paragraph">
    <w:name w:val="x-layout-cmini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south" w:type="paragraph">
    <w:name w:val="x-layout-cmini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port" w:type="paragraph">
    <w:name w:val="x-viewport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" w:type="paragraph">
    <w:name w:val="x-progress-wrap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inner" w:type="paragraph">
    <w:name w:val="x-progress-inner"/>
    <w:basedOn w:val="Normal"/>
    <w:rsid w:val="006C5B01"/>
    <w:pPr>
      <w:shd w:color="auto" w:fill="E0E8F3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bar" w:type="paragraph">
    <w:name w:val="x-progress-bar"/>
    <w:basedOn w:val="Normal"/>
    <w:rsid w:val="006C5B01"/>
    <w:pPr>
      <w:pBdr>
        <w:top w:color="D1E4FD" w:space="0" w:sz="6" w:val="single"/>
        <w:bottom w:color="7FA9E4" w:space="0" w:sz="6" w:val="single"/>
        <w:right w:color="7FA9E4" w:space="0" w:sz="6" w:val="single"/>
      </w:pBdr>
      <w:shd w:color="auto" w:fill="9CBF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" w:type="paragraph">
    <w:name w:val="x-progress-text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b/>
      <w:bCs/>
      <w:color w:val="FFFFFF"/>
      <w:sz w:val="17"/>
      <w:szCs w:val="17"/>
      <w:lang w:val="hr-HR"/>
    </w:rPr>
  </w:style>
  <w:style w:customStyle="1" w:styleId="x-progress-text-back" w:type="paragraph">
    <w:name w:val="x-progress-text-back"/>
    <w:basedOn w:val="Normal"/>
    <w:rsid w:val="006C5B01"/>
    <w:pPr>
      <w:spacing w:after="100" w:afterAutospacing="1" w:before="100" w:beforeAutospacing="1" w:line="240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slider-focus" w:type="paragraph">
    <w:name w:val="x-slider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lider-horz" w:type="paragraph">
    <w:name w:val="x-slider-horz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vert" w:type="paragraph">
    <w:name w:val="x-slider-ve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ortlet" w:type="paragraph">
    <w:name w:val="x-portlet"/>
    <w:basedOn w:val="Normal"/>
    <w:rsid w:val="006C5B01"/>
    <w:pP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ide" w:type="paragraph">
    <w:name w:val="x-hid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icon-btn" w:type="paragraph">
    <w:name w:val="x-icon-bt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odal" w:type="paragraph">
    <w:name w:val="x-moda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" w:type="paragraph">
    <w:name w:val="x-progress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x-border" w:type="paragraph">
    <w:name w:val="x-bor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top" w:type="paragraph">
    <w:name w:val="x-border-top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popup" w:type="paragraph">
    <w:name w:val="x-layout-popu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popup-body" w:type="paragraph">
    <w:name w:val="x-panel-popup-body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rag-proxy" w:type="paragraph">
    <w:name w:val="x-drag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right-icon" w:type="paragraph">
    <w:name w:val="x-date-righ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left-icon" w:type="paragraph">
    <w:name w:val="x-date-lef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days" w:type="paragraph">
    <w:name w:val="x-date-day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-footer" w:type="paragraph">
    <w:name w:val="x-date-picker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utton-bar" w:type="paragraph">
    <w:name w:val="x-button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plitbar-shim" w:type="paragraph">
    <w:name w:val="x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left" w:type="paragraph">
    <w:name w:val="x-inser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mid" w:type="paragraph">
    <w:name w:val="x-insert-mi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right" w:type="paragraph">
    <w:name w:val="x-inser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label" w:type="paragraph">
    <w:name w:val="x-form-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form-group-label" w:type="paragraph">
    <w:name w:val="x-form-group-labe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list" w:type="paragraph">
    <w:name w:val="x-form-list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wrap" w:type="paragraph">
    <w:name w:val="x-form-file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" w:type="paragraph">
    <w:name w:val="x-info"/>
    <w:basedOn w:val="Normal"/>
    <w:rsid w:val="006C5B01"/>
    <w:pPr>
      <w:pBdr>
        <w:top w:color="99BBE8" w:space="0" w:sz="2" w:val="single"/>
        <w:left w:color="99BBE8" w:space="0" w:sz="2" w:val="single"/>
        <w:bottom w:color="99BBE8" w:space="0" w:sz="2" w:val="single"/>
        <w:right w:color="99BBE8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header" w:type="paragraph">
    <w:name w:val="x-info-header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000000"/>
      <w:sz w:val="20"/>
      <w:lang w:val="hr-HR"/>
    </w:rPr>
  </w:style>
  <w:style w:customStyle="1" w:styleId="x-info-body" w:type="paragraph">
    <w:name w:val="x-info-bod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inline-icon" w:type="paragraph">
    <w:name w:val="x-info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info-tc" w:type="paragraph">
    <w:name w:val="x-info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l" w:type="paragraph">
    <w:name w:val="x-info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r" w:type="paragraph">
    <w:name w:val="x-info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" w:type="paragraph">
    <w:name w:val="x-info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x-info-bl" w:type="paragraph">
    <w:name w:val="x-info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r" w:type="paragraph">
    <w:name w:val="x-info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c" w:type="paragraph">
    <w:name w:val="x-info-mc"/>
    <w:basedOn w:val="Normal"/>
    <w:rsid w:val="006C5B01"/>
    <w:pPr>
      <w:shd w:color="auto" w:fill="DFE8F6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info-ml" w:type="paragraph">
    <w:name w:val="x-info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r" w:type="paragraph">
    <w:name w:val="x-info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over" w:type="paragraph">
    <w:name w:val="x-combo-over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" w:type="paragraph">
    <w:name w:val="my-list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my-list-notchecked" w:type="paragraph">
    <w:name w:val="my-list-not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" w:type="paragraph">
    <w:name w:val="my-list-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flat" w:type="paragraph">
    <w:name w:val="my-list-flat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text" w:type="paragraph">
    <w:name w:val="my-list-item-text"/>
    <w:basedOn w:val="Normal"/>
    <w:rsid w:val="006C5B01"/>
    <w:pPr>
      <w:spacing w:after="100" w:afterAutospacing="1" w:before="100" w:beforeAutospacing="1" w:line="285" w:lineRule="atLeast"/>
    </w:pPr>
    <w:rPr>
      <w:rFonts w:ascii="Times New Roman" w:hAnsi="Times New Roman"/>
      <w:sz w:val="17"/>
      <w:szCs w:val="17"/>
      <w:lang w:val="hr-HR"/>
    </w:rPr>
  </w:style>
  <w:style w:customStyle="1" w:styleId="my-list-item-ml" w:type="paragraph">
    <w:name w:val="my-list-item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" w:type="paragraph">
    <w:name w:val="my-list-item-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" w:type="paragraph">
    <w:name w:val="x-view"/>
    <w:basedOn w:val="Normal"/>
    <w:rsid w:val="006C5B01"/>
    <w:pPr>
      <w:pBdr>
        <w:top w:color="98C0F4" w:space="1" w:sz="6" w:val="single"/>
        <w:left w:color="98C0F4" w:space="1" w:sz="6" w:val="single"/>
        <w:bottom w:color="98C0F4" w:space="1" w:sz="6" w:val="single"/>
        <w:right w:color="98C0F4" w:space="1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" w:type="paragraph">
    <w:name w:val="x-view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/>
    </w:pPr>
    <w:rPr>
      <w:rFonts w:ascii="Tahoma" w:cs="Tahoma" w:hAnsi="Tahoma"/>
      <w:sz w:val="18"/>
      <w:szCs w:val="18"/>
      <w:lang w:val="hr-HR"/>
    </w:rPr>
  </w:style>
  <w:style w:customStyle="1" w:styleId="x-view-item-over" w:type="paragraph">
    <w:name w:val="x-view-item-over"/>
    <w:basedOn w:val="Normal"/>
    <w:rsid w:val="006C5B01"/>
    <w:pPr>
      <w:pBdr>
        <w:top w:color="DDDDDD" w:space="0" w:sz="6" w:val="dotted"/>
        <w:left w:color="DDDDDD" w:space="0" w:sz="6" w:val="dotted"/>
        <w:bottom w:color="DDDDDD" w:space="0" w:sz="6" w:val="dotted"/>
        <w:right w:color="DDDDDD" w:space="0" w:sz="6" w:val="dotted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-sel" w:type="paragraph">
    <w:name w:val="x-view-item-sel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splitbar" w:type="paragraph">
    <w:name w:val="x-vsplit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splitbar" w:type="paragraph">
    <w:name w:val="x-hsplitbar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shim" w:type="paragraph">
    <w:name w:val="my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splitbar-transparent" w:type="paragraph">
    <w:name w:val="my-splitbar-transpar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proxy" w:type="paragraph">
    <w:name w:val="my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tatus-text" w:type="paragraph">
    <w:name w:val="x-status-text"/>
    <w:basedOn w:val="Normal"/>
    <w:rsid w:val="006C5B01"/>
    <w:pPr>
      <w:spacing w:line="432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my-tbl" w:type="paragraph">
    <w:name w:val="my-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col-text" w:type="paragraph">
    <w:name w:val="my-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my-tbl-col" w:type="paragraph">
    <w:name w:val="my-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splitter" w:type="paragraph">
    <w:name w:val="my-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over" w:type="paragraph">
    <w:name w:val="my-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data" w:type="paragraph">
    <w:name w:val="my-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" w:type="paragraph">
    <w:name w:val="my-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over" w:type="paragraph">
    <w:name w:val="my-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" w:type="paragraph">
    <w:name w:val="my-tre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root-item" w:type="paragraph">
    <w:name w:val="my-roo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item" w:type="paragraph">
    <w:name w:val="my-tree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tree-indent" w:type="paragraph">
    <w:name w:val="my-tree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left" w:type="paragraph">
    <w:name w:val="my-tree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right" w:type="paragraph">
    <w:name w:val="my-tree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close" w:type="paragraph">
    <w:name w:val="my-tree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" w:type="paragraph">
    <w:name w:val="my-tree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notchecked" w:type="paragraph">
    <w:name w:val="my-tree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hecked" w:type="paragraph">
    <w:name w:val="my-tree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" w:type="paragraph">
    <w:name w:val="tree-fol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-open" w:type="paragraph">
    <w:name w:val="tree-fold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ndent" w:type="paragraph">
    <w:name w:val="my-treetbl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left" w:type="paragraph">
    <w:name w:val="my-treetbl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right" w:type="paragraph">
    <w:name w:val="my-treetbl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close" w:type="paragraph">
    <w:name w:val="my-treetbl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" w:type="paragraph">
    <w:name w:val="my-treetbl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notchecked" w:type="paragraph">
    <w:name w:val="my-treetbl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hecked" w:type="paragraph">
    <w:name w:val="my-treetbl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" w:type="paragraph">
    <w:name w:val="my-tree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text" w:type="paragraph">
    <w:name w:val="my-tree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8"/>
      <w:szCs w:val="18"/>
      <w:lang w:val="hr-HR"/>
    </w:rPr>
  </w:style>
  <w:style w:customStyle="1" w:styleId="my-treetbl-col" w:type="paragraph">
    <w:name w:val="my-tree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splitter" w:type="paragraph">
    <w:name w:val="my-tree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over" w:type="paragraph">
    <w:name w:val="my-tree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data" w:type="paragraph">
    <w:name w:val="my-tree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" w:type="paragraph">
    <w:name w:val="my-tree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over" w:type="paragraph">
    <w:name w:val="my-tree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sel" w:type="paragraph">
    <w:name w:val="my-tree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" w:type="paragraph">
    <w:name w:val="x-panel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c" w:type="paragraph">
    <w:name w:val="x-window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nfo" w:type="paragraph">
    <w:name w:val="my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" w:type="paragraph">
    <w:name w:val="x-window"/>
    <w:basedOn w:val="Normal"/>
    <w:rsid w:val="006C5B01"/>
    <w:pPr>
      <w:pBdr>
        <w:top w:color="AAAAAA" w:space="0" w:sz="6" w:val="single"/>
        <w:left w:color="AAAAAA" w:space="0" w:sz="6" w:val="single"/>
        <w:bottom w:color="AAAAAA" w:space="0" w:sz="6" w:val="single"/>
        <w:right w:color="AAAAAA" w:space="0" w:sz="6" w:val="single"/>
      </w:pBdr>
      <w:shd w:color="auto" w:fill="E2E2E2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fo-icon" w:type="paragraph">
    <w:name w:val="x-form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-disabled" w:type="paragraph">
    <w:name w:val="x-grid3-check-col-on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ractpanel" w:type="paragraph">
    <w:name w:val="extractpanel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warning" w:type="paragraph">
    <w:name w:val="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nfotable" w:type="paragraph">
    <w:name w:val="info_table"/>
    <w:basedOn w:val="Normal"/>
    <w:rsid w:val="006C5B01"/>
    <w:pPr>
      <w:pBdr>
        <w:bottom w:color="BBBBBB" w:space="0" w:sz="6" w:val="single"/>
      </w:pBdr>
      <w:spacing w:after="150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xt-label-normal" w:type="paragraph">
    <w:name w:val="text-label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normal" w:type="paragraph">
    <w:name w:val="text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label-bold" w:type="paragraph">
    <w:name w:val="text-label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bold" w:type="paragraph">
    <w:name w:val="text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status" w:type="paragraph">
    <w:name w:val="text-status"/>
    <w:basedOn w:val="Normal"/>
    <w:rsid w:val="006C5B01"/>
    <w:pPr>
      <w:spacing w:after="100" w:afterAutospacing="1" w:before="100" w:beforeAutospacing="1" w:line="300" w:lineRule="atLeast"/>
    </w:pPr>
    <w:rPr>
      <w:rFonts w:ascii="Tahoma" w:cs="Tahoma" w:hAnsi="Tahoma"/>
      <w:sz w:val="17"/>
      <w:szCs w:val="17"/>
      <w:lang w:val="hr-HR"/>
    </w:rPr>
  </w:style>
  <w:style w:customStyle="1" w:styleId="mcecontentbody" w:type="paragraph">
    <w:name w:val="mcecontentbody"/>
    <w:basedOn w:val="Normal"/>
    <w:rsid w:val="006C5B01"/>
    <w:pPr>
      <w:spacing w:after="100" w:afterAutospacing="1" w:before="100" w:beforeAutospacing="1" w:line="300" w:lineRule="auto"/>
    </w:pPr>
    <w:rPr>
      <w:rFonts w:ascii="Times" w:cs="Times" w:hAnsi="Times"/>
      <w:szCs w:val="24"/>
      <w:lang w:val="hr-HR"/>
    </w:rPr>
  </w:style>
  <w:style w:customStyle="1" w:styleId="prefix1" w:type="paragraph">
    <w:name w:val="pre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" w:type="paragraph">
    <w:name w:val="pre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" w:type="paragraph">
    <w:name w:val="pre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" w:type="paragraph">
    <w:name w:val="pre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" w:type="paragraph">
    <w:name w:val="pre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" w:type="paragraph">
    <w:name w:val="pre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" w:type="paragraph">
    <w:name w:val="pre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" w:type="paragraph">
    <w:name w:val="pre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" w:type="paragraph">
    <w:name w:val="pre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" w:type="paragraph">
    <w:name w:val="pre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" w:type="paragraph">
    <w:name w:val="pre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" w:type="paragraph">
    <w:name w:val="suf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" w:type="paragraph">
    <w:name w:val="suf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" w:type="paragraph">
    <w:name w:val="suf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" w:type="paragraph">
    <w:name w:val="suf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" w:type="paragraph">
    <w:name w:val="suf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" w:type="paragraph">
    <w:name w:val="suf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" w:type="paragraph">
    <w:name w:val="suf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" w:type="paragraph">
    <w:name w:val="suf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" w:type="paragraph">
    <w:name w:val="suf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" w:type="paragraph">
    <w:name w:val="suf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" w:type="paragraph">
    <w:name w:val="suf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" w:type="paragraph">
    <w:name w:val="co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mage" w:type="paragraph">
    <w:name w:val="galleria-im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" w:type="paragraph">
    <w:name w:val="ext-shi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c" w:type="paragraph">
    <w:name w:val="xs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" w:type="paragraph">
    <w:name w:val="xs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" w:type="paragraph">
    <w:name w:val="xs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" w:type="paragraph">
    <w:name w:val="xs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" w:type="paragraph">
    <w:name w:val="xs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" w:type="paragraph">
    <w:name w:val="xs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" w:type="paragraph">
    <w:name w:val="x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" w:type="paragraph">
    <w:name w:val="xs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" w:type="paragraph">
    <w:name w:val="xs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" w:type="paragraph">
    <w:name w:val="xs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" w:type="paragraph">
    <w:name w:val="x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" w:type="paragraph">
    <w:name w:val="xs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" w:type="paragraph">
    <w:name w:val="x-tab-strip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s-text" w:type="paragraph">
    <w:name w:val="x-tabs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" w:type="paragraph">
    <w:name w:val="x-tab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" w:type="paragraph">
    <w:name w:val="x-tab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" w:type="paragraph">
    <w:name w:val="x-tab-stri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" w:type="paragraph">
    <w:name w:val="x-tab-str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" w:type="paragraph">
    <w:name w:val="x-form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" w:type="paragraph">
    <w:name w:val="x-form-date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" w:type="paragraph">
    <w:name w:val="x-form-clear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" w:type="paragraph">
    <w:name w:val="x-form-search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" w:type="paragraph">
    <w:name w:val="x-form-trigger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" w:type="paragraph">
    <w:name w:val="x-form-trigger-cl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" w:type="paragraph">
    <w:name w:val="x-form-checkbox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num-field" w:type="paragraph">
    <w:name w:val="x-form-num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text" w:type="paragraph">
    <w:name w:val="yt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" w:type="paragraph">
    <w:name w:val="ytb-se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pacer" w:type="paragraph">
    <w:name w:val="ytb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busy" w:type="paragraph">
    <w:name w:val="x-status-bus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" w:type="paragraph">
    <w:name w:val="x-status-text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" w:type="paragraph">
    <w:name w:val="x-grid3-marker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" w:type="paragraph">
    <w:name w:val="x-grid3-mar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" w:type="paragraph">
    <w:name w:val="x-grid3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dd-wrap" w:type="paragraph">
    <w:name w:val="x-grid3-d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" w:type="paragraph">
    <w:name w:val="x-grid3-td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" w:type="paragraph">
    <w:name w:val="x-grid3-t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" w:type="paragraph">
    <w:name w:val="x-grid3-td-number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" w:type="paragraph">
    <w:name w:val="x-grid-grou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" w:type="paragraph">
    <w:name w:val="x-tree-nod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nline-icon" w:type="paragraph">
    <w:name w:val="x-tree-node-inlin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" w:type="paragraph">
    <w:name w:val="x-tree-node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" w:type="paragraph">
    <w:name w:val="x-tree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" w:type="paragraph">
    <w:name w:val="x-date-acti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" w:type="paragraph">
    <w:name w:val="x-menu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close" w:type="paragraph">
    <w:name w:val="x-t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c" w:type="paragraph">
    <w:name w:val="x-tip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" w:type="paragraph">
    <w:name w:val="x-tip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" w:type="paragraph">
    <w:name w:val="x-tip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" w:type="paragraph">
    <w:name w:val="x-tip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" w:type="paragraph">
    <w:name w:val="x-tip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" w:type="paragraph">
    <w:name w:val="x-tip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" w:type="paragraph">
    <w:name w:val="x-tip-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" w:type="paragraph">
    <w:name w:val="x-tip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" w:type="paragraph">
    <w:name w:val="x-tip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-text" w:type="paragraph">
    <w:name w:val="x-tip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" w:type="paragraph">
    <w:name w:val="x-ti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checked" w:type="paragraph">
    <w:name w:val="x-menu-item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" w:type="paragraph">
    <w:name w:val="x-combo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" w:type="paragraph">
    <w:name w:val="x-pane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" w:type="paragraph">
    <w:name w:val="x-panel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enter" w:type="paragraph">
    <w:name w:val="x-panel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" w:type="paragraph">
    <w:name w:val="x-window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" w:type="paragraph">
    <w:name w:val="x-window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" w:type="paragraph">
    <w:name w:val="x-btn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" w:type="paragraph">
    <w:name w:val="x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" w:type="paragraph">
    <w:name w:val="x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-noborder" w:type="paragraph">
    <w:name w:val="x-window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" w:type="paragraph">
    <w:name w:val="x-tab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" w:type="paragraph">
    <w:name w:val="x-tab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" w:type="paragraph">
    <w:name w:val="x-tab-panel-foot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" w:type="paragraph">
    <w:name w:val="x-layout-collapsed-too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" w:type="paragraph">
    <w:name w:val="ext-m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-text" w:type="paragraph">
    <w:name w:val="x-window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put" w:type="paragraph">
    <w:name w:val="ext-mb-inp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" w:type="paragraph">
    <w:name w:val="ext-mb-textare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" w:type="paragraph">
    <w:name w:val="x-msg-box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" w:type="paragraph">
    <w:name w:val="ext-mb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" w:type="paragraph">
    <w:name w:val="ext-mb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" w:type="paragraph">
    <w:name w:val="ext-mb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" w:type="paragraph">
    <w:name w:val="ext-mb-ques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" w:type="paragraph">
    <w:name w:val="ext-mb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" w:type="paragraph">
    <w:name w:val="x-slider-e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" w:type="paragraph">
    <w:name w:val="x-sli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" w:type="paragraph">
    <w:name w:val="x-slider-thum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" w:type="paragraph">
    <w:name w:val="x-floa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header" w:type="paragraph">
    <w:name w:val="x-date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" w:type="paragraph">
    <w:name w:val="x-form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" w:type="paragraph">
    <w:name w:val="x-form-file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" w:type="paragraph">
    <w:name w:val="x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footer" w:type="paragraph">
    <w:name w:val="x-info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" w:type="paragraph">
    <w:name w:val="my-lis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" w:type="paragraph">
    <w:name w:val="my-list-item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" w:type="paragraph">
    <w:name w:val="my-list-item-s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" w:type="paragraph">
    <w:name w:val="my-tbl-item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" w:type="paragraph">
    <w:name w:val="my-tbl-item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widget" w:type="paragraph">
    <w:name w:val="my-tbl-item-cell-widg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" w:type="paragraph">
    <w:name w:val="my-treetb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" w:type="paragraph">
    <w:name w:val="my-treetbl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" w:type="paragraph">
    <w:name w:val="my-treetbl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" w:type="paragraph">
    <w:name w:val="my-treetbl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" w:type="paragraph">
    <w:name w:val="x-tip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" w:type="paragraph">
    <w:name w:val="x-tip-top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" w:type="paragraph">
    <w:name w:val="x-tip-top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" w:type="paragraph">
    <w:name w:val="x-tip-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" w:type="paragraph">
    <w:name w:val="x-tip-f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" w:type="paragraph">
    <w:name w:val="x-tip-f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" w:type="paragraph">
    <w:name w:val="x-tip-bd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" w:type="paragraph">
    <w:name w:val="x-tip-bd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" w:type="paragraph">
    <w:name w:val="x-tool-togg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btns-center" w:type="paragraph">
    <w:name w:val="x-form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" w:type="paragraph">
    <w:name w:val="x-grid3-td-na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" w:type="paragraph">
    <w:name w:val="x-tip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" w:type="paragraph">
    <w:name w:val="x-tip-b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" w:type="paragraph">
    <w:name w:val="my-list-item-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" w:type="paragraph">
    <w:name w:val="my-list-item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" w:type="paragraph">
    <w:name w:val="my-list-item-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thumbnails" w:type="paragraph">
    <w:name w:val="galleria-thumbnai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" w:type="paragraph">
    <w:name w:val="galleria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hidden" w:type="paragraph">
    <w:name w:val="hidd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bar-page-first" w:type="paragraph">
    <w:name w:val="x-tbar-page-fir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" w:type="paragraph">
    <w:name w:val="x-tbar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" w:type="paragraph">
    <w:name w:val="x-tbar-page-l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" w:type="paragraph">
    <w:name w:val="x-tbar-page-n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" w:type="paragraph">
    <w:name w:val="x-tbar-page-pre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it" w:type="paragraph">
    <w:name w:val="icon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top" w:type="paragraph">
    <w:name w:val="arrow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bottom" w:type="paragraph">
    <w:name w:val="arrow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up" w:type="paragraph">
    <w:name w:val="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wn" w:type="paragraph">
    <w:name w:val="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left" w:type="paragraph">
    <w:name w:val="arrow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left" w:type="paragraph">
    <w:name w:val="arrow-double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right" w:type="paragraph">
    <w:name w:val="arrow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right" w:type="paragraph">
    <w:name w:val="arrow-double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asc" w:type="paragraph">
    <w:name w:val="my-icon-a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desc" w:type="paragraph">
    <w:name w:val="my-icon-de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sel" w:type="paragraph">
    <w:name w:val="my-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panel" w:type="paragraph">
    <w:name w:val="x-grid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inner" w:type="paragraph">
    <w:name w:val="x-grid3-hea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croller" w:type="paragraph">
    <w:name w:val="x-grid3-scroll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ter" w:type="paragraph">
    <w:name w:val="icon-fil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" w:type="paragraph">
    <w:name w:val="icon-hou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-link" w:type="paragraph">
    <w:name w:val="icon-house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pplication-home" w:type="paragraph">
    <w:name w:val="icon-application-ho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humb-up" w:type="paragraph">
    <w:name w:val="icon-thumb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spaper" w:type="paragraph">
    <w:name w:val="icon-newspap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ook" w:type="paragraph">
    <w:name w:val="icon-bo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old-medal" w:type="paragraph">
    <w:name w:val="icon-gold-meda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-link" w:type="paragraph">
    <w:name w:val="icon-world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icture" w:type="paragraph">
    <w:name w:val="icon-pic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port" w:type="paragraph">
    <w:name w:val="icon-repo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m" w:type="paragraph">
    <w:name w:val="icon-fil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ick" w:type="paragraph">
    <w:name w:val="icon-t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" w:type="paragraph">
    <w:name w:val="icon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dd" w:type="paragraph">
    <w:name w:val="icon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" w:type="paragraph">
    <w:name w:val="icon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" w:type="paragraph">
    <w:name w:val="icon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able" w:type="paragraph">
    <w:name w:val="icon-tab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st" w:type="paragraph">
    <w:name w:val="icon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rm" w:type="paragraph">
    <w:name w:val="icon-for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earch" w:type="paragraph">
    <w:name w:val="icon-sear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view" w:type="paragraph">
    <w:name w:val="icon-vie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xt-bullets" w:type="paragraph">
    <w:name w:val="icon-text-bullet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ngepasswd" w:type="paragraph">
    <w:name w:val="icon-changepassw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ser" w:type="paragraph">
    <w:name w:val="icon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" w:type="paragraph">
    <w:name w:val="icon-gro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ck" w:type="paragraph">
    <w:name w:val="icon-lo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" w:type="paragraph">
    <w:name w:val="icon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rt-bar" w:type="paragraph">
    <w:name w:val="icon-chart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pdf" w:type="paragraph">
    <w:name w:val="icon-file-pd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shipment" w:type="paragraph">
    <w:name w:val="icon-file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edit" w:type="paragraph">
    <w:name w:val="icon-file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file" w:type="paragraph">
    <w:name w:val="icon-linked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" w:type="paragraph">
    <w:name w:val="icon-requ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shipment" w:type="paragraph">
    <w:name w:val="icon-request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edit" w:type="paragraph">
    <w:name w:val="icon-reques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multiple" w:type="paragraph">
    <w:name w:val="icon-request-multip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information" w:type="paragraph">
    <w:name w:val="icon-inform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oney" w:type="paragraph">
    <w:name w:val="icon-mone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" w:type="paragraph">
    <w:name w:val="icon-m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rcel-identification" w:type="paragraph">
    <w:name w:val="icon-parcel-identific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world" w:type="paragraph">
    <w:name w:val="icon-page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stack" w:type="paragraph">
    <w:name w:val="icon-page-st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rench" w:type="paragraph">
    <w:name w:val="icon-wren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lder-user" w:type="paragraph">
    <w:name w:val="icon-folder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" w:type="paragraph">
    <w:name w:val="icon-docu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download" w:type="paragraph">
    <w:name w:val="icon-document-down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upload" w:type="paragraph">
    <w:name w:val="icon-document-up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etter-open" w:type="paragraph">
    <w:name w:val="icon-lett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" w:type="paragraph">
    <w:name w:val="icon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ilding" w:type="paragraph">
    <w:name w:val="icon-buil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ricks" w:type="paragraph">
    <w:name w:val="icon-brick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fresh" w:type="paragraph">
    <w:name w:val="icon-refres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" w:type="paragraph">
    <w:name w:val="icon-pr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" w:type="paragraph">
    <w:name w:val="icon-p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lendar" w:type="paragraph">
    <w:name w:val="icon-calend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ghtning" w:type="paragraph">
    <w:name w:val="icon-light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find" w:type="paragraph">
    <w:name w:val="icon-page-fi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mail" w:type="paragraph">
    <w:name w:val="icon-emai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-entry" w:type="paragraph">
    <w:name w:val="icon-new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entry" w:type="paragraph">
    <w:name w:val="icon-linked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-entry" w:type="paragraph">
    <w:name w:val="icon-prin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ctivate-entry" w:type="paragraph">
    <w:name w:val="icon-activa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-entry" w:type="paragraph">
    <w:name w:val="icon-cancel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-entry" w:type="paragraph">
    <w:name w:val="icon-dele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-entry" w:type="paragraph">
    <w:name w:val="icon-edi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ctivate" w:type="paragraph">
    <w:name w:val="icon-unit-activ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dd" w:type="paragraph">
    <w:name w:val="icon-unit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writeoff" w:type="paragraph">
    <w:name w:val="icon-unit-writeof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delete" w:type="paragraph">
    <w:name w:val="icon-unit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transfer" w:type="paragraph">
    <w:name w:val="icon-unit-transf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" w:type="paragraph">
    <w:name w:val="icon-un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edit" w:type="paragraph">
    <w:name w:val="icon-uni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cancel" w:type="paragraph">
    <w:name w:val="icon-unit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in" w:type="paragraph">
    <w:name w:val="icon-zoom-i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out" w:type="paragraph">
    <w:name w:val="icon-zoom-o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1sheet" w:type="paragraph">
    <w:name w:val="icon-a1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2sheet" w:type="paragraph">
    <w:name w:val="icon-a2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sheet" w:type="paragraph">
    <w:name w:val="icon-b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sheet" w:type="paragraph">
    <w:name w:val="icon-c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sterisk" w:type="paragraph">
    <w:name w:val="icon-asteris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xpand" w:type="paragraph">
    <w:name w:val="icon-expa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llapse" w:type="paragraph">
    <w:name w:val="icon-collap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go" w:type="paragraph">
    <w:name w:val="icon-map-g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delete" w:type="paragraph">
    <w:name w:val="icon-map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edit" w:type="paragraph">
    <w:name w:val="icon-map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magnify" w:type="paragraph">
    <w:name w:val="icon-map-magnif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up" w:type="paragraph">
    <w:name w:val="icon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down" w:type="paragraph">
    <w:name w:val="icon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up" w:type="paragraph">
    <w:name w:val="icon-bullet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down" w:type="paragraph">
    <w:name w:val="icon-bullet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ack" w:type="paragraph">
    <w:name w:val="icon-b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mplete" w:type="paragraph">
    <w:name w:val="icon-comp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ntinue" w:type="paragraph">
    <w:name w:val="icon-continu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" w:type="paragraph">
    <w:name w:val="icon-sa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" w:type="paragraph">
    <w:name w:val="icon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-and-cancel" w:type="paragraph">
    <w:name w:val="icon-save-and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rminate" w:type="paragraph">
    <w:name w:val="icon-termin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igital-signature" w:type="paragraph">
    <w:name w:val="icon-digital-signa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-add" w:type="paragraph">
    <w:name w:val="icon-group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ok" w:type="paragraph">
    <w:name w:val="icon-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rning" w:type="paragraph">
    <w:name w:val="icon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rror" w:type="paragraph">
    <w:name w:val="icon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ading" w:type="paragraph">
    <w:name w:val="icon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dialog-warning" w:type="paragraph">
    <w:name w:val="dialog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" w:type="paragraph">
    <w:name w:val="x-date-active-h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" w:type="paragraph">
    <w:name w:val="galleria-info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" w:type="character">
    <w:name w:val="x-tab-strip-text"/>
    <w:basedOn w:val="Zadanifontodlomka"/>
    <w:rsid w:val="006C5B01"/>
  </w:style>
  <w:style w:customStyle="1" w:styleId="grid13" w:type="paragraph">
    <w:name w:val="grid_1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1" w:type="paragraph">
    <w:name w:val="grid_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1" w:type="paragraph">
    <w:name w:val="grid_3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1" w:type="paragraph">
    <w:name w:val="grid_4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1" w:type="paragraph">
    <w:name w:val="grid_5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1" w:type="paragraph">
    <w:name w:val="grid_6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1" w:type="paragraph">
    <w:name w:val="grid_7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1" w:type="paragraph">
    <w:name w:val="grid_8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1" w:type="paragraph">
    <w:name w:val="grid_9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1" w:type="paragraph">
    <w:name w:val="grid_10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1" w:type="paragraph">
    <w:name w:val="grid_1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1" w:type="paragraph">
    <w:name w:val="grid_1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prefix12" w:type="paragraph">
    <w:name w:val="pre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1" w:type="paragraph">
    <w:name w:val="pre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1" w:type="paragraph">
    <w:name w:val="pre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1" w:type="paragraph">
    <w:name w:val="pre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1" w:type="paragraph">
    <w:name w:val="pre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1" w:type="paragraph">
    <w:name w:val="pre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1" w:type="paragraph">
    <w:name w:val="pre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1" w:type="paragraph">
    <w:name w:val="pre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1" w:type="paragraph">
    <w:name w:val="pre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1" w:type="paragraph">
    <w:name w:val="pre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1" w:type="paragraph">
    <w:name w:val="pre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2" w:type="paragraph">
    <w:name w:val="suf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1" w:type="paragraph">
    <w:name w:val="suf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1" w:type="paragraph">
    <w:name w:val="suf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1" w:type="paragraph">
    <w:name w:val="suf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1" w:type="paragraph">
    <w:name w:val="suf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1" w:type="paragraph">
    <w:name w:val="suf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1" w:type="paragraph">
    <w:name w:val="suf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1" w:type="paragraph">
    <w:name w:val="suf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1" w:type="paragraph">
    <w:name w:val="suf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1" w:type="paragraph">
    <w:name w:val="suf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1" w:type="paragraph">
    <w:name w:val="suf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stimonial1" w:type="paragraph">
    <w:name w:val="testimonial1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1" w:type="paragraph">
    <w:name w:val="cont1"/>
    <w:basedOn w:val="Normal"/>
    <w:rsid w:val="006C5B01"/>
    <w:pPr>
      <w:pBdr>
        <w:top w:color="CCCCCC" w:space="5" w:sz="6" w:val="single"/>
        <w:left w:color="CCCCCC" w:space="5" w:sz="6" w:val="single"/>
        <w:bottom w:color="CCCCCC" w:space="5" w:sz="6" w:val="single"/>
        <w:right w:color="CCCCCC" w:space="5" w:sz="6" w:val="single"/>
      </w:pBdr>
      <w:shd w:color="auto" w:fill="F9F9F9" w:val="clear"/>
      <w:spacing w:after="180" w:before="100" w:beforeAutospacing="1" w:line="384" w:lineRule="atLeast"/>
    </w:pPr>
    <w:rPr>
      <w:rFonts w:ascii="Times New Roman" w:hAnsi="Times New Roman"/>
      <w:szCs w:val="24"/>
      <w:lang w:val="hr-HR"/>
    </w:rPr>
  </w:style>
  <w:style w:customStyle="1" w:styleId="galleria-image1" w:type="paragraph">
    <w:name w:val="galleria-image1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50"/>
    </w:pPr>
    <w:rPr>
      <w:rFonts w:ascii="Times New Roman" w:hAnsi="Times New Roman"/>
      <w:sz w:val="26"/>
      <w:szCs w:val="26"/>
      <w:lang w:val="hr-HR"/>
    </w:rPr>
  </w:style>
  <w:style w:customStyle="1" w:styleId="galleria-image2" w:type="paragraph">
    <w:name w:val="galleria-image2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20"/>
    </w:pPr>
    <w:rPr>
      <w:rFonts w:ascii="Times New Roman" w:hAnsi="Times New Roman"/>
      <w:sz w:val="26"/>
      <w:szCs w:val="26"/>
      <w:lang w:val="hr-HR"/>
    </w:rPr>
  </w:style>
  <w:style w:customStyle="1" w:styleId="galleria-thumbnails1" w:type="paragraph">
    <w:name w:val="galleria-thumbnails1"/>
    <w:basedOn w:val="Normal"/>
    <w:rsid w:val="006C5B01"/>
    <w:pPr>
      <w:spacing w:after="100" w:afterAutospacing="1" w:before="22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1" w:type="paragraph">
    <w:name w:val="galleria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1" w:type="paragraph">
    <w:name w:val="galleria-info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1" w:type="paragraph">
    <w:name w:val="ext-shim1"/>
    <w:basedOn w:val="Normal"/>
    <w:rsid w:val="006C5B01"/>
    <w:pPr>
      <w:spacing w:after="100" w:afterAutospacing="1" w:before="45" w:line="432" w:lineRule="atLeast"/>
      <w:ind w:left="75"/>
    </w:pPr>
    <w:rPr>
      <w:rFonts w:ascii="Times New Roman" w:hAnsi="Times New Roman"/>
      <w:sz w:val="26"/>
      <w:szCs w:val="26"/>
      <w:lang w:val="hr-HR"/>
    </w:rPr>
  </w:style>
  <w:style w:customStyle="1" w:styleId="xstc1" w:type="paragraph">
    <w:name w:val="xs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1" w:type="paragraph">
    <w:name w:val="xs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1" w:type="paragraph">
    <w:name w:val="xs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1" w:type="paragraph">
    <w:name w:val="xs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1" w:type="paragraph">
    <w:name w:val="xs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1" w:type="paragraph">
    <w:name w:val="xs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1" w:type="paragraph">
    <w:name w:val="xs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1" w:type="paragraph">
    <w:name w:val="xs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1" w:type="paragraph">
    <w:name w:val="xs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1" w:type="paragraph">
    <w:name w:val="xsm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1" w:type="paragraph">
    <w:name w:val="x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1" w:type="paragraph">
    <w:name w:val="xs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1" w:type="paragraph">
    <w:name w:val="x-tab-strip-spacer1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2" w:type="paragraph">
    <w:name w:val="x-tab-strip-spacer2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3" w:type="paragraph">
    <w:name w:val="x-tab-strip-spacer3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4" w:type="paragraph">
    <w:name w:val="x-tab-strip-spacer4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text1" w:type="character">
    <w:name w:val="x-tab-strip-text1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right1" w:type="paragraph">
    <w:name w:val="x-tab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2" w:type="character">
    <w:name w:val="x-tab-strip-text2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strip-text3" w:type="character">
    <w:name w:val="x-tab-strip-text3"/>
    <w:basedOn w:val="Zadanifontodlomka"/>
    <w:rsid w:val="006C5B01"/>
    <w:rPr>
      <w:color w:val="111111"/>
    </w:rPr>
  </w:style>
  <w:style w:customStyle="1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1" w:styleId="x-tabs-text1" w:type="paragraph">
    <w:name w:val="x-tabs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AAAAAA"/>
      <w:sz w:val="26"/>
      <w:szCs w:val="26"/>
      <w:lang w:val="hr-HR"/>
    </w:rPr>
  </w:style>
  <w:style w:customStyle="1" w:styleId="x-tab-right2" w:type="paragraph">
    <w:name w:val="x-tab-right2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1" w:styleId="x-tab-right3" w:type="paragraph">
    <w:name w:val="x-tab-right3"/>
    <w:basedOn w:val="Normal"/>
    <w:rsid w:val="006C5B01"/>
    <w:pPr>
      <w:spacing w:after="100" w:after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1" w:styleId="x-tab-right4" w:type="paragraph">
    <w:name w:val="x-tab-righ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1" w:type="paragraph">
    <w:name w:val="x-tab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1" w:type="paragraph">
    <w:name w:val="x-tab-strip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5" w:type="paragraph">
    <w:name w:val="x-tab-righ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2" w:type="paragraph">
    <w:name w:val="x-tab-lef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3" w:type="paragraph">
    <w:name w:val="x-tab-lef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1" w:type="paragraph">
    <w:name w:val="x-tab-strip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ab-left4" w:type="paragraph">
    <w:name w:val="x-tab-lef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1" w:type="paragraph">
    <w:name w:val="x-tab-strip-wrap1"/>
    <w:basedOn w:val="Normal"/>
    <w:rsid w:val="006C5B01"/>
    <w:pPr>
      <w:spacing w:after="100" w:afterAutospacing="1" w:before="100" w:beforeAutospacing="1" w:line="432" w:lineRule="atLeast"/>
      <w:ind w:left="270" w:right="270"/>
    </w:pPr>
    <w:rPr>
      <w:rFonts w:ascii="Times New Roman" w:hAnsi="Times New Roman"/>
      <w:sz w:val="26"/>
      <w:szCs w:val="26"/>
      <w:lang w:val="hr-HR"/>
    </w:rPr>
  </w:style>
  <w:style w:customStyle="1" w:styleId="x-toolbar1" w:type="paragraph">
    <w:name w:val="x-toolbar1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2" w:type="paragraph">
    <w:name w:val="x-toolbar2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1" w:type="paragraph">
    <w:name w:val="x-form-text1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2" w:type="paragraph">
    <w:name w:val="x-form-text2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3" w:type="paragraph">
    <w:name w:val="x-form-text3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4" w:type="paragraph">
    <w:name w:val="x-form-text4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body1" w:type="paragraph">
    <w:name w:val="x-panel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2" w:type="paragraph">
    <w:name w:val="x-panel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1" w:type="paragraph">
    <w:name w:val="x-form-check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1" w:type="paragraph">
    <w:name w:val="x-form-radio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2" w:type="paragraph">
    <w:name w:val="x-form-check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2" w:type="paragraph">
    <w:name w:val="x-form-radio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1" w:type="paragraph">
    <w:name w:val="x-form-radio1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trigger1" w:type="paragraph">
    <w:name w:val="x-form-trigg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2" w:type="paragraph">
    <w:name w:val="x-form-trigger2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1" w:type="paragraph">
    <w:name w:val="x-form-date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1" w:type="paragraph">
    <w:name w:val="x-form-clear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1" w:type="paragraph">
    <w:name w:val="x-form-search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3" w:type="paragraph">
    <w:name w:val="x-form-trigger3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form-trigger4" w:type="paragraph">
    <w:name w:val="x-form-trigger4"/>
    <w:basedOn w:val="Normal"/>
    <w:rsid w:val="006C5B01"/>
    <w:pPr>
      <w:pBdr>
        <w:bottom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1" w:type="paragraph">
    <w:name w:val="x-form-trigger-ov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1" w:type="paragraph">
    <w:name w:val="x-form-trigger-click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1" w:type="paragraph">
    <w:name w:val="x-form-invalid1"/>
    <w:basedOn w:val="Normal"/>
    <w:rsid w:val="006C5B01"/>
    <w:pPr>
      <w:pBdr>
        <w:top w:color="FF7870" w:space="0" w:sz="6" w:val="single"/>
        <w:left w:color="FF7870" w:space="0" w:sz="6" w:val="single"/>
        <w:bottom w:color="FF7870" w:space="0" w:sz="6" w:val="single"/>
        <w:right w:color="FF7870" w:space="0" w:sz="6" w:val="single"/>
      </w:pBdr>
      <w:shd w:color="auto" w:fill="FF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3" w:type="paragraph">
    <w:name w:val="x-form-check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3" w:type="paragraph">
    <w:name w:val="x-form-radio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1" w:type="paragraph">
    <w:name w:val="x-form-checkbox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element1" w:type="paragraph">
    <w:name w:val="x-form-elemen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tem1" w:type="paragraph">
    <w:name w:val="x-form-item1"/>
    <w:basedOn w:val="Normal"/>
    <w:rsid w:val="006C5B01"/>
    <w:pPr>
      <w:spacing w:after="3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field1" w:type="paragraph">
    <w:name w:val="x-form-field1"/>
    <w:basedOn w:val="Normal"/>
    <w:rsid w:val="006C5B01"/>
    <w:pPr>
      <w:spacing w:line="432" w:lineRule="atLeast"/>
    </w:pPr>
    <w:rPr>
      <w:rFonts w:cs="Arial"/>
      <w:sz w:val="17"/>
      <w:szCs w:val="17"/>
      <w:lang w:val="hr-HR"/>
    </w:rPr>
  </w:style>
  <w:style w:customStyle="1" w:styleId="x-form-text5" w:type="paragraph">
    <w:name w:val="x-form-text5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field2" w:type="paragraph">
    <w:name w:val="x-form-field2"/>
    <w:basedOn w:val="Normal"/>
    <w:rsid w:val="006C5B01"/>
    <w:pPr>
      <w:spacing w:line="432" w:lineRule="atLeast"/>
    </w:pPr>
    <w:rPr>
      <w:rFonts w:cs="Arial"/>
      <w:sz w:val="18"/>
      <w:szCs w:val="18"/>
      <w:lang w:val="hr-HR"/>
    </w:rPr>
  </w:style>
  <w:style w:customStyle="1" w:styleId="x-form-text6" w:type="paragraph">
    <w:name w:val="x-form-text6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7" w:type="paragraph">
    <w:name w:val="x-form-text7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1" w:type="paragraph">
    <w:name w:val="x-form-select-one1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num-field1" w:type="paragraph">
    <w:name w:val="x-form-num-field1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sz w:val="26"/>
      <w:szCs w:val="26"/>
      <w:lang w:val="hr-HR"/>
    </w:rPr>
  </w:style>
  <w:style w:customStyle="1" w:styleId="x-form-trigger5" w:type="paragraph">
    <w:name w:val="x-form-trigger5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1" w:type="paragraph">
    <w:name w:val="x-btn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btns-center1" w:type="paragraph">
    <w:name w:val="x-form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fieldset1" w:type="paragraph">
    <w:name w:val="x-fieldset1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1" w:type="paragraph">
    <w:name w:val="x-tool-toggle1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btn-text1" w:type="paragraph">
    <w:name w:val="x-btn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1" w:type="paragraph">
    <w:name w:val="x-btn-center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text2" w:type="paragraph">
    <w:name w:val="x-btn-tex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3" w:type="paragraph">
    <w:name w:val="x-btn-tex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2" w:type="paragraph">
    <w:name w:val="x-btn-center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3" w:type="paragraph">
    <w:name w:val="x-btn-center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4" w:type="paragraph">
    <w:name w:val="x-btn-center4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1" w:type="paragraph">
    <w:name w:val="x-btn-lef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1" w:type="paragraph">
    <w:name w:val="x-btn-righ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5" w:type="paragraph">
    <w:name w:val="x-btn-center5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3" w:type="paragraph">
    <w:name w:val="x-toolbar3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4" w:type="paragraph">
    <w:name w:val="x-toolbar4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1" w:type="paragraph">
    <w:name w:val="x-item-disable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btn-left2" w:type="paragraph">
    <w:name w:val="x-btn-lef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2" w:type="paragraph">
    <w:name w:val="x-btn-righ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6" w:type="paragraph">
    <w:name w:val="x-btn-center6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3" w:type="paragraph">
    <w:name w:val="x-btn-lef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3" w:type="paragraph">
    <w:name w:val="x-btn-righ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7" w:type="paragraph">
    <w:name w:val="x-btn-center7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4" w:type="paragraph">
    <w:name w:val="x-btn-lef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5" w:type="paragraph">
    <w:name w:val="x-btn-lef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6" w:type="paragraph">
    <w:name w:val="x-btn-lef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4" w:type="paragraph">
    <w:name w:val="x-btn-righ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5" w:type="paragraph">
    <w:name w:val="x-btn-righ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6" w:type="paragraph">
    <w:name w:val="x-btn-righ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8" w:type="paragraph">
    <w:name w:val="x-btn-center8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9" w:type="paragraph">
    <w:name w:val="x-btn-center9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0" w:type="paragraph">
    <w:name w:val="x-btn-center10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ytb-text1" w:type="paragraph">
    <w:name w:val="yt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1" w:type="paragraph">
    <w:name w:val="ytb-sep1"/>
    <w:basedOn w:val="Normal"/>
    <w:rsid w:val="006C5B01"/>
    <w:pPr>
      <w:spacing w:line="432" w:lineRule="atLeast"/>
      <w:ind w:left="30" w:right="30"/>
    </w:pPr>
    <w:rPr>
      <w:rFonts w:ascii="Times New Roman" w:hAnsi="Times New Roman"/>
      <w:sz w:val="2"/>
      <w:szCs w:val="2"/>
      <w:lang w:val="hr-HR"/>
    </w:rPr>
  </w:style>
  <w:style w:customStyle="1" w:styleId="ytb-spacer1" w:type="paragraph">
    <w:name w:val="ytb-spac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1" w:type="paragraph">
    <w:name w:val="x-tbar-load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first1" w:type="paragraph">
    <w:name w:val="x-tbar-page-fir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1" w:type="paragraph">
    <w:name w:val="x-tbar-page-l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1" w:type="paragraph">
    <w:name w:val="x-tbar-page-n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1" w:type="paragraph">
    <w:name w:val="x-tbar-page-prev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1" w:type="paragraph">
    <w:name w:val="x-status-text1"/>
    <w:basedOn w:val="Normal"/>
    <w:rsid w:val="006C5B01"/>
    <w:pPr>
      <w:spacing w:line="315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x-status-busy1" w:type="paragraph">
    <w:name w:val="x-status-bus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1" w:type="paragraph">
    <w:name w:val="x-status-text-panel1"/>
    <w:basedOn w:val="Normal"/>
    <w:rsid w:val="006C5B01"/>
    <w:pPr>
      <w:pBdr>
        <w:top w:color="99BBE8" w:space="2" w:sz="6" w:val="single"/>
        <w:left w:color="99BBE8" w:space="4" w:sz="6" w:val="single"/>
        <w:bottom w:color="FFFFFF" w:space="2" w:sz="6" w:val="single"/>
        <w:right w:color="FFFFFF" w:space="6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1" w:type="paragraph">
    <w:name w:val="x-resizable-handle-east1"/>
    <w:basedOn w:val="Normal"/>
    <w:rsid w:val="006C5B01"/>
    <w:pPr>
      <w:spacing w:after="100" w:afterAutospacing="1" w:before="100" w:beforeAutospacing="1" w:line="432" w:lineRule="atLeast"/>
      <w:ind w:right="-15"/>
    </w:pPr>
    <w:rPr>
      <w:rFonts w:ascii="Times New Roman" w:hAnsi="Times New Roman"/>
      <w:sz w:val="26"/>
      <w:szCs w:val="26"/>
      <w:lang w:val="hr-HR"/>
    </w:rPr>
  </w:style>
  <w:style w:customStyle="1" w:styleId="x-resizable-handle-south1" w:type="paragraph">
    <w:name w:val="x-resizable-handle-south1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2" w:type="paragraph">
    <w:name w:val="x-resizable-handle-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3" w:type="paragraph">
    <w:name w:val="x-resizable-handle-eas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1" w:type="paragraph">
    <w:name w:val="x-resizable-handle-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2" w:type="paragraph">
    <w:name w:val="x-resizable-handle-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2" w:type="paragraph">
    <w:name w:val="x-resizable-handle-sou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3" w:type="paragraph">
    <w:name w:val="x-resizable-handle-south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1" w:type="paragraph">
    <w:name w:val="x-resizable-handle-north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2" w:type="paragraph">
    <w:name w:val="x-resizable-handle-nor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1" w:type="paragraph">
    <w:name w:val="x-resizable-handle-sou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2" w:type="paragraph">
    <w:name w:val="x-resizable-handle-sou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1" w:type="paragraph">
    <w:name w:val="x-resizable-handle-nor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2" w:type="paragraph">
    <w:name w:val="x-resizable-handle-nor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1" w:type="paragraph">
    <w:name w:val="x-resizable-handle-nor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2" w:type="paragraph">
    <w:name w:val="x-resizable-handle-nor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1" w:type="paragraph">
    <w:name w:val="x-resizable-handle-sou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2" w:type="paragraph">
    <w:name w:val="x-resizable-handle-sou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3" w:type="paragraph">
    <w:name w:val="x-panel-body3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1" w:type="paragraph">
    <w:name w:val="x-grid3-marker-h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1" w:type="paragraph">
    <w:name w:val="x-grid3-mar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1" w:type="paragraph">
    <w:name w:val="x-grid3-cell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1" w:type="paragraph">
    <w:name w:val="x-grid3-h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2" w:type="paragraph">
    <w:name w:val="x-grid3-cell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2" w:type="paragraph">
    <w:name w:val="x-grid3-hd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1" w:type="paragraph">
    <w:name w:val="x-grid3-header-pop-inner1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2" w:type="paragraph">
    <w:name w:val="x-grid3-header-pop-inner2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3" w:type="paragraph">
    <w:name w:val="x-grid3-hd-inner3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4" w:type="paragraph">
    <w:name w:val="x-grid3-hd-inner4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5" w:type="paragraph">
    <w:name w:val="x-grid3-hd-inner5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6" w:type="paragraph">
    <w:name w:val="x-grid3-hd-inner6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1" w:type="paragraph">
    <w:name w:val="x-grid3-sort-icon1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sort-icon2" w:type="paragraph">
    <w:name w:val="x-grid3-sort-icon2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hd-inner7" w:type="paragraph">
    <w:name w:val="x-grid3-hd-inner7"/>
    <w:basedOn w:val="Normal"/>
    <w:rsid w:val="006C5B01"/>
    <w:pPr>
      <w:pBdr>
        <w:top w:color="AACCF6" w:space="2" w:sz="6" w:val="single"/>
        <w:left w:color="AACCF6" w:space="2" w:sz="6" w:val="single"/>
        <w:bottom w:color="AACCF6" w:space="2" w:sz="6" w:val="single"/>
        <w:right w:color="AACCF6" w:space="2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text1" w:type="paragraph">
    <w:name w:val="x-grid3-cell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toolbar5" w:type="paragraph">
    <w:name w:val="x-toolbar5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6" w:type="paragraph">
    <w:name w:val="x-toolbar6"/>
    <w:basedOn w:val="Normal"/>
    <w:rsid w:val="006C5B01"/>
    <w:pPr>
      <w:pBdr>
        <w:top w:color="A9BFD3" w:space="2" w:sz="6" w:val="single"/>
        <w:lef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1" w:type="paragraph">
    <w:name w:val="x-grid3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3" w:type="paragraph">
    <w:name w:val="x-grid3-cell-inner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1" w:type="paragraph">
    <w:name w:val="x-grid3-td-name1"/>
    <w:basedOn w:val="Normal"/>
    <w:rsid w:val="006C5B01"/>
    <w:pPr>
      <w:pBdr>
        <w:righ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1" w:type="paragraph">
    <w:name w:val="x-menu-item-icon1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2" w:type="paragraph">
    <w:name w:val="x-menu-item-icon2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3" w:type="paragraph">
    <w:name w:val="x-menu-item-icon3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4" w:type="paragraph">
    <w:name w:val="x-menu-item-icon4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grid3-dd-wrap1" w:type="paragraph">
    <w:name w:val="x-grid3-dd-wra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1" w:type="paragraph">
    <w:name w:val="x-grid3-hd-btn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2" w:type="paragraph">
    <w:name w:val="x-grid3-hd-btn2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1" w:type="paragraph">
    <w:name w:val="x-grid3-td-expan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1" w:type="paragraph">
    <w:name w:val="x-grid3-td-chec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1" w:type="paragraph">
    <w:name w:val="x-grid3-td-number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4" w:type="paragraph">
    <w:name w:val="x-grid3-cell-inner4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grid3-td-numberer2" w:type="paragraph">
    <w:name w:val="x-grid3-td-number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2" w:type="paragraph">
    <w:name w:val="x-grid3-td-check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2" w:type="paragraph">
    <w:name w:val="x-grid3-td-expan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1" w:type="paragraph">
    <w:name w:val="x-grid-group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d-drag-ghost1" w:type="paragraph">
    <w:name w:val="x-dd-drag-ghost1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1" w:type="paragraph">
    <w:name w:val="x-dd-drop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2" w:type="paragraph">
    <w:name w:val="x-dd-drop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3" w:type="paragraph">
    <w:name w:val="x-dd-drop-icon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4" w:type="paragraph">
    <w:name w:val="x-panel-body4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1" w:type="paragraph">
    <w:name w:val="x-tree-node-icon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2" w:type="paragraph">
    <w:name w:val="x-tree-node-icon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3" w:type="paragraph">
    <w:name w:val="x-tree-node-icon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4" w:type="paragraph">
    <w:name w:val="x-tree-node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5" w:type="paragraph">
    <w:name w:val="x-tree-node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elbow1" w:type="paragraph">
    <w:name w:val="x-tree-elbow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1" w:type="paragraph">
    <w:name w:val="x-tree-elbow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1" w:type="paragraph">
    <w:name w:val="x-tree-elbow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1" w:type="paragraph">
    <w:name w:val="x-tree-elbow-end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1" w:type="paragraph">
    <w:name w:val="x-tree-elbow-end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1" w:type="paragraph">
    <w:name w:val="x-tree-elbow-end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1" w:type="paragraph">
    <w:name w:val="x-tree-elbow-line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2" w:type="paragraph">
    <w:name w:val="x-tree-elbow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2" w:type="paragraph">
    <w:name w:val="x-tree-elbow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2" w:type="paragraph">
    <w:name w:val="x-tree-elbow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2" w:type="paragraph">
    <w:name w:val="x-tree-elbow-end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2" w:type="paragraph">
    <w:name w:val="x-tree-elbow-end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2" w:type="paragraph">
    <w:name w:val="x-tree-elbow-end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2" w:type="paragraph">
    <w:name w:val="x-tree-elbow-line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3" w:type="paragraph">
    <w:name w:val="x-tree-elbow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3" w:type="paragraph">
    <w:name w:val="x-tree-elbow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3" w:type="paragraph">
    <w:name w:val="x-tree-elbow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3" w:type="paragraph">
    <w:name w:val="x-tree-elbow-end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3" w:type="paragraph">
    <w:name w:val="x-tree-elbow-end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3" w:type="paragraph">
    <w:name w:val="x-tree-elbow-end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3" w:type="paragraph">
    <w:name w:val="x-tree-elbow-line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nline-icon1" w:type="paragraph">
    <w:name w:val="x-tree-node-inline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1" w:type="paragraph">
    <w:name w:val="x-tree-node-over1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1" w:type="paragraph">
    <w:name w:val="x-tree-selected1"/>
    <w:basedOn w:val="Normal"/>
    <w:rsid w:val="006C5B01"/>
    <w:pPr>
      <w:shd w:color="auto" w:fill="D9E8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4" w:type="paragraph">
    <w:name w:val="x-dd-drop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5" w:type="paragraph">
    <w:name w:val="x-dd-drop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6" w:type="paragraph">
    <w:name w:val="x-dd-drop-icon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7" w:type="paragraph">
    <w:name w:val="x-dd-drop-icon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left7" w:type="paragraph">
    <w:name w:val="x-btn-lef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center11" w:type="paragraph">
    <w:name w:val="x-btn-center1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right7" w:type="paragraph">
    <w:name w:val="x-btn-righ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text4" w:type="paragraph">
    <w:name w:val="x-btn-tex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date-active1" w:type="paragraph">
    <w:name w:val="x-date-activ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menu-item1" w:type="paragraph">
    <w:name w:val="x-menu-item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15"/>
      <w:szCs w:val="15"/>
      <w:lang w:val="hr-HR"/>
    </w:rPr>
  </w:style>
  <w:style w:customStyle="1" w:styleId="x-menu-item-icon5" w:type="paragraph">
    <w:name w:val="x-menu-item-icon5"/>
    <w:basedOn w:val="Normal"/>
    <w:rsid w:val="006C5B01"/>
    <w:pPr>
      <w:spacing w:line="432" w:lineRule="atLeast"/>
      <w:ind w:right="75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ip-close1" w:type="paragraph">
    <w:name w:val="x-tip-close1"/>
    <w:basedOn w:val="Normal"/>
    <w:rsid w:val="006C5B01"/>
    <w:pPr>
      <w:spacing w:after="30" w:line="432" w:lineRule="atLeast"/>
      <w:ind w:left="30"/>
    </w:pPr>
    <w:rPr>
      <w:rFonts w:ascii="Times New Roman" w:hAnsi="Times New Roman"/>
      <w:vanish/>
      <w:sz w:val="26"/>
      <w:szCs w:val="26"/>
      <w:lang w:val="hr-HR"/>
    </w:rPr>
  </w:style>
  <w:style w:customStyle="1" w:styleId="x-tip-tc1" w:type="paragraph">
    <w:name w:val="x-tip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1" w:type="paragraph">
    <w:name w:val="x-tip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1" w:type="paragraph">
    <w:name w:val="x-tip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1" w:type="paragraph">
    <w:name w:val="x-tip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1" w:type="paragraph">
    <w:name w:val="x-tip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1" w:type="paragraph">
    <w:name w:val="x-tip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1" w:type="paragraph">
    <w:name w:val="x-tip-mc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ip-ml1" w:type="paragraph">
    <w:name w:val="x-tip-ml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1" w:type="paragraph">
    <w:name w:val="x-tip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1" w:type="paragraph">
    <w:name w:val="x-tip-head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tc2" w:type="paragraph">
    <w:name w:val="x-tip-t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header-text1" w:type="paragraph">
    <w:name w:val="x-tip-header-text1"/>
    <w:basedOn w:val="Normal"/>
    <w:rsid w:val="006C5B01"/>
    <w:pPr>
      <w:spacing w:after="30" w:line="432" w:lineRule="atLeast"/>
    </w:pPr>
    <w:rPr>
      <w:rFonts w:ascii="Tahoma" w:cs="Tahoma" w:hAnsi="Tahoma"/>
      <w:b/>
      <w:bCs/>
      <w:color w:val="444444"/>
      <w:sz w:val="17"/>
      <w:szCs w:val="17"/>
      <w:lang w:val="hr-HR"/>
    </w:rPr>
  </w:style>
  <w:style w:customStyle="1" w:styleId="x-tip-body1" w:type="paragraph">
    <w:name w:val="x-tip-body1"/>
    <w:basedOn w:val="Normal"/>
    <w:rsid w:val="006C5B01"/>
    <w:pPr>
      <w:spacing w:after="100" w:afterAutospacing="1" w:before="100" w:beforeAutospacing="1" w:line="210" w:lineRule="atLeast"/>
    </w:pPr>
    <w:rPr>
      <w:rFonts w:ascii="Tahoma" w:cs="Tahoma" w:hAnsi="Tahoma"/>
      <w:color w:val="444444"/>
      <w:sz w:val="17"/>
      <w:szCs w:val="17"/>
      <w:lang w:val="hr-HR"/>
    </w:rPr>
  </w:style>
  <w:style w:customStyle="1" w:styleId="loading-indicator1" w:type="paragraph">
    <w:name w:val="loading-indicator1"/>
    <w:basedOn w:val="Normal"/>
    <w:rsid w:val="006C5B01"/>
    <w:pPr>
      <w:spacing w:line="240" w:lineRule="atLeast"/>
    </w:pPr>
    <w:rPr>
      <w:rFonts w:ascii="Times New Roman" w:hAnsi="Times New Roman"/>
      <w:sz w:val="17"/>
      <w:szCs w:val="17"/>
      <w:lang w:val="hr-HR"/>
    </w:rPr>
  </w:style>
  <w:style w:customStyle="1" w:styleId="x-tip-tc3" w:type="paragraph">
    <w:name w:val="x-tip-tc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2" w:type="paragraph">
    <w:name w:val="x-tip-t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2" w:type="paragraph">
    <w:name w:val="x-tip-t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2" w:type="paragraph">
    <w:name w:val="x-tip-b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2" w:type="paragraph">
    <w:name w:val="x-tip-b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2" w:type="paragraph">
    <w:name w:val="x-tip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2" w:type="paragraph">
    <w:name w:val="x-tip-m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2" w:type="paragraph">
    <w:name w:val="x-tip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6" w:type="paragraph">
    <w:name w:val="x-menu-item-icon6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7" w:type="paragraph">
    <w:name w:val="x-menu-item-icon7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8" w:type="paragraph">
    <w:name w:val="x-menu-item-icon8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9" w:type="paragraph">
    <w:name w:val="x-menu-item-icon9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color-palette1" w:type="paragraph">
    <w:name w:val="x-color-palette1"/>
    <w:basedOn w:val="Normal"/>
    <w:rsid w:val="006C5B01"/>
    <w:pPr>
      <w:spacing w:after="100" w:afterAutospacing="1" w:before="100" w:beforeAutospacing="1" w:line="432" w:lineRule="atLeast"/>
      <w:ind w:left="390" w:right="60"/>
    </w:pPr>
    <w:rPr>
      <w:rFonts w:ascii="Times New Roman" w:hAnsi="Times New Roman"/>
      <w:sz w:val="26"/>
      <w:szCs w:val="26"/>
      <w:lang w:val="hr-HR"/>
    </w:rPr>
  </w:style>
  <w:style w:customStyle="1" w:styleId="x-date-picker1" w:type="paragraph">
    <w:name w:val="x-date-picker1"/>
    <w:basedOn w:val="Normal"/>
    <w:rsid w:val="006C5B01"/>
    <w:pPr>
      <w:pBdr>
        <w:top w:color="A3BAD9" w:space="0" w:sz="6" w:val="single"/>
        <w:left w:color="A3BAD9" w:space="0" w:sz="6" w:val="single"/>
        <w:bottom w:color="A3BAD9" w:space="0" w:sz="6" w:val="single"/>
        <w:right w:color="A3BAD9" w:space="0" w:sz="6" w:val="single"/>
      </w:pBdr>
      <w:shd w:color="auto" w:fill="FFFFFF" w:val="clear"/>
      <w:spacing w:after="30" w:before="30" w:line="432" w:lineRule="atLeast"/>
      <w:ind w:left="390" w:right="60"/>
    </w:pPr>
    <w:rPr>
      <w:rFonts w:ascii="Times New Roman" w:hAnsi="Times New Roman"/>
      <w:sz w:val="17"/>
      <w:szCs w:val="17"/>
      <w:lang w:val="hr-HR"/>
    </w:rPr>
  </w:style>
  <w:style w:customStyle="1" w:styleId="x-color-palette2" w:type="paragraph">
    <w:name w:val="x-color-palette2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2" w:type="paragraph">
    <w:name w:val="x-date-picker2"/>
    <w:basedOn w:val="Normal"/>
    <w:rsid w:val="006C5B01"/>
    <w:pPr>
      <w:shd w:color="auto" w:fill="FFFFFF" w:val="clear"/>
      <w:spacing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menu-item-checked1" w:type="paragraph">
    <w:name w:val="x-menu-item-check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1" w:type="paragraph">
    <w:name w:val="x-box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1" w:type="paragraph">
    <w:name w:val="x-box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1" w:type="paragraph">
    <w:name w:val="x-box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1" w:type="paragraph">
    <w:name w:val="x-box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1" w:type="paragraph">
    <w:name w:val="x-box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1" w:type="paragraph">
    <w:name w:val="x-box-mc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tc1" w:type="paragraph">
    <w:name w:val="x-box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1" w:type="paragraph">
    <w:name w:val="x-box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r1" w:type="paragraph">
    <w:name w:val="x-box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1" w:type="paragraph">
    <w:name w:val="x-combo-list-inner1"/>
    <w:basedOn w:val="Normal"/>
    <w:rsid w:val="006C5B01"/>
    <w:pPr>
      <w:pBdr>
        <w:bottom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1" w:type="paragraph">
    <w:name w:val="x-combo-select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7" w:type="paragraph">
    <w:name w:val="x-toolbar7"/>
    <w:basedOn w:val="Normal"/>
    <w:rsid w:val="006C5B01"/>
    <w:pPr>
      <w:pBdr>
        <w:top w:color="98C0F4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tem1" w:type="paragraph">
    <w:name w:val="x-combo-list-item1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8" w:type="paragraph">
    <w:name w:val="x-toolbar8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9" w:type="paragraph">
    <w:name w:val="x-toolbar9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0" w:type="paragraph">
    <w:name w:val="x-toolbar10"/>
    <w:basedOn w:val="Normal"/>
    <w:rsid w:val="006C5B01"/>
    <w:pPr>
      <w:pBdr>
        <w:top w:color="D0D0D0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1" w:type="paragraph">
    <w:name w:val="x-toolbar11"/>
    <w:basedOn w:val="Normal"/>
    <w:rsid w:val="006C5B01"/>
    <w:pPr>
      <w:pBdr>
        <w:top w:color="D0D0D0" w:space="2" w:sz="6" w:val="single"/>
        <w:left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5" w:type="paragraph">
    <w:name w:val="x-panel-body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1" w:type="paragraph">
    <w:name w:val="x-panel-header1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icon1" w:type="paragraph">
    <w:name w:val="x-pane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2" w:type="paragraph">
    <w:name w:val="x-panel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1" w:type="paragraph">
    <w:name w:val="x-panel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1" w:type="paragraph">
    <w:name w:val="x-panel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c1" w:type="paragraph">
    <w:name w:val="x-window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resizable-handle1" w:type="paragraph">
    <w:name w:val="x-resizable-handle1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toolbar12" w:type="paragraph">
    <w:name w:val="x-toolbar12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3" w:type="paragraph">
    <w:name w:val="x-toolbar13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2" w:type="paragraph">
    <w:name w:val="x-btn2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btns-center1" w:type="paragraph">
    <w:name w:val="x-panel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window-header1" w:type="paragraph">
    <w:name w:val="x-window-header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555555"/>
      <w:sz w:val="17"/>
      <w:szCs w:val="17"/>
      <w:lang w:val="hr-HR"/>
    </w:rPr>
  </w:style>
  <w:style w:customStyle="1" w:styleId="x-window-footer1" w:type="paragraph">
    <w:name w:val="x-window-foot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l1" w:type="paragraph">
    <w:name w:val="x-window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1" w:type="paragraph">
    <w:name w:val="x-window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l1" w:type="paragraph">
    <w:name w:val="x-window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1" w:type="paragraph">
    <w:name w:val="x-window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1" w:type="paragraph">
    <w:name w:val="x-window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1" w:type="paragraph">
    <w:name w:val="x-window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2" w:type="paragraph">
    <w:name w:val="x-window-foot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c1" w:type="paragraph">
    <w:name w:val="x-window-tc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1" w:type="paragraph">
    <w:name w:val="x-window-mc1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14" w:type="paragraph">
    <w:name w:val="x-toolbar14"/>
    <w:basedOn w:val="Normal"/>
    <w:rsid w:val="006C5B01"/>
    <w:pPr>
      <w:pBdr>
        <w:top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5" w:type="paragraph">
    <w:name w:val="x-toolbar15"/>
    <w:basedOn w:val="Normal"/>
    <w:rsid w:val="006C5B01"/>
    <w:pPr>
      <w:pBdr>
        <w:top w:color="99BBE8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2" w:type="paragraph">
    <w:name w:val="x-window-tl2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3" w:type="paragraph">
    <w:name w:val="x-window-tl3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2" w:type="paragraph">
    <w:name w:val="x-resizable-handle2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window-mc2" w:type="paragraph">
    <w:name w:val="x-window-mc2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8E8E8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1" w:type="paragraph">
    <w:name w:val="x-window-body1"/>
    <w:basedOn w:val="Normal"/>
    <w:rsid w:val="006C5B01"/>
    <w:pPr>
      <w:pBdr>
        <w:top w:color="EEEEEE" w:space="0" w:sz="6" w:val="single"/>
        <w:left w:color="EEEEEE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3" w:type="paragraph">
    <w:name w:val="x-window-mc3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text5" w:type="paragraph">
    <w:name w:val="x-btn-tex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1" w:type="paragraph">
    <w:name w:val="x-tip-b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1" w:type="paragraph">
    <w:name w:val="x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1" w:type="paragraph">
    <w:name w:val="x-panel-header-noborder1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6" w:type="paragraph">
    <w:name w:val="x-toolbar16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7" w:type="paragraph">
    <w:name w:val="x-toolbar17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4" w:type="paragraph">
    <w:name w:val="x-window-mc4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-noborder1" w:type="paragraph">
    <w:name w:val="x-window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1" w:type="paragraph">
    <w:name w:val="x-tab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1" w:type="paragraph">
    <w:name w:val="x-tab-panel-head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1" w:type="paragraph">
    <w:name w:val="x-tab-panel-foot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8" w:type="paragraph">
    <w:name w:val="x-toolbar18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9" w:type="paragraph">
    <w:name w:val="x-toolbar19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1" w:type="paragraph">
    <w:name w:val="x-layout-collapsed1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1" w:type="paragraph">
    <w:name w:val="x-layout-collapsed-tools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2" w:type="paragraph">
    <w:name w:val="x-layout-collapsed-tools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1" w:type="paragraph">
    <w:name w:val="x-layout-mini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2" w:type="paragraph">
    <w:name w:val="x-layout-mini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3" w:type="paragraph">
    <w:name w:val="x-layout-mini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4" w:type="paragraph">
    <w:name w:val="x-layout-mini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5" w:type="paragraph">
    <w:name w:val="x-layout-mini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6" w:type="paragraph">
    <w:name w:val="x-layout-mini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7" w:type="paragraph">
    <w:name w:val="x-layout-mini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8" w:type="paragraph">
    <w:name w:val="x-layout-mini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-back1" w:type="paragraph">
    <w:name w:val="x-progress-text-back1"/>
    <w:basedOn w:val="Normal"/>
    <w:rsid w:val="006C5B01"/>
    <w:pPr>
      <w:spacing w:after="100" w:afterAutospacing="1" w:before="100" w:beforeAutospacing="1" w:line="225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window-body2" w:type="paragraph">
    <w:name w:val="x-window-body2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1" w:type="paragraph">
    <w:name w:val="ext-m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window-header-text1" w:type="paragraph">
    <w:name w:val="x-window-header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ext-mb-input1" w:type="paragraph">
    <w:name w:val="ext-mb-input1"/>
    <w:basedOn w:val="Normal"/>
    <w:rsid w:val="006C5B01"/>
    <w:pP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1" w:type="paragraph">
    <w:name w:val="ext-mb-textarea1"/>
    <w:basedOn w:val="Normal"/>
    <w:rsid w:val="006C5B01"/>
    <w:pPr>
      <w:spacing w:after="100" w:afterAutospacing="1" w:before="60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rogress-wrap1" w:type="paragraph">
    <w:name w:val="x-progress-wrap1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2" w:type="paragraph">
    <w:name w:val="x-progress-wrap2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9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1" w:type="paragraph">
    <w:name w:val="x-msg-box-wait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ext-mb-icon1" w:type="paragraph">
    <w:name w:val="ext-mb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2" w:type="paragraph">
    <w:name w:val="ext-mb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1" w:type="paragraph">
    <w:name w:val="ext-mb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1" w:type="paragraph">
    <w:name w:val="ext-mb-warn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1" w:type="paragraph">
    <w:name w:val="ext-mb-questi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1" w:type="paragraph">
    <w:name w:val="ext-mb-erro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1" w:type="paragraph">
    <w:name w:val="x-slider-en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1" w:type="paragraph">
    <w:name w:val="x-slider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1" w:type="paragraph">
    <w:name w:val="x-slider-thum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2" w:type="paragraph">
    <w:name w:val="x-slider-end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2" w:type="paragraph">
    <w:name w:val="x-slider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2" w:type="paragraph">
    <w:name w:val="x-slider-thumb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1" w:type="paragraph">
    <w:name w:val="x-float-right1"/>
    <w:basedOn w:val="Normal"/>
    <w:rsid w:val="006C5B01"/>
    <w:pPr>
      <w:spacing w:after="100" w:afterAutospacing="1" w:before="100" w:beforeAutospacing="1" w:line="432" w:lineRule="atLeast"/>
      <w:ind w:right="60"/>
    </w:pPr>
    <w:rPr>
      <w:rFonts w:ascii="Times New Roman" w:hAnsi="Times New Roman"/>
      <w:sz w:val="26"/>
      <w:szCs w:val="26"/>
      <w:lang w:val="hr-HR"/>
    </w:rPr>
  </w:style>
  <w:style w:customStyle="1" w:styleId="x-panel-header2" w:type="paragraph">
    <w:name w:val="x-panel-header2"/>
    <w:basedOn w:val="Normal"/>
    <w:rsid w:val="006C5B01"/>
    <w:pPr>
      <w:pBdr>
        <w:bottom w:color="D0D0D0" w:space="3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tool1" w:type="paragraph">
    <w:name w:val="x-tool1"/>
    <w:basedOn w:val="Normal"/>
    <w:rsid w:val="006C5B01"/>
    <w:pPr>
      <w:spacing w:line="432" w:lineRule="atLeast"/>
      <w:ind w:left="-60"/>
    </w:pPr>
    <w:rPr>
      <w:rFonts w:ascii="Times New Roman" w:hAnsi="Times New Roman"/>
      <w:sz w:val="26"/>
      <w:szCs w:val="26"/>
      <w:lang w:val="hr-HR"/>
    </w:rPr>
  </w:style>
  <w:style w:customStyle="1" w:styleId="x-date-header1" w:type="paragraph">
    <w:name w:val="x-date-hea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6" w:type="paragraph">
    <w:name w:val="x-btn-text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toolbar20" w:type="paragraph">
    <w:name w:val="x-toolbar20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1" w:type="paragraph">
    <w:name w:val="x-date-active-hover1"/>
    <w:basedOn w:val="Normal"/>
    <w:rsid w:val="006C5B01"/>
    <w:pPr>
      <w:shd w:color="auto" w:fill="DDECF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8" w:type="paragraph">
    <w:name w:val="x-form-text8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wrap4" w:type="paragraph">
    <w:name w:val="x-form-check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4" w:type="paragraph">
    <w:name w:val="x-form-radio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file1" w:type="paragraph">
    <w:name w:val="x-form-fil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1" w:type="paragraph">
    <w:name w:val="x-form-file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777777"/>
      <w:sz w:val="26"/>
      <w:szCs w:val="26"/>
      <w:lang w:val="hr-HR"/>
    </w:rPr>
  </w:style>
  <w:style w:customStyle="1" w:styleId="x-info-header1" w:type="paragraph">
    <w:name w:val="x-info-header1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555555"/>
      <w:sz w:val="20"/>
      <w:lang w:val="hr-HR"/>
    </w:rPr>
  </w:style>
  <w:style w:customStyle="1" w:styleId="x-info-icon1" w:type="paragraph">
    <w:name w:val="x-info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2" w:type="paragraph">
    <w:name w:val="x-info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ody1" w:type="paragraph">
    <w:name w:val="x-info-body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footer1" w:type="paragraph">
    <w:name w:val="x-info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1" w:type="paragraph">
    <w:name w:val="x-info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info-bc2" w:type="paragraph">
    <w:name w:val="x-info-b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my-list-notchecked1" w:type="paragraph">
    <w:name w:val="my-list-not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1" w:type="paragraph">
    <w:name w:val="my-list-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1" w:type="paragraph">
    <w:name w:val="my-list-item1"/>
    <w:basedOn w:val="Normal"/>
    <w:rsid w:val="006C5B01"/>
    <w:pPr>
      <w:pBdr>
        <w:top w:color="FFFFFF" w:space="0" w:sz="6" w:val="single"/>
        <w:left w:color="FFFFFF" w:space="0" w:sz="6" w:val="single"/>
        <w:bottom w:color="FFFFFF" w:space="0" w:sz="6" w:val="single"/>
        <w:right w:color="FFFFF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1" w:type="paragraph">
    <w:name w:val="my-list-item-over1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1" w:type="paragraph">
    <w:name w:val="my-list-item-sel1"/>
    <w:basedOn w:val="Normal"/>
    <w:rsid w:val="006C5B01"/>
    <w:pPr>
      <w:pBdr>
        <w:top w:color="9EB8ED" w:space="0" w:sz="6" w:val="dotted"/>
        <w:left w:color="9EB8ED" w:space="0" w:sz="6" w:val="dotted"/>
        <w:bottom w:color="9EB8ED" w:space="0" w:sz="6" w:val="dotted"/>
        <w:right w:color="9EB8ED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1" w:type="paragraph">
    <w:name w:val="my-list-item-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1" w:type="paragraph">
    <w:name w:val="my-list-item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1" w:type="paragraph">
    <w:name w:val="my-list-item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1" w:type="paragraph">
    <w:name w:val="my-list-item-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1" w:type="paragraph">
    <w:name w:val="my-list-item-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2" w:type="paragraph">
    <w:name w:val="my-list-item-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2" w:type="paragraph">
    <w:name w:val="my-list-item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2" w:type="paragraph">
    <w:name w:val="my-list-item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2" w:type="paragraph">
    <w:name w:val="my-list-item-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2" w:type="paragraph">
    <w:name w:val="my-list-item-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1" w:type="paragraph">
    <w:name w:val="my-tbl-item-cell-overflow1"/>
    <w:basedOn w:val="Normal"/>
    <w:rsid w:val="006C5B01"/>
    <w:pPr>
      <w:pBdr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2" w:type="paragraph">
    <w:name w:val="my-tbl-item-cell-overflow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1" w:type="paragraph">
    <w:name w:val="my-tbl-item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item-cell-widget1" w:type="paragraph">
    <w:name w:val="my-tbl-item-cell-widge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1" w:type="paragraph">
    <w:name w:val="my-tree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lose1" w:type="paragraph">
    <w:name w:val="my-tree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1" w:type="paragraph">
    <w:name w:val="tree-fol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1" w:type="paragraph">
    <w:name w:val="my-treetb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1" w:type="paragraph">
    <w:name w:val="my-treetbl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lose1" w:type="paragraph">
    <w:name w:val="my-treetbl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2" w:type="paragraph">
    <w:name w:val="tree-fol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1" w:type="paragraph">
    <w:name w:val="my-treetbl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1" w:type="paragraph">
    <w:name w:val="my-treetbl-cell-overflow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1" w:type="paragraph">
    <w:name w:val="my-treetbl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8"/>
      <w:szCs w:val="18"/>
      <w:lang w:val="hr-HR"/>
    </w:rPr>
  </w:style>
  <w:style w:customStyle="1" w:styleId="x-tip-top1" w:type="paragraph">
    <w:name w:val="x-tip-to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1" w:type="paragraph">
    <w:name w:val="x-tip-top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1" w:type="paragraph">
    <w:name w:val="x-tip-top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1" w:type="paragraph">
    <w:name w:val="x-tip-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1" w:type="paragraph">
    <w:name w:val="x-tip-ft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1" w:type="paragraph">
    <w:name w:val="x-tip-ft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1" w:type="paragraph">
    <w:name w:val="x-tip-bd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1" w:type="paragraph">
    <w:name w:val="x-tip-bd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5" w:type="paragraph">
    <w:name w:val="x-window-mc5"/>
    <w:basedOn w:val="Normal"/>
    <w:rsid w:val="006C5B01"/>
    <w:pP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center12" w:type="paragraph">
    <w:name w:val="x-btn-center1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3" w:type="paragraph">
    <w:name w:val="x-btn-center1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window-mc6" w:type="paragraph">
    <w:name w:val="x-window-mc6"/>
    <w:basedOn w:val="Normal"/>
    <w:rsid w:val="006C5B01"/>
    <w:pPr>
      <w:pBdr>
        <w:top w:color="CCCCCC" w:space="0" w:sz="6" w:val="single"/>
        <w:bottom w:color="CCCCCC" w:space="0" w:sz="6" w:val="single"/>
      </w:pBd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trigger6" w:type="paragraph">
    <w:name w:val="x-form-trigger6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5" w:type="paragraph">
    <w:name w:val="x-grid3-cell-inner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8" w:type="paragraph">
    <w:name w:val="x-grid3-hd-inner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90421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6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6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6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6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69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4661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1494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52172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546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01434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01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685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022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7894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53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47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1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2483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9106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46482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4124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06030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873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02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934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34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97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05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 u z.k.</izvorni_sadrzaj>
    <derivirana_varijabla naziv="DomainObject.Primjedba_1">brisanje zabilježbe u z.k.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St-1138/2017-3126</izvorni_sadrzaj>
    <derivirana_varijabla naziv="DomainObject.PredzadnjaOdlukaIzPredmeta.Oznaka_1">St-1138/2017-3126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10B87-B467-4DD6-9EDD-5FC1A5B85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2646</properties:Characters>
  <properties:Lines>60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2019-01-15T09:08:00Z</dcterms:created>
  <dc:creator>rsticn</dc:creator>
  <cp:lastModifiedBy>Vinka Mihalinčić</cp:lastModifiedBy>
  <cp:lastPrinted>2019-01-15T09:21:00Z</cp:lastPrinted>
  <dcterms:modified xmlns:xsi="http://www.w3.org/2001/XMLSchema-instance" xsi:type="dcterms:W3CDTF">2019-01-15T09:21:00Z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dužnik nije u IU.docx)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