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bae1" w14:paraId="d43bae1" w:rsidRDefault="004E3267" w:rsidP="004E3267" w:rsidR="004E32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1.Stpn-59/2016</w:t>
      </w:r>
    </w:p>
    <w:p w:rsidRDefault="004E3267" w:rsidP="004E3267" w:rsidR="004E3267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3267" w:rsidP="004E3267" w:rsidR="004E3267">
      <w:pPr>
        <w:rPr>
          <w:b/>
        </w:rPr>
      </w:pPr>
    </w:p>
    <w:p w:rsidRDefault="004E3267" w:rsidP="004E3267" w:rsidR="004E3267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4E3267" w:rsidP="004E3267" w:rsidR="004E3267">
      <w:pPr>
        <w:rPr>
          <w:b/>
        </w:rPr>
      </w:pPr>
      <w:r>
        <w:rPr>
          <w:b/>
        </w:rPr>
        <w:t>TRGOVAČKI SUD U SPLITU</w:t>
      </w:r>
    </w:p>
    <w:p w:rsidRDefault="004E3267" w:rsidP="004E3267" w:rsidR="004E3267">
      <w:pPr>
        <w:rPr>
          <w:b/>
        </w:rPr>
      </w:pPr>
      <w:r>
        <w:rPr>
          <w:b/>
        </w:rPr>
        <w:t>Split, Sukoišanska 6</w:t>
      </w:r>
    </w:p>
    <w:p w:rsidRDefault="004E3267" w:rsidP="004E3267" w:rsidR="004E3267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4E3267" w:rsidP="004E3267" w:rsidR="004E3267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4E3267" w:rsidP="004E3267" w:rsidR="004E3267">
      <w:pPr>
        <w:jc w:val="both"/>
      </w:pPr>
      <w:r>
        <w:t xml:space="preserve">               Trgovački sud u Splitu, po sucu ovog suda Velimiru Vukoviću, kao stečajnom sucu, u stečajnom postupku povodom prijedloga predlagatelja-dužnika JELSA dioničko društvo za hotelijerstvo, Jelsa, (Općina Jelsa) Jelsa 246, OIB: 51177655549, za sklapanje predstečajne nagodbe, dana 29. ožujka 2017. godine,</w:t>
      </w:r>
    </w:p>
    <w:p w:rsidRDefault="004E3267" w:rsidP="004E3267" w:rsidR="004E3267">
      <w:pPr>
        <w:jc w:val="both"/>
      </w:pPr>
    </w:p>
    <w:p w:rsidRDefault="004E3267" w:rsidP="004E3267" w:rsidR="004E3267">
      <w:pPr>
        <w:jc w:val="center"/>
      </w:pPr>
      <w:r>
        <w:t>r i j e š i o  j e :</w:t>
      </w:r>
    </w:p>
    <w:p w:rsidRDefault="004E3267" w:rsidP="004E3267" w:rsidR="004E3267">
      <w:pPr>
        <w:jc w:val="both"/>
      </w:pPr>
    </w:p>
    <w:p w:rsidRDefault="004E3267" w:rsidP="004E3267" w:rsidR="004E3267">
      <w:pPr>
        <w:jc w:val="both"/>
      </w:pPr>
      <w:r>
        <w:t>I.</w:t>
      </w:r>
      <w:r>
        <w:tab/>
        <w:t>Ispravlja se rješenje ovog suda br.1.Stpn-59/2016 od 22.ožujka 2017. godine kojim se odobrava sklapanje predstečajne nagodbe nad dužnikom JELSA dioničko društvo za hotelijerstvo, Jelsa, (Općina Jelsa) Jelsa 246, OIB: 51177655549 i to u odnosu na vjerovnika iz grupe C - obveze prema ostalim vjerovnicima, navedenog pod rednim brojem 18.tablice – CROATIA OSIGURANJE d.d. i to u odnosu na iznos koji se namiruje od ukupno utvrđene tražbine, tako da umjesto navedenog iznosa od 26.601,49 kn treba stajati iznos od 159.608,95 kn.</w:t>
      </w:r>
    </w:p>
    <w:p w:rsidRDefault="004E3267" w:rsidP="004E3267" w:rsidR="004E3267">
      <w:pPr>
        <w:jc w:val="both"/>
      </w:pPr>
    </w:p>
    <w:p w:rsidRDefault="004E3267" w:rsidP="004E3267" w:rsidR="004E3267">
      <w:pPr>
        <w:jc w:val="both"/>
      </w:pPr>
      <w:r>
        <w:t>II.</w:t>
      </w:r>
      <w:r>
        <w:tab/>
        <w:t>U preo</w:t>
      </w:r>
      <w:r w:rsidR="00254E34">
        <w:t>s</w:t>
      </w:r>
      <w:r>
        <w:t>talom dijelu rješenje ovog suda 1.Stpn-59/2016 od 22.ožujka 2017. godine, ostaje neizmijenjeno.</w:t>
      </w:r>
    </w:p>
    <w:p w:rsidRDefault="004E3267" w:rsidP="004E3267" w:rsidR="004E3267">
      <w:pPr>
        <w:jc w:val="center"/>
      </w:pPr>
      <w:r>
        <w:t>Obrazloženje:</w:t>
      </w:r>
    </w:p>
    <w:p w:rsidRDefault="004E3267" w:rsidP="004E3267" w:rsidR="004E3267">
      <w:pPr>
        <w:jc w:val="both"/>
      </w:pPr>
    </w:p>
    <w:p w:rsidRDefault="004E3267" w:rsidP="007F7E88" w:rsidR="004E3267">
      <w:r>
        <w:tab/>
        <w:t>Očitom omaškom kod pisanja  pisanog otpravka rješenja ovog suda 1.Stpn-59/2016 od 22.ožujka 2017. godine kojim se odobrava sklapanje predstečajne nagodbe nad dužnikom JELSA dioničko društvo za hotelijerstvo, Jelsa, (Općina Jelsa) Jelsa 246, OIB: 51177655549, sud je pogrešno naveo iznos koji se namiruje od ukupno utvrđene tražbine u odnosu na vjerovnika Grupe C-obveze prema ostalim vjerovnicima,</w:t>
      </w:r>
      <w:r w:rsidRPr="004E3267">
        <w:t xml:space="preserve"> </w:t>
      </w:r>
      <w:r>
        <w:t>navedenog pod rednim brojem 18.tablice – CROATIA OSIGURANJE d.d., pa je sud po službenoj dužnosti, a na temelju odredbe čl. 342. u vezi s odredbom čl. 347. Zakona o parničnom postupku ( NN 53/91, 91/92, 112/99, 88/01, 117/03, 88/05, 92/07, 84/08, 123/08, 57/11 i 25/13- dalje ZPP) odlučio kao u izreci.</w:t>
      </w:r>
    </w:p>
    <w:p w:rsidRDefault="004E3267" w:rsidP="007F7E88" w:rsidR="004E3267">
      <w:r>
        <w:tab/>
      </w:r>
      <w:r>
        <w:tab/>
      </w:r>
      <w:r>
        <w:tab/>
      </w:r>
      <w:r>
        <w:tab/>
        <w:t>U Splitu, 29. ožujka 2017. godine.</w:t>
      </w:r>
    </w:p>
    <w:p w:rsidRDefault="004E3267" w:rsidP="007F7E88" w:rsidR="004E3267"/>
    <w:p w:rsidRDefault="004E3267" w:rsidP="007F7E88" w:rsidR="004E32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4E3267" w:rsidP="007F7E88" w:rsidR="004E3267"/>
    <w:p w:rsidRDefault="004E3267" w:rsidP="007F7E88" w:rsidR="004E32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4E3267" w:rsidP="00E70726" w:rsidR="004E3267">
      <w:pPr>
        <w:jc w:val="both"/>
      </w:pPr>
    </w:p>
    <w:p w:rsidRDefault="004E3267" w:rsidP="00E70726" w:rsidR="004E3267">
      <w:pPr>
        <w:jc w:val="both"/>
      </w:pPr>
      <w:r>
        <w:lastRenderedPageBreak/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4E3267" w:rsidP="007F7E88" w:rsidR="004E3267"/>
    <w:p w:rsidRDefault="004E3267" w:rsidP="007F7E88" w:rsidR="004E3267">
      <w:r>
        <w:t>D N A :</w:t>
      </w:r>
    </w:p>
    <w:p w:rsidRDefault="004E3267" w:rsidP="007F7E88" w:rsidR="004E3267"/>
    <w:p w:rsidRDefault="004E3267" w:rsidP="007F7E88" w:rsidR="004E3267">
      <w:r>
        <w:t xml:space="preserve">-Dužniku </w:t>
      </w:r>
    </w:p>
    <w:p w:rsidRDefault="004E3267" w:rsidP="007F7E88" w:rsidR="004E3267">
      <w:r>
        <w:t>-Vjerovniku Croatia osiguranje d.d.</w:t>
      </w:r>
    </w:p>
    <w:p w:rsidRDefault="00254E34" w:rsidP="007F7E88" w:rsidR="00254E34">
      <w:r>
        <w:t>-FINA-RC Zagreb</w:t>
      </w:r>
    </w:p>
    <w:p w:rsidRDefault="004E3267" w:rsidP="007F7E88" w:rsidR="004E3267" w:rsidRPr="007F7E88">
      <w:r>
        <w:t xml:space="preserve">- E- oglasna ploča </w:t>
      </w:r>
    </w:p>
    <w:p w:rsidRDefault="004E3267" w:rsidR="004E3267"/>
    <w:p w:rsidRDefault="004E3267" w:rsidP="004E3267" w:rsidR="004E3267">
      <w:pPr>
        <w:jc w:val="both"/>
      </w:pPr>
    </w:p>
    <w:p w:rsidRDefault="00254E34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267"/>
    <w:rsid w:val="000050BF"/>
    <w:rsid w:val="000256D3"/>
    <w:rsid w:val="0010074F"/>
    <w:rsid w:val="00110BE4"/>
    <w:rsid w:val="00132A7E"/>
    <w:rsid w:val="001B56D0"/>
    <w:rsid w:val="001E1B30"/>
    <w:rsid w:val="00204170"/>
    <w:rsid w:val="00254E34"/>
    <w:rsid w:val="00255806"/>
    <w:rsid w:val="002854BB"/>
    <w:rsid w:val="003A4819"/>
    <w:rsid w:val="00407DC1"/>
    <w:rsid w:val="00454D6B"/>
    <w:rsid w:val="004E3267"/>
    <w:rsid w:val="005061A6"/>
    <w:rsid w:val="00543C6E"/>
    <w:rsid w:val="0055047E"/>
    <w:rsid w:val="00572E64"/>
    <w:rsid w:val="005C2192"/>
    <w:rsid w:val="005F20F8"/>
    <w:rsid w:val="007766AB"/>
    <w:rsid w:val="008D5DF1"/>
    <w:rsid w:val="008F0567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326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32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326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E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E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E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E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326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E32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326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E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E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E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E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62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2017.</izvorni_sadrzaj>
    <derivirana_varijabla naziv="DomainObject.Predmet.DatumRjesavanja_1">22.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Stpn-59/2016</izvorni_sadrzaj>
    <derivirana_varijabla naziv="DomainObject.Predmet.OznakaBroj_1">Stpn-59/2016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JELSA dioničko društvo za hotelijerstvo</izvorni_sadrzaj>
    <derivirana_varijabla naziv="DomainObject.Predmet.StrankaFormated_1">  JELSA dioničko društvo za hotelijerstvo</derivirana_varijabla>
  </DomainObject.Predmet.StrankaFormated>
  <DomainObject.Predmet.StrankaFormatedOIB>
    <izvorni_sadrzaj>  JELSA dioničko društvo za hotelijerstvo, OIB 51177655549</izvorni_sadrzaj>
    <derivirana_varijabla naziv="DomainObject.Predmet.StrankaFormatedOIB_1">  JELSA dioničko društvo za hotelijerstvo, OIB 51177655549</derivirana_varijabla>
  </DomainObject.Predmet.StrankaFormatedOIB>
  <DomainObject.Predmet.StrankaFormatedWithAdress>
    <izvorni_sadrzaj> JELSA dioničko društvo za hotelijerstvo, Jelsa 246, 21465 Jelsa</izvorni_sadrzaj>
    <derivirana_varijabla naziv="DomainObject.Predmet.StrankaFormatedWithAdress_1"> JELSA dioničko društvo za hotelijerstvo, Jelsa 246, 21465 Jelsa</derivirana_varijabla>
  </DomainObject.Predmet.StrankaFormatedWithAdress>
  <DomainObject.Predmet.StrankaFormatedWithAdressOIB>
    <izvorni_sadrzaj> JELSA dioničko društvo za hotelijerstvo, OIB 51177655549, Jelsa 246, 21465 Jelsa</izvorni_sadrzaj>
    <derivirana_varijabla naziv="DomainObject.Predmet.StrankaFormatedWithAdressOIB_1"> JELSA dioničko društvo za hotelijerstvo, OIB 51177655549, Jelsa 246, 21465 Jelsa</derivirana_varijabla>
  </DomainObject.Predmet.StrankaFormatedWithAdressOIB>
  <DomainObject.Predmet.StrankaWithAdress>
    <izvorni_sadrzaj>JELSA dioničko društvo za hotelijerstvo Jelsa 246,21465 Jelsa</izvorni_sadrzaj>
    <derivirana_varijabla naziv="DomainObject.Predmet.StrankaWithAdress_1">JELSA dioničko društvo za hotelijerstvo Jelsa 246,21465 Jelsa</derivirana_varijabla>
  </DomainObject.Predmet.StrankaWithAdress>
  <DomainObject.Predmet.StrankaWithAdressOIB>
    <izvorni_sadrzaj>JELSA dioničko društvo za hotelijerstvo, OIB 51177655549, Jelsa 246,21465 Jelsa</izvorni_sadrzaj>
    <derivirana_varijabla naziv="DomainObject.Predmet.StrankaWithAdressOIB_1">JELSA dioničko društvo za hotelijerstvo, OIB 51177655549, Jelsa 246,21465 Jelsa</derivirana_varijabla>
  </DomainObject.Predmet.StrankaWithAdressOIB>
  <DomainObject.Predmet.StrankaNazivFormated>
    <izvorni_sadrzaj>JELSA dioničko društvo za hotelijerstvo</izvorni_sadrzaj>
    <derivirana_varijabla naziv="DomainObject.Predmet.StrankaNazivFormated_1">JELSA dioničko društvo za hotelijerstvo</derivirana_varijabla>
  </DomainObject.Predmet.StrankaNazivFormated>
  <DomainObject.Predmet.StrankaNazivFormatedOIB>
    <izvorni_sadrzaj>JELSA dioničko društvo za hotelijerstvo, OIB 51177655549</izvorni_sadrzaj>
    <derivirana_varijabla naziv="DomainObject.Predmet.StrankaNazivFormatedOIB_1">JELSA dioničko društvo za hotelijerstvo, OIB 51177655549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JELSA dioničko društvo za hotelijerstvo</item>
    </izvorni_sadrzaj>
    <derivirana_varijabla naziv="DomainObject.Predmet.StrankaListFormated_1">
      <item>JELSA dioničko društvo za hotelijerstvo</item>
    </derivirana_varijabla>
  </DomainObject.Predmet.StrankaListFormated>
  <DomainObject.Predmet.StrankaListFormatedOIB>
    <izvorni_sadrzaj>
      <item>JELSA dioničko društvo za hotelijerstvo, OIB 51177655549</item>
    </izvorni_sadrzaj>
    <derivirana_varijabla naziv="DomainObject.Predmet.StrankaListFormatedOIB_1">
      <item>JELSA dioničko društvo za hotelijerstvo, OIB 51177655549</item>
    </derivirana_varijabla>
  </DomainObject.Predmet.StrankaListFormatedOIB>
  <DomainObject.Predmet.StrankaListFormatedWithAdress>
    <izvorni_sadrzaj>
      <item>JELSA dioničko društvo za hotelijerstvo, Jelsa 246, 21465 Jelsa</item>
    </izvorni_sadrzaj>
    <derivirana_varijabla naziv="DomainObject.Predmet.StrankaListFormatedWithAdress_1">
      <item>JELSA dioničko društvo za hotelijerstvo, Jelsa 246, 21465 Jelsa</item>
    </derivirana_varijabla>
  </DomainObject.Predmet.StrankaListFormatedWithAdress>
  <DomainObject.Predmet.StrankaListFormatedWithAdressOIB>
    <izvorni_sadrzaj>
      <item>JELSA dioničko društvo za hotelijerstvo, OIB 51177655549, Jelsa 246, 21465 Jelsa</item>
    </izvorni_sadrzaj>
    <derivirana_varijabla naziv="DomainObject.Predmet.StrankaListFormatedWithAdressOIB_1">
      <item>JELSA dioničko društvo za hotelijerstvo, OIB 51177655549, Jelsa 246, 21465 Jelsa</item>
    </derivirana_varijabla>
  </DomainObject.Predmet.StrankaListFormatedWithAdressOIB>
  <DomainObject.Predmet.StrankaListNazivFormated>
    <izvorni_sadrzaj>
      <item>JELSA dioničko društvo za hotelijerstvo</item>
    </izvorni_sadrzaj>
    <derivirana_varijabla naziv="DomainObject.Predmet.StrankaListNazivFormated_1">
      <item>JELSA dioničko društvo za hotelijerstvo</item>
    </derivirana_varijabla>
  </DomainObject.Predmet.StrankaListNazivFormated>
  <DomainObject.Predmet.StrankaListNazivFormatedOIB>
    <izvorni_sadrzaj>
      <item>JELSA dioničko društvo za hotelijerstvo, OIB 51177655549</item>
    </izvorni_sadrzaj>
    <derivirana_varijabla naziv="DomainObject.Predmet.StrankaListNazivFormatedOIB_1">
      <item>JELSA dioničko društvo za hotelijerstvo, OIB 51177655549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JELSA dioničko društvo za hotelijerstvo</izvorni_sadrzaj>
    <derivirana_varijabla naziv="DomainObject.Predmet.StrankaIDrugi_1">JELSA dioničko društvo za hotelijerstvo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JELSA dioničko društvo za hotelijerstvo, OIB 51177655549, Jelsa 246, 21465 Jelsa</izvorni_sadrzaj>
    <derivirana_varijabla naziv="DomainObject.Predmet.StrankaIDrugiAdressOIB_1">JELSA dioničko društvo za hotelijerstvo, OIB 51177655549, Jelsa 246, 21465 Jelsa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2017.</izvorni_sadrzaj>
    <derivirana_varijabla naziv="DomainObject.Predmet.OdlukaRjesenje.DatumDonosenjaOdluke_1">22.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Stpn-59/2016-9</izvorni_sadrzaj>
    <derivirana_varijabla naziv="DomainObject.Predmet.OdlukaRjesenje.Oznaka_1">Stpn-59/2016-9</derivirana_varijabla>
  </DomainObject.Predmet.OdlukaRjesenje.Oznaka>
  <DomainObject.Predmet.SudioniciListNaziv>
    <izvorni_sadrzaj>
      <item>JELSA dioničko društvo za hotelijerstvo</item>
    </izvorni_sadrzaj>
    <derivirana_varijabla naziv="DomainObject.Predmet.SudioniciListNaziv_1">
      <item>JELSA dioničko društvo za hotelijerstvo</item>
    </derivirana_varijabla>
  </DomainObject.Predmet.SudioniciListNaziv>
  <DomainObject.Predmet.SudioniciListAdressOIB>
    <izvorni_sadrzaj>
      <item>JELSA dioničko društvo za hotelijerstvo, OIB 51177655549, Jelsa 246,21465 Jelsa</item>
    </izvorni_sadrzaj>
    <derivirana_varijabla naziv="DomainObject.Predmet.SudioniciListAdressOIB_1">
      <item>JELSA dioničko društvo za hotelijerstvo, OIB 51177655549, Jelsa 246,21465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51177655549</item>
    </izvorni_sadrzaj>
    <derivirana_varijabla naziv="DomainObject.Predmet.SudioniciListNazivOIB_1">
      <item>, OIB 51177655549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1963</properties:Characters>
  <properties:Lines>56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2017-03-29T10:17:00Z</dcterms:created>
  <dc:creator>Marija Elez</dc:creator>
  <cp:lastModifiedBy>Marija Elez</cp:lastModifiedBy>
  <cp:lastPrinted>2017-03-29T10:27:00Z</cp:lastPrinted>
  <dcterms:modified xmlns:xsi="http://www.w3.org/2001/XMLSchema-instance" xsi:type="dcterms:W3CDTF">2017-03-29T10:29:00Z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