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3779" w14:paraId="b4f3779" w:rsidRDefault="00AE649C" w:rsidP="00FA5B5E" w:rsidR="00AE649C" w:rsidRPr="00B76F3C">
      <w:pPr>
        <w:pStyle w:val="Naslov3"/>
        <w15:collapsed w:val="false"/>
      </w:pPr>
    </w:p>
    <w:p w:rsidRDefault="00296024" w:rsidP="00296024" w:rsidR="00296024" w:rsidRPr="0029602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960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   5 St-279/2015-3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296024">
        <w:rPr>
          <w:rFonts w:cs="Times New Roman" w:eastAsia="Times New Roman"/>
          <w:lang w:eastAsia="hr-HR" w:val="en-GB"/>
        </w:rPr>
        <w:t>E  R</w:t>
      </w:r>
      <w:proofErr w:type="gramEnd"/>
      <w:r w:rsidRPr="00296024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>R J E Š E N J E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296024">
        <w:rPr>
          <w:rFonts w:cs="Times New Roman" w:eastAsia="Times New Roman"/>
          <w:lang w:eastAsia="hr-HR" w:val="en-GB"/>
        </w:rPr>
        <w:t>po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stečajnom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sucu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Mariji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296024">
        <w:rPr>
          <w:rFonts w:cs="Times New Roman" w:eastAsia="Times New Roman"/>
          <w:lang w:eastAsia="hr-HR" w:val="en-GB"/>
        </w:rPr>
        <w:t>skraćenom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stečajnom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postupku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nad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dužnikom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r w:rsidRPr="00296024">
        <w:rPr>
          <w:rFonts w:cs="Times New Roman" w:eastAsia="Times New Roman"/>
          <w:szCs w:val="20"/>
          <w:lang w:eastAsia="hr-HR"/>
        </w:rPr>
        <w:t>LOVI d.o.o. za proizvodnju, turizam, ugostiteljstvo, trgovinu i usluge, Slatina, Vladimira Nazora 41, MBS: 010069881, OIB: 06819545474</w:t>
      </w:r>
      <w:r w:rsidRPr="0029602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96024">
        <w:rPr>
          <w:rFonts w:cs="Times New Roman" w:eastAsia="Times New Roman"/>
          <w:lang w:eastAsia="hr-HR" w:val="en-GB"/>
        </w:rPr>
        <w:t>dana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26. </w:t>
      </w:r>
      <w:proofErr w:type="spellStart"/>
      <w:proofErr w:type="gramStart"/>
      <w:r w:rsidRPr="00296024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296024">
        <w:rPr>
          <w:rFonts w:cs="Times New Roman" w:eastAsia="Times New Roman"/>
          <w:lang w:eastAsia="hr-HR" w:val="en-GB"/>
        </w:rPr>
        <w:t xml:space="preserve"> 2016.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96024">
        <w:rPr>
          <w:rFonts w:cs="Times New Roman" w:eastAsia="Times New Roman"/>
          <w:lang w:eastAsia="hr-HR" w:val="en-GB"/>
        </w:rPr>
        <w:t>r</w:t>
      </w:r>
      <w:proofErr w:type="gram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296024">
        <w:rPr>
          <w:rFonts w:cs="Times New Roman" w:eastAsia="Times New Roman"/>
          <w:lang w:eastAsia="hr-HR" w:val="en-GB"/>
        </w:rPr>
        <w:t>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o   j e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296024">
        <w:rPr>
          <w:rFonts w:cs="Times New Roman" w:eastAsia="Times New Roman"/>
          <w:lang w:eastAsia="hr-HR" w:val="en-GB"/>
        </w:rPr>
        <w:t>Otvara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96024">
        <w:rPr>
          <w:rFonts w:cs="Times New Roman" w:eastAsia="Times New Roman"/>
          <w:lang w:eastAsia="hr-HR" w:val="en-GB"/>
        </w:rPr>
        <w:t>stečajni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postupak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6024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dužnikom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r w:rsidRPr="00296024">
        <w:rPr>
          <w:rFonts w:cs="Times New Roman" w:eastAsia="Times New Roman"/>
          <w:szCs w:val="20"/>
          <w:lang w:eastAsia="hr-HR"/>
        </w:rPr>
        <w:t>LOVI d.o.o. za proizvodnju, turizam, ugostiteljstvo, trgovinu i usluge, Slatina, Vladimira Nazora 41, MBS: 010069881, OIB: 06819545474.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296024">
        <w:rPr>
          <w:rFonts w:cs="Times New Roman" w:eastAsia="Times New Roman"/>
          <w:lang w:eastAsia="hr-HR" w:val="en-GB"/>
        </w:rPr>
        <w:t>Za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stečajnog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upravitelja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imenuje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se </w:t>
      </w:r>
      <w:r w:rsidRPr="00296024">
        <w:rPr>
          <w:rFonts w:cs="Times New Roman" w:eastAsia="Times New Roman"/>
          <w:lang w:eastAsia="hr-HR"/>
        </w:rPr>
        <w:t>IVAN GJURAŠIĆ, dipl. pravnik iz Zagreba, Petrinjska 28, OIB: 66025260916.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96024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296024">
        <w:rPr>
          <w:rFonts w:cs="Times New Roman" w:eastAsia="Times New Roman"/>
          <w:lang w:eastAsia="hr-HR" w:val="en-GB"/>
        </w:rPr>
        <w:t>Zaključuje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96024">
        <w:rPr>
          <w:rFonts w:cs="Times New Roman" w:eastAsia="Times New Roman"/>
          <w:lang w:eastAsia="hr-HR" w:val="en-GB"/>
        </w:rPr>
        <w:t>stečajni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postupak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6024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dužnikom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r w:rsidRPr="00296024">
        <w:rPr>
          <w:rFonts w:cs="Times New Roman" w:eastAsia="Times New Roman"/>
          <w:szCs w:val="20"/>
          <w:lang w:eastAsia="hr-HR"/>
        </w:rPr>
        <w:t>LOVI d.o.o. za proizvodnju, turizam, ugostiteljstvo, trgovinu i usluge, Slatina, Vladimira Nazora 41, MBS: 010069881, OIB: 06819545474.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 </w:t>
      </w:r>
    </w:p>
    <w:p w:rsidRDefault="00296024" w:rsidP="00296024" w:rsidR="00296024" w:rsidRPr="0029602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Calibri"/>
        </w:rPr>
        <w:t xml:space="preserve">IV. </w:t>
      </w:r>
      <w:r w:rsidRPr="00296024">
        <w:rPr>
          <w:rFonts w:cs="Times New Roman" w:eastAsia="Times New Roman"/>
          <w:lang w:eastAsia="hr-HR"/>
        </w:rPr>
        <w:t>Stečajni postupak je otvoren i zaključen s danom 26. veljače 2016. u 14,15 sati, kada je ovo rješenje objavljeno na e-oglasnoj ploči ovoga suda.</w:t>
      </w:r>
    </w:p>
    <w:p w:rsidRDefault="00296024" w:rsidP="00296024" w:rsidR="00296024" w:rsidRPr="00296024">
      <w:pPr>
        <w:spacing w:after="0"/>
        <w:ind w:firstLine="851"/>
        <w:jc w:val="both"/>
        <w:rPr>
          <w:rFonts w:cs="Times New Roman" w:eastAsia="Calibri"/>
        </w:rPr>
      </w:pPr>
    </w:p>
    <w:p w:rsidRDefault="00296024" w:rsidP="00296024" w:rsidR="00296024" w:rsidRPr="00296024">
      <w:pPr>
        <w:spacing w:after="0"/>
        <w:ind w:firstLine="851"/>
        <w:jc w:val="both"/>
        <w:rPr>
          <w:rFonts w:cs="Times New Roman" w:eastAsia="Calibri"/>
        </w:rPr>
      </w:pPr>
      <w:r w:rsidRPr="00296024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296024">
        <w:rPr>
          <w:rFonts w:cs="Times New Roman" w:eastAsia="Times New Roman"/>
          <w:lang w:eastAsia="hr-HR" w:val="en-GB"/>
        </w:rPr>
        <w:t>Nakon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pravomoćnosti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ovoga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rješenja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stečajni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dužnik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6024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296024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96024">
        <w:rPr>
          <w:rFonts w:cs="Times New Roman" w:eastAsia="Times New Roman"/>
          <w:lang w:eastAsia="hr-HR" w:val="en-GB"/>
        </w:rPr>
        <w:t>brisati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iz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sudskog</w:t>
      </w:r>
      <w:proofErr w:type="spell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96024">
        <w:rPr>
          <w:rFonts w:cs="Times New Roman" w:eastAsia="Times New Roman"/>
          <w:lang w:eastAsia="hr-HR" w:val="en-GB"/>
        </w:rPr>
        <w:t>registra</w:t>
      </w:r>
      <w:proofErr w:type="spellEnd"/>
      <w:r w:rsidRPr="00296024">
        <w:rPr>
          <w:rFonts w:cs="Times New Roman" w:eastAsia="Times New Roman"/>
          <w:lang w:eastAsia="hr-HR" w:val="en-GB"/>
        </w:rPr>
        <w:t>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296024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296024">
        <w:rPr>
          <w:rFonts w:cs="Times New Roman" w:eastAsia="Times New Roman"/>
          <w:szCs w:val="20"/>
          <w:lang w:eastAsia="hr-HR"/>
        </w:rPr>
        <w:t xml:space="preserve">LOVI d.o.o. za proizvodnju, turizam, ugostiteljstvo, trgovinu i usluge, Slatina, </w:t>
      </w:r>
      <w:r w:rsidRPr="00296024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296024">
        <w:rPr>
          <w:rFonts w:cs="Times New Roman" w:eastAsia="Times New Roman"/>
          <w:lang w:eastAsia="hr-HR"/>
        </w:rPr>
        <w:t>posl</w:t>
      </w:r>
      <w:proofErr w:type="spellEnd"/>
      <w:r w:rsidRPr="00296024">
        <w:rPr>
          <w:rFonts w:cs="Times New Roman" w:eastAsia="Times New Roman"/>
          <w:lang w:eastAsia="hr-HR"/>
        </w:rPr>
        <w:t>. broj St-279/2015-2, koji je objavljen na mrežnoj stranici e-oglasna ploča Trgovačkog suda u Bjelovaru dana 4. siječnja 2016., pozvao osobe ovlaštene za zastupanje dužnika da u roku od 15 dana od objave oglasa na mrežnoj stranici e-oglasne ploče podnesu sudu javnobilježnički ovjerovljen popis imovine i obveza na propisanom obrascu.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osobe ovlaštene za zastupanje dužnika po zakonu u roku od 15 dana ne podnesu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Osobe ovlaštene za zastupanje dužnika nisu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296024">
        <w:rPr>
          <w:rFonts w:cs="Times New Roman" w:eastAsia="Times New Roman"/>
          <w:lang w:eastAsia="hr-HR"/>
        </w:rPr>
        <w:t>toč.I</w:t>
      </w:r>
      <w:proofErr w:type="spellEnd"/>
      <w:r w:rsidRPr="00296024">
        <w:rPr>
          <w:rFonts w:cs="Times New Roman" w:eastAsia="Times New Roman"/>
          <w:lang w:eastAsia="hr-HR"/>
        </w:rPr>
        <w:t>., II., III. i IV. izreke.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6024" w:rsidP="00296024" w:rsidR="00296024" w:rsidRPr="00296024">
      <w:pPr>
        <w:spacing w:after="0"/>
        <w:ind w:firstLine="851"/>
        <w:jc w:val="both"/>
        <w:rPr>
          <w:rFonts w:cs="Times New Roman" w:eastAsia="Calibri"/>
        </w:rPr>
      </w:pPr>
      <w:r w:rsidRPr="00296024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96024" w:rsidP="00296024" w:rsidR="00296024" w:rsidRPr="00296024">
      <w:pPr>
        <w:spacing w:after="0"/>
        <w:ind w:firstLine="851"/>
        <w:jc w:val="both"/>
        <w:rPr>
          <w:rFonts w:cs="Times New Roman" w:eastAsia="Calibri"/>
        </w:rPr>
      </w:pPr>
    </w:p>
    <w:p w:rsidRDefault="00296024" w:rsidP="00296024" w:rsid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96024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296024">
        <w:rPr>
          <w:rFonts w:cs="Times New Roman" w:eastAsia="Times New Roman"/>
          <w:lang w:eastAsia="hr-HR" w:val="en-GB"/>
        </w:rPr>
        <w:t>Bjelovaru</w:t>
      </w:r>
      <w:proofErr w:type="spellEnd"/>
      <w:r w:rsidRPr="00296024">
        <w:rPr>
          <w:rFonts w:cs="Times New Roman" w:eastAsia="Times New Roman"/>
          <w:lang w:eastAsia="hr-HR" w:val="en-GB"/>
        </w:rPr>
        <w:t>, 26.</w:t>
      </w:r>
      <w:proofErr w:type="gramEnd"/>
      <w:r w:rsidRPr="00296024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96024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296024">
        <w:rPr>
          <w:rFonts w:cs="Times New Roman" w:eastAsia="Times New Roman"/>
          <w:lang w:eastAsia="hr-HR" w:val="en-GB"/>
        </w:rPr>
        <w:t xml:space="preserve"> 2016.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296024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  MARIJA PETRINA KUBICA </w:t>
      </w:r>
    </w:p>
    <w:p w:rsidRDefault="00296024" w:rsidP="00296024" w:rsid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96024">
        <w:rPr>
          <w:rFonts w:cs="Times New Roman" w:eastAsia="Times New Roman"/>
          <w:lang w:eastAsia="hr-HR" w:val="en-GB"/>
        </w:rPr>
        <w:t xml:space="preserve">                                                          </w:t>
      </w:r>
      <w:r w:rsidRPr="00296024">
        <w:rPr>
          <w:rFonts w:cs="Times New Roman" w:eastAsia="Times New Roman"/>
          <w:lang w:eastAsia="hr-HR" w:val="en-GB"/>
        </w:rPr>
        <w:tab/>
      </w:r>
      <w:r w:rsidRPr="00296024">
        <w:rPr>
          <w:rFonts w:cs="Times New Roman" w:eastAsia="Times New Roman"/>
          <w:lang w:eastAsia="hr-HR" w:val="en-GB"/>
        </w:rPr>
        <w:tab/>
        <w:t xml:space="preserve">        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</w:t>
      </w:r>
      <w:proofErr w:type="spellStart"/>
      <w:r w:rsidRPr="00296024">
        <w:rPr>
          <w:rFonts w:cs="Times New Roman" w:eastAsia="Times New Roman"/>
          <w:lang w:eastAsia="hr-HR"/>
        </w:rPr>
        <w:t>Rj</w:t>
      </w:r>
      <w:proofErr w:type="spellEnd"/>
      <w:r w:rsidRPr="00296024">
        <w:rPr>
          <w:rFonts w:cs="Times New Roman" w:eastAsia="Times New Roman"/>
          <w:lang w:eastAsia="hr-HR"/>
        </w:rPr>
        <w:t>.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  putem dostavljača 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zakonskim zastupnicima dužnika - putem e-oglasne ploče suda i putem pošte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296024" w:rsidP="00296024" w:rsidR="00296024" w:rsidRPr="002960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96024">
        <w:rPr>
          <w:rFonts w:cs="Times New Roman" w:eastAsia="Times New Roman"/>
          <w:lang w:eastAsia="hr-HR"/>
        </w:rPr>
        <w:t xml:space="preserve">2. </w:t>
      </w:r>
      <w:proofErr w:type="spellStart"/>
      <w:r w:rsidRPr="00296024">
        <w:rPr>
          <w:rFonts w:cs="Times New Roman" w:eastAsia="Times New Roman"/>
          <w:lang w:eastAsia="hr-HR"/>
        </w:rPr>
        <w:t>Sc</w:t>
      </w:r>
      <w:proofErr w:type="spellEnd"/>
      <w:r w:rsidRPr="00296024">
        <w:rPr>
          <w:rFonts w:cs="Times New Roman" w:eastAsia="Times New Roman"/>
          <w:lang w:eastAsia="hr-HR"/>
        </w:rPr>
        <w:t xml:space="preserve"> pravomoćnost</w:t>
      </w:r>
    </w:p>
    <w:p w:rsidRDefault="00296024" w:rsidP="00296024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96024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024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9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St-279/2015-3</izvorni_sadrzaj>
    <derivirana_varijabla naziv="DomainObject.Oznaka_1">St-279/2015-3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LOVI d.o.o. za proizvodnju, turizam, ugostiteljstvo, trgovinu i usluge, Slatina zastupanog po punomoćniku Snježana Logarušić; Vinko Logarušić</izvorni_sadrzaj>
    <derivirana_varijabla naziv="DomainObject.Predmet.ProtustrankaFormated_1">  LOVI d.o.o. za proizvodnju, turizam, ugostiteljstvo, trgovinu i usluge, Slatina zastupanog po punomoćniku Snježana Logarušić; Vinko Logarušić</derivirana_varijabla>
  </DomainObject.Predmet.ProtustrankaFormated>
  <DomainObject.Predmet.ProtustrankaFormatedOIB>
    <izvorni_sadrzaj>  LOVI d.o.o. za proizvodnju, turizam, ugostiteljstvo, trgovinu i usluge, Slatina, OIB 06819545474 zastupanog po punomoćniku Snježana Logarušić; Vinko Logarušić</izvorni_sadrzaj>
    <derivirana_varijabla naziv="DomainObject.Predmet.ProtustrankaFormatedOIB_1">  LOVI d.o.o. za proizvodnju, turizam, ugostiteljstvo, trgovinu i usluge, Slatina, OIB 06819545474 zastupanog po punomoćniku Snježana Logarušić; Vinko Logarušić</derivirana_varijabla>
  </DomainObject.Predmet.ProtustrankaFormatedOIB>
  <DomainObject.Predmet.ProtustrankaFormatedWithAdress>
    <izvorni_sadrzaj> LOVI d.o.o. za proizvodnju, turizam, ugostiteljstvo, trgovinu i usluge, Slatina, Vladimira Nazora 41, 33520 Slatina zastupanog po punomoćniku Snježana Logarušić; Vinko Logarušić</izvorni_sadrzaj>
    <derivirana_varijabla naziv="DomainObject.Predmet.ProtustrankaFormatedWithAdress_1"> LOVI d.o.o. za proizvodnju, turizam, ugostiteljstvo, trgovinu i usluge, Slatina, Vladimira Nazora 41, 33520 Slatina zastupanog po punomoćniku Snježana Logarušić; Vinko Logarušić</derivirana_varijabla>
  </DomainObject.Predmet.ProtustrankaFormatedWithAdress>
  <DomainObject.Predmet.ProtustrankaFormatedWithAdressOIB>
    <izvorni_sadrzaj> LOVI d.o.o. za proizvodnju, turizam, ugostiteljstvo, trgovinu i usluge, Slatina, OIB 06819545474, Vladimira Nazora 41, 33520 Slatina zastupanog po punomoćniku Snježana Logarušić; Vinko Logarušić</izvorni_sadrzaj>
    <derivirana_varijabla naziv="DomainObject.Predmet.ProtustrankaFormatedWithAdressOIB_1"> LOVI d.o.o. za proizvodnju, turizam, ugostiteljstvo, trgovinu i usluge, Slatina, OIB 06819545474, Vladimira Nazora 41, 33520 Slatina zastupanog po punomoćniku Snježana Logarušić; Vinko Logarušić</derivirana_varijabla>
  </DomainObject.Predmet.ProtustrankaFormatedWithAdressOIB>
  <DomainObject.Predmet.ProtustrankaWithAdress>
    <izvorni_sadrzaj>LOVI d.o.o. za proizvodnju, turizam, ugostiteljstvo, trgovinu i usluge, Slatina Vladimira Nazora 41, 33520 Slatina</izvorni_sadrzaj>
    <derivirana_varijabla naziv="DomainObject.Predmet.ProtustrankaWithAdress_1">LOVI d.o.o. za proizvodnju, turizam, ugostiteljstvo, trgovinu i usluge, Slatina Vladimira Nazora 41, 33520 Slatina</derivirana_varijabla>
  </DomainObject.Predmet.ProtustrankaWithAdress>
  <DomainObject.Predmet.ProtustrankaWithAdressOIB>
    <izvorni_sadrzaj>LOVI d.o.o. za proizvodnju, turizam, ugostiteljstvo, trgovinu i usluge, Slatina, OIB 06819545474, Vladimira Nazora 41, 33520 Slatina</izvorni_sadrzaj>
    <derivirana_varijabla naziv="DomainObject.Predmet.ProtustrankaWithAdressOIB_1">LOVI d.o.o. za proizvodnju, turizam, ugostiteljstvo, trgovinu i usluge, Slatina, OIB 06819545474, Vladimira Nazora 41, 33520 Slatina</derivirana_varijabla>
  </DomainObject.Predmet.ProtustrankaWithAdressOIB>
  <DomainObject.Predmet.ProtustrankaNazivFormated>
    <izvorni_sadrzaj>LOVI d.o.o. za proizvodnju, turizam, ugostiteljstvo, trgovinu i usluge, Slatina</izvorni_sadrzaj>
    <derivirana_varijabla naziv="DomainObject.Predmet.ProtustrankaNazivFormated_1">LOVI d.o.o. za proizvodnju, turizam, ugostiteljstvo, trgovinu i usluge, Slatina</derivirana_varijabla>
  </DomainObject.Predmet.ProtustrankaNazivFormated>
  <DomainObject.Predmet.ProtustrankaNazivFormatedOIB>
    <izvorni_sadrzaj>LOVI d.o.o. za proizvodnju, turizam, ugostiteljstvo, trgovinu i usluge, Slatina, OIB 06819545474</izvorni_sadrzaj>
    <derivirana_varijabla naziv="DomainObject.Predmet.ProtustrankaNazivFormatedOIB_1">LOVI d.o.o. za proizvodnju, turizam, ugostiteljstvo, trgovinu i usluge, Slatina, OIB 06819545474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LOVI d.o.o. za proizvodnju, turizam, ugostiteljstvo, trgovinu i usluge, Slatina zastupanog po punomoćniku Snježana Logarušić; Vinko Logarušić</item>
    </izvorni_sadrzaj>
    <derivirana_varijabla naziv="DomainObject.Predmet.ProtuStrankaListFormated_1">
      <item>LOVI d.o.o. za proizvodnju, turizam, ugostiteljstvo, trgovinu i usluge, Slatina zastupanog po punomoćniku Snježana Logarušić; Vinko Logarušić</item>
    </derivirana_varijabla>
  </DomainObject.Predmet.ProtuStrankaListFormated>
  <DomainObject.Predmet.ProtuStrankaListFormatedOIB>
    <izvorni_sadrzaj>
      <item>LOVI d.o.o. za proizvodnju, turizam, ugostiteljstvo, trgovinu i usluge, Slatina, OIB 06819545474 zastupanog po punomoćniku Snježana Logarušić; Vinko Logarušić</item>
    </izvorni_sadrzaj>
    <derivirana_varijabla naziv="DomainObject.Predmet.ProtuStrankaListFormatedOIB_1">
      <item>LOVI d.o.o. za proizvodnju, turizam, ugostiteljstvo, trgovinu i usluge, Slatina, OIB 06819545474 zastupanog po punomoćniku Snježana Logarušić; Vinko Logarušić</item>
    </derivirana_varijabla>
  </DomainObject.Predmet.ProtuStrankaListFormatedOIB>
  <DomainObject.Predmet.ProtuStrankaListFormatedWithAdress>
    <izvorni_sadrzaj>
      <item>LOVI d.o.o. za proizvodnju, turizam, ugostiteljstvo, trgovinu i usluge, Slatina, Vladimira Nazora 41, 33520 Slatina zastupanog po punomoćniku Snježana Logarušić; Vinko Logarušić</item>
    </izvorni_sadrzaj>
    <derivirana_varijabla naziv="DomainObject.Predmet.ProtuStrankaListFormatedWithAdress_1">
      <item>LOVI d.o.o. za proizvodnju, turizam, ugostiteljstvo, trgovinu i usluge, Slatina, Vladimira Nazora 41, 33520 Slatina zastupanog po punomoćniku Snježana Logarušić; Vinko Logarušić</item>
    </derivirana_varijabla>
  </DomainObject.Predmet.ProtuStrankaListFormatedWithAdress>
  <DomainObject.Predmet.ProtuStrankaListFormatedWithAdressOIB>
    <izvorni_sadrzaj>
      <item>LOVI d.o.o. za proizvodnju, turizam, ugostiteljstvo, trgovinu i usluge, Slatina, OIB 06819545474, Vladimira Nazora 41, 33520 Slatina zastupanog po punomoćniku Snježana Logarušić; Vinko Logarušić</item>
    </izvorni_sadrzaj>
    <derivirana_varijabla naziv="DomainObject.Predmet.ProtuStrankaListFormatedWithAdressOIB_1">
      <item>LOVI d.o.o. za proizvodnju, turizam, ugostiteljstvo, trgovinu i usluge, Slatina, OIB 06819545474, Vladimira Nazora 41, 33520 Slatina zastupanog po punomoćniku Snježana Logarušić; Vinko Logarušić</item>
    </derivirana_varijabla>
  </DomainObject.Predmet.ProtuStrankaListFormatedWithAdressOIB>
  <DomainObject.Predmet.ProtuStrankaListNazivFormated>
    <izvorni_sadrzaj>
      <item>LOVI d.o.o. za proizvodnju, turizam, ugostiteljstvo, trgovinu i usluge, Slatina</item>
    </izvorni_sadrzaj>
    <derivirana_varijabla naziv="DomainObject.Predmet.ProtuStrankaListNazivFormated_1">
      <item>LOVI d.o.o. za proizvodnju, turizam, ugostiteljstvo, trgovinu i usluge, Slatina</item>
    </derivirana_varijabla>
  </DomainObject.Predmet.ProtuStrankaListNazivFormated>
  <DomainObject.Predmet.ProtuStrankaListNazivFormatedOIB>
    <izvorni_sadrzaj>
      <item>LOVI d.o.o. za proizvodnju, turizam, ugostiteljstvo, trgovinu i usluge, Slatina, OIB 06819545474</item>
    </izvorni_sadrzaj>
    <derivirana_varijabla naziv="DomainObject.Predmet.ProtuStrankaListNazivFormatedOIB_1">
      <item>LOVI d.o.o. za proizvodnju, turizam, ugostiteljstvo, trgovinu i usluge, Slatina, OIB 06819545474</item>
    </derivirana_varijabla>
  </DomainObject.Predmet.ProtuStrankaListNazivFormatedOIB>
  <DomainObject.Predmet.OstaliListFormated>
    <izvorni_sadrzaj>
      <item>Snježana Logarušić punomoćnik sudionika u postupku LOVI d.o.o. za proizvodnju, turizam, ugostiteljstvo, trgovinu i usluge, Slatina</item>
      <item>Vinko Logarušić punomoćnik sudionika u postupku LOVI d.o.o. za proizvodnju, turizam, ugostiteljstvo, trgovinu i usluge, Slatina</item>
    </izvorni_sadrzaj>
    <derivirana_varijabla naziv="DomainObject.Predmet.OstaliListFormated_1">
      <item>Snježana Logarušić punomoćnik sudionika u postupku LOVI d.o.o. za proizvodnju, turizam, ugostiteljstvo, trgovinu i usluge, Slatina</item>
      <item>Vinko Logarušić punomoćnik sudionika u postupku LOVI d.o.o. za proizvodnju, turizam, ugostiteljstvo, trgovinu i usluge, Slatina</item>
    </derivirana_varijabla>
  </DomainObject.Predmet.OstaliListFormated>
  <DomainObject.Predmet.OstaliListFormatedOIB>
    <izvorni_sadrzaj>
      <item>Snježana Logarušić punomoćnik sudionika u postupku LOVI d.o.o. za proizvodnju, turizam, ugostiteljstvo, trgovinu i usluge, Slatina</item>
      <item>Vinko Logarušić punomoćnik sudionika u postupku LOVI d.o.o. za proizvodnju, turizam, ugostiteljstvo, trgovinu i usluge, Slatina</item>
    </izvorni_sadrzaj>
    <derivirana_varijabla naziv="DomainObject.Predmet.OstaliListFormatedOIB_1">
      <item>Snježana Logarušić punomoćnik sudionika u postupku LOVI d.o.o. za proizvodnju, turizam, ugostiteljstvo, trgovinu i usluge, Slatina</item>
      <item>Vinko Logarušić punomoćnik sudionika u postupku LOVI d.o.o. za proizvodnju, turizam, ugostiteljstvo, trgovinu i usluge, Slatina</item>
    </derivirana_varijabla>
  </DomainObject.Predmet.OstaliListFormatedOIB>
  <DomainObject.Predmet.OstaliListFormatedWithAdress>
    <izvorni_sadrzaj>
      <item>Snježana Logarušić, M.P. Katančića 8, 33520 Slatina punomoćnik sudionika u postupku LOVI d.o.o. za proizvodnju, turizam, ugostiteljstvo, trgovinu i usluge, Slatina</item>
      <item>Vinko Logarušić, M.P. Katančića 8, 33520 Slatina punomoćnik sudionika u postupku LOVI d.o.o. za proizvodnju, turizam, ugostiteljstvo, trgovinu i usluge, Slatina</item>
    </izvorni_sadrzaj>
    <derivirana_varijabla naziv="DomainObject.Predmet.OstaliListFormatedWithAdress_1">
      <item>Snježana Logarušić, M.P. Katančića 8, 33520 Slatina punomoćnik sudionika u postupku LOVI d.o.o. za proizvodnju, turizam, ugostiteljstvo, trgovinu i usluge, Slatina</item>
      <item>Vinko Logarušić, M.P. Katančića 8, 33520 Slatina punomoćnik sudionika u postupku LOVI d.o.o. za proizvodnju, turizam, ugostiteljstvo, trgovinu i usluge, Slatina</item>
    </derivirana_varijabla>
  </DomainObject.Predmet.OstaliListFormatedWithAdress>
  <DomainObject.Predmet.OstaliListFormatedWithAdressOIB>
    <izvorni_sadrzaj>
      <item>Snježana Logarušić, M.P. Katančića 8, 33520 Slatina punomoćnik sudionika u postupku LOVI d.o.o. za proizvodnju, turizam, ugostiteljstvo, trgovinu i usluge, Slatina</item>
      <item>Vinko Logarušić, M.P. Katančića 8, 33520 Slatina punomoćnik sudionika u postupku LOVI d.o.o. za proizvodnju, turizam, ugostiteljstvo, trgovinu i usluge, Slatina</item>
    </izvorni_sadrzaj>
    <derivirana_varijabla naziv="DomainObject.Predmet.OstaliListFormatedWithAdressOIB_1">
      <item>Snježana Logarušić, M.P. Katančića 8, 33520 Slatina punomoćnik sudionika u postupku LOVI d.o.o. za proizvodnju, turizam, ugostiteljstvo, trgovinu i usluge, Slatina</item>
      <item>Vinko Logarušić, M.P. Katančića 8, 33520 Slatina punomoćnik sudionika u postupku LOVI d.o.o. za proizvodnju, turizam, ugostiteljstvo, trgovinu i usluge, Slatina</item>
    </derivirana_varijabla>
  </DomainObject.Predmet.OstaliListFormatedWithAdressOIB>
  <DomainObject.Predmet.OstaliListNazivFormated>
    <izvorni_sadrzaj>
      <item>Snježana Logarušić</item>
      <item>Vinko Logarušić</item>
    </izvorni_sadrzaj>
    <derivirana_varijabla naziv="DomainObject.Predmet.OstaliListNazivFormated_1">
      <item>Snježana Logarušić</item>
      <item>Vinko Logarušić</item>
    </derivirana_varijabla>
  </DomainObject.Predmet.OstaliListNazivFormated>
  <DomainObject.Predmet.OstaliListNazivFormatedOIB>
    <izvorni_sadrzaj>
      <item>Snježana Logarušić</item>
      <item>Vinko Logarušić</item>
    </izvorni_sadrzaj>
    <derivirana_varijabla naziv="DomainObject.Predmet.OstaliListNazivFormatedOIB_1">
      <item>Snježana Logarušić</item>
      <item>Vinko Logarušić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St-279/2015-3</izvorni_sadrzaj>
    <derivirana_varijabla naziv="DomainObject.PoslovniBrojDokumenta_1">St-279/2015-3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LOVI d.o.o. za proizvodnju, turizam, ugostiteljstvo, trgovinu i usluge, Slatina</izvorni_sadrzaj>
    <derivirana_varijabla naziv="DomainObject.Predmet.ProtustrankaIDrugi_1">LOVI d.o.o. za proizvodnju, turizam, ugostiteljstvo,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LOVI d.o.o. za proizvodnju, turizam, ugostiteljstvo, trgovinu i usluge, Slatina, OIB 06819545474, Vladimira Nazora 41, 33520 Slatina</izvorni_sadrzaj>
    <derivirana_varijabla naziv="DomainObject.Predmet.ProtustrankaIDrugiAdressOIB_1">LOVI d.o.o. za proizvodnju, turizam, ugostiteljstvo, trgovinu i usluge, Slatina, OIB 06819545474, Vladimira Nazora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LOVI d.o.o. za proizvodnju, turizam, ugostiteljstvo, trgovinu i usluge, Slatina</item>
      <item>Snježana Logarušić</item>
      <item>Vinko Logarušić</item>
    </izvorni_sadrzaj>
    <derivirana_varijabla naziv="DomainObject.Predmet.SudioniciListNaziv_1">
      <item>FINA, RC ZAGREB, Podružnica Bjelovar</item>
      <item>LOVI d.o.o. za proizvodnju, turizam, ugostiteljstvo, trgovinu i usluge, Slatina</item>
      <item>Snježana Logarušić</item>
      <item>Vinko Logarušić</item>
    </derivirana_varijabla>
  </DomainObject.Predmet.SudioniciListNaziv>
  <DomainObject.Predmet.SudioniciListAdressOIB>
    <izvorni_sadrzaj>
      <item>FINA, RC ZAGREB, Podružnica Bjelovar, OIB 85821130368, F. Supila 4,43000 Bjelovar</item>
      <item>LOVI d.o.o. za proizvodnju, turizam, ugostiteljstvo, trgovinu i usluge, Slatina, OIB 06819545474, Vladimira Nazora 41,33520 Slatina</item>
      <item>Snježana Logarušić, M.P. Katančića 8,33520 Slatina</item>
      <item>Vinko Logarušić, M.P. Katančića 8,33520 Slatina</item>
    </izvorni_sadrzaj>
    <derivirana_varijabla naziv="DomainObject.Predmet.SudioniciListAdressOIB_1">
      <item>FINA, RC ZAGREB, Podružnica Bjelovar, OIB 85821130368, F. Supila 4,43000 Bjelovar</item>
      <item>LOVI d.o.o. za proizvodnju, turizam, ugostiteljstvo, trgovinu i usluge, Slatina, OIB 06819545474, Vladimira Nazora 41,33520 Slatina</item>
      <item>Snježana Logarušić, M.P. Katančića 8,33520 Slatina</item>
      <item>Vinko Logarušić, M.P. Katančića 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3B66A-34CF-4223-89C1-295C902A1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3903</properties:Characters>
  <properties:Lines>96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2016-02-26T11:30:00Z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