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67fc" w14:paraId="dc867fc" w:rsidRDefault="0029204B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29204B">
        <w:rPr>
          <w:szCs w:val="24"/>
          <w:lang w:val="pl-PL"/>
        </w:rPr>
        <w:t>147/15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dužnikom </w:t>
      </w:r>
      <w:r w:rsidR="0029204B" w:rsidRPr="00AA2C93">
        <w:rPr>
          <w:szCs w:val="24"/>
        </w:rPr>
        <w:t>ARBOR</w:t>
      </w:r>
      <w:r w:rsidR="0029204B">
        <w:rPr>
          <w:szCs w:val="24"/>
        </w:rPr>
        <w:t xml:space="preserve"> </w:t>
      </w:r>
      <w:r w:rsidR="0029204B" w:rsidRPr="00AA2C93">
        <w:rPr>
          <w:szCs w:val="24"/>
        </w:rPr>
        <w:t>-</w:t>
      </w:r>
      <w:r w:rsidR="0029204B">
        <w:rPr>
          <w:szCs w:val="24"/>
        </w:rPr>
        <w:t xml:space="preserve"> </w:t>
      </w:r>
      <w:r w:rsidR="0029204B" w:rsidRPr="00AA2C93">
        <w:rPr>
          <w:szCs w:val="24"/>
        </w:rPr>
        <w:t>P.</w:t>
      </w:r>
      <w:r w:rsidR="0029204B">
        <w:rPr>
          <w:szCs w:val="24"/>
        </w:rPr>
        <w:t xml:space="preserve"> </w:t>
      </w:r>
      <w:r w:rsidR="0029204B" w:rsidRPr="00AA2C93">
        <w:rPr>
          <w:szCs w:val="24"/>
        </w:rPr>
        <w:t>B. TRGOVINA d. o. o.</w:t>
      </w:r>
      <w:r w:rsidR="0029204B">
        <w:rPr>
          <w:szCs w:val="24"/>
        </w:rPr>
        <w:t xml:space="preserve"> u stečaju</w:t>
      </w:r>
      <w:r w:rsidR="0029204B" w:rsidRPr="00AA2C93">
        <w:rPr>
          <w:szCs w:val="24"/>
        </w:rPr>
        <w:t>, Ilica 423, Zagreb, OIB 69132483035</w:t>
      </w:r>
      <w:r w:rsidR="00A6337A">
        <w:rPr>
          <w:szCs w:val="24"/>
        </w:rPr>
        <w:t>,</w:t>
      </w:r>
      <w:r w:rsidRPr="003076C6">
        <w:rPr>
          <w:szCs w:val="24"/>
          <w:lang w:val="pt-BR"/>
        </w:rPr>
        <w:t xml:space="preserve">  nakon održanog</w:t>
      </w:r>
      <w:r w:rsidR="00A6337A">
        <w:rPr>
          <w:szCs w:val="24"/>
          <w:lang w:val="pt-BR"/>
        </w:rPr>
        <w:t xml:space="preserve"> posebnog</w:t>
      </w:r>
      <w:r w:rsidRPr="005D0476">
        <w:rPr>
          <w:szCs w:val="24"/>
          <w:lang w:val="pt-BR"/>
        </w:rPr>
        <w:t xml:space="preserve"> ispitnog ročišta </w:t>
      </w:r>
      <w:r w:rsidR="00A6337A">
        <w:rPr>
          <w:szCs w:val="24"/>
          <w:lang w:val="pt-BR"/>
        </w:rPr>
        <w:t>4. listopada</w:t>
      </w:r>
      <w:r w:rsidR="0029204B">
        <w:rPr>
          <w:szCs w:val="24"/>
          <w:lang w:val="pt-BR"/>
        </w:rPr>
        <w:t xml:space="preserve"> 2016</w:t>
      </w:r>
      <w:r w:rsidR="00EA09D1">
        <w:rPr>
          <w:szCs w:val="24"/>
          <w:lang w:val="pt-BR"/>
        </w:rPr>
        <w:t>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29204B" w:rsidR="009726DE" w:rsidRPr="005D0476">
      <w:pPr>
        <w:pStyle w:val="Uvuenotijeloteksta"/>
        <w:ind w:firstLine="0" w:right="-2" w:left="0"/>
        <w:rPr>
          <w:b w:val="false"/>
          <w:szCs w:val="24"/>
        </w:rPr>
      </w:pPr>
      <w:r w:rsidRPr="005D0476">
        <w:rPr>
          <w:szCs w:val="24"/>
        </w:rPr>
        <w:tab/>
      </w:r>
      <w:r w:rsidR="00A6337A">
        <w:rPr>
          <w:b w:val="false"/>
          <w:szCs w:val="24"/>
        </w:rPr>
        <w:t>Smatra se utvrđena u cijelosti tražbina vjerovnika višeg isplatnog reda</w:t>
      </w:r>
    </w:p>
    <w:p w:rsidRDefault="009726DE" w:rsidP="002416C8" w:rsidR="009726DE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2. viši isplatni red</w:t>
      </w:r>
    </w:p>
    <w:p w:rsidRDefault="003076C6" w:rsidP="009726DE" w:rsidR="003076C6" w:rsidRPr="005D047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Style w:val="Reetkatablice"/>
        <w:tblW w:type="pct" w:w="5000"/>
        <w:tblLayout w:type="fixed"/>
        <w:tblLook w:val="04A0" w:noVBand="1" w:noHBand="0" w:lastColumn="0" w:firstColumn="1" w:lastRow="0" w:firstRow="1"/>
      </w:tblPr>
      <w:tblGrid>
        <w:gridCol w:w="956"/>
        <w:gridCol w:w="3105"/>
        <w:gridCol w:w="1694"/>
        <w:gridCol w:w="1694"/>
        <w:gridCol w:w="1837"/>
      </w:tblGrid>
      <w:tr w:rsidTr="00133712" w:rsidR="0003478E" w:rsidRPr="00092565">
        <w:trPr>
          <w:trHeight w:val="1446"/>
        </w:trPr>
        <w:tc>
          <w:tcPr>
            <w:tcW w:type="pct" w:w="515"/>
            <w:vAlign w:val="center"/>
          </w:tcPr>
          <w:p w:rsidRDefault="0003478E" w:rsidP="002D61B2" w:rsidR="000347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Redni broj</w:t>
            </w:r>
            <w:r>
              <w:rPr>
                <w:rFonts w:hAnsi="Times New Roman" w:ascii="Times New Roman"/>
                <w:sz w:val="24"/>
                <w:szCs w:val="24"/>
              </w:rPr>
              <w:t>/</w:t>
            </w:r>
          </w:p>
          <w:p w:rsidRDefault="0003478E" w:rsidP="002D61B2" w:rsidR="0003478E" w:rsidRPr="00092565">
            <w:pPr>
              <w:pStyle w:val="Bezproreda"/>
              <w:ind w:right="-13" w:left="-13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 prijave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1672"/>
            <w:vAlign w:val="center"/>
          </w:tcPr>
          <w:p w:rsidRDefault="0003478E" w:rsidP="002D61B2" w:rsidR="0003478E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Ime/Naziv vjerovnika, adresa </w:t>
            </w:r>
          </w:p>
        </w:tc>
        <w:tc>
          <w:tcPr>
            <w:tcW w:type="pct" w:w="912"/>
            <w:vAlign w:val="center"/>
          </w:tcPr>
          <w:p w:rsidRDefault="0003478E" w:rsidP="002D61B2" w:rsidR="0003478E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912"/>
            <w:vAlign w:val="center"/>
          </w:tcPr>
          <w:p w:rsidRDefault="0003478E" w:rsidP="002D61B2" w:rsidR="0003478E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 w:rsidR="00E355A0">
              <w:rPr>
                <w:rFonts w:hAnsi="Times New Roman" w:ascii="Times New Roman"/>
                <w:sz w:val="24"/>
                <w:szCs w:val="24"/>
              </w:rPr>
              <w:t>utvrđene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  <w:p w:rsidRDefault="0003478E" w:rsidP="002D61B2" w:rsidR="0003478E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989"/>
            <w:vAlign w:val="center"/>
          </w:tcPr>
          <w:p w:rsidRDefault="0003478E" w:rsidP="002D61B2" w:rsidR="0003478E" w:rsidRPr="00092565">
            <w:pPr>
              <w:pStyle w:val="Bezproreda"/>
              <w:ind w:right="-43" w:left="-43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Pravna osnova</w:t>
            </w:r>
          </w:p>
          <w:p w:rsidRDefault="0003478E" w:rsidP="002D61B2" w:rsidR="0003478E" w:rsidRPr="00092565">
            <w:pPr>
              <w:pStyle w:val="Bezproreda"/>
              <w:ind w:right="-43" w:left="-43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priznate tražbine</w:t>
            </w:r>
          </w:p>
          <w:p w:rsidRDefault="0003478E" w:rsidP="002D61B2" w:rsidR="0003478E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478E" w:rsidR="0003478E" w:rsidRPr="00092565">
        <w:tc>
          <w:tcPr>
            <w:tcW w:type="pct" w:w="515"/>
            <w:tcBorders>
              <w:bottom w:space="0" w:sz="4" w:color="auto" w:val="single"/>
            </w:tcBorders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3</w:t>
            </w:r>
            <w:r>
              <w:rPr>
                <w:rFonts w:hAnsi="Times New Roman" w:ascii="Times New Roman"/>
                <w:sz w:val="24"/>
                <w:szCs w:val="24"/>
              </w:rPr>
              <w:t>/3</w:t>
            </w:r>
            <w:r w:rsidR="000A2E82">
              <w:rPr>
                <w:rFonts w:hAnsi="Times New Roman" w:ascii="Times New Roman"/>
                <w:sz w:val="24"/>
                <w:szCs w:val="24"/>
              </w:rPr>
              <w:t>/2</w:t>
            </w:r>
          </w:p>
        </w:tc>
        <w:tc>
          <w:tcPr>
            <w:tcW w:type="pct" w:w="1672"/>
          </w:tcPr>
          <w:p w:rsidRDefault="0003478E" w:rsidP="001014D5" w:rsidR="001014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</w:t>
            </w:r>
            <w:r w:rsidR="001014D5">
              <w:rPr>
                <w:rFonts w:hAnsi="Times New Roman" w:ascii="Times New Roman"/>
                <w:sz w:val="24"/>
                <w:szCs w:val="24"/>
              </w:rPr>
              <w:t>epublika Hrvatska, Ministarsvo financija,</w:t>
            </w:r>
          </w:p>
          <w:p w:rsidRDefault="0003478E" w:rsidP="001014D5" w:rsidR="001014D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Porezna uprava,</w:t>
            </w:r>
            <w:r w:rsidR="001014D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Područni ured 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</w:p>
          <w:p w:rsidRDefault="0003478E" w:rsidP="001014D5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186831364787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912"/>
          </w:tcPr>
          <w:p w:rsidRDefault="000A2E82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62.373,20</w:t>
            </w:r>
          </w:p>
        </w:tc>
        <w:tc>
          <w:tcPr>
            <w:tcW w:type="pct" w:w="912"/>
          </w:tcPr>
          <w:p w:rsidRDefault="000A2E82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62.373,20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računi, zakonska obveza</w:t>
            </w:r>
          </w:p>
        </w:tc>
      </w:tr>
    </w:tbl>
    <w:p w:rsidRDefault="00EA09D1" w:rsidP="009726DE" w:rsidR="00EA09D1" w:rsidRPr="005D0476">
      <w:pPr>
        <w:jc w:val="both"/>
        <w:rPr>
          <w:b/>
          <w:szCs w:val="24"/>
          <w:lang w:val="hr-HR"/>
        </w:rPr>
      </w:pPr>
    </w:p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</w:t>
      </w:r>
      <w:r w:rsidR="001014D5">
        <w:rPr>
          <w:b w:val="false"/>
          <w:szCs w:val="24"/>
        </w:rPr>
        <w:t xml:space="preserve"> posebnom </w:t>
      </w:r>
      <w:r w:rsidRPr="005D0476">
        <w:rPr>
          <w:b w:val="false"/>
          <w:szCs w:val="24"/>
        </w:rPr>
        <w:t>ispitnom ročištu koje je održano</w:t>
      </w:r>
      <w:r w:rsidR="003076C6">
        <w:rPr>
          <w:b w:val="false"/>
          <w:szCs w:val="24"/>
        </w:rPr>
        <w:t xml:space="preserve"> </w:t>
      </w:r>
      <w:r w:rsidR="001014D5">
        <w:rPr>
          <w:b w:val="false"/>
          <w:szCs w:val="24"/>
        </w:rPr>
        <w:t>4. listopada</w:t>
      </w:r>
      <w:r w:rsidR="000F3BF0">
        <w:rPr>
          <w:b w:val="false"/>
          <w:szCs w:val="24"/>
        </w:rPr>
        <w:t xml:space="preserve"> 2016</w:t>
      </w:r>
      <w:r w:rsidR="003076C6">
        <w:rPr>
          <w:b w:val="false"/>
          <w:szCs w:val="24"/>
        </w:rPr>
        <w:t>.</w:t>
      </w:r>
      <w:r w:rsidRPr="005D0476">
        <w:rPr>
          <w:b w:val="false"/>
          <w:szCs w:val="24"/>
        </w:rPr>
        <w:t xml:space="preserve"> </w:t>
      </w:r>
      <w:r w:rsidR="001014D5">
        <w:rPr>
          <w:b w:val="false"/>
          <w:szCs w:val="24"/>
        </w:rPr>
        <w:t>ispitana je tražbina vjerovnika Republika Hrvatska, Minista</w:t>
      </w:r>
      <w:r w:rsidR="000A2E82">
        <w:rPr>
          <w:b w:val="false"/>
          <w:szCs w:val="24"/>
        </w:rPr>
        <w:t xml:space="preserve">rstvo financija, Porezna uprava, koja se odnosi na dopunu prijave prijave tražbine, koja je na ispitnom ročištu održanom 21. siječnja 2016. utvrđena u iznosu </w:t>
      </w:r>
      <w:r w:rsidR="000A2E82" w:rsidRPr="000A2E82">
        <w:rPr>
          <w:b w:val="false"/>
          <w:szCs w:val="24"/>
        </w:rPr>
        <w:t xml:space="preserve">od </w:t>
      </w:r>
      <w:r w:rsidR="000A2E82">
        <w:rPr>
          <w:b w:val="false"/>
          <w:szCs w:val="24"/>
        </w:rPr>
        <w:t>1.30</w:t>
      </w:r>
      <w:r w:rsidR="000A2E82" w:rsidRPr="000A2E82">
        <w:rPr>
          <w:b w:val="false"/>
          <w:szCs w:val="24"/>
        </w:rPr>
        <w:t>4.566,67</w:t>
      </w:r>
      <w:r w:rsidR="000A2E82">
        <w:rPr>
          <w:b w:val="false"/>
          <w:szCs w:val="24"/>
        </w:rPr>
        <w:t>.</w:t>
      </w:r>
    </w:p>
    <w:p w:rsidRDefault="000A2E82" w:rsidP="003076C6" w:rsidR="00E31E37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Podneskom od 7. travnja 2016. vjerovnik je dopunio prijavu tražbine na način da pored navedenog iznosa potražuje iznos od 62.373,20 kn, a koji iznos se odnosi na dospjele tražbine po različitim osnovama, a koje nisu obuhvaćene prethodnom prijavom.</w:t>
      </w:r>
    </w:p>
    <w:p w:rsidRDefault="000A2E82" w:rsidP="000A2E82" w:rsidR="000A2E82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Stečajni upravitelj predložio je održavanje posebnog ispitnog ročišta i na istome u cijelosti priznao razliku potraživanja vjerovnika.</w:t>
      </w:r>
    </w:p>
    <w:p w:rsidRDefault="000A2E82" w:rsidP="000A2E82" w:rsidR="000A2E82" w:rsidRPr="005D0476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Nitko od nazočnih vjerovnika nije osporio tražbinu te se ista sukladno odredbama Stečajnog zakona, smatra utrđena.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>
      <w:pPr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Zagreb,</w:t>
      </w:r>
      <w:r w:rsidR="00E31E37">
        <w:rPr>
          <w:szCs w:val="24"/>
          <w:lang w:val="hr-HR"/>
        </w:rPr>
        <w:t xml:space="preserve"> </w:t>
      </w:r>
      <w:r w:rsidR="001014D5">
        <w:rPr>
          <w:szCs w:val="24"/>
          <w:lang w:val="hr-HR"/>
        </w:rPr>
        <w:t>4. listopad</w:t>
      </w:r>
      <w:r w:rsidR="000F3BF0">
        <w:rPr>
          <w:szCs w:val="24"/>
          <w:lang w:val="hr-HR"/>
        </w:rPr>
        <w:t xml:space="preserve"> 2016.</w:t>
      </w:r>
    </w:p>
    <w:p w:rsidRDefault="006641C7" w:rsidP="009726DE" w:rsidR="006641C7" w:rsidRPr="005D0476">
      <w:pPr>
        <w:jc w:val="center"/>
        <w:rPr>
          <w:szCs w:val="24"/>
          <w:lang w:val="hr-HR"/>
        </w:rPr>
      </w:pPr>
    </w:p>
    <w:p w:rsidRDefault="009726DE" w:rsidP="009726DE" w:rsidR="009726DE" w:rsidRPr="005D0476">
      <w:pPr>
        <w:jc w:val="both"/>
        <w:rPr>
          <w:szCs w:val="24"/>
          <w:lang w:val="hr-HR"/>
        </w:rPr>
      </w:pPr>
      <w:r w:rsidRPr="005D0476">
        <w:rPr>
          <w:szCs w:val="24"/>
          <w:lang w:val="hr-HR"/>
        </w:rPr>
        <w:lastRenderedPageBreak/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SUDAC</w:t>
      </w:r>
      <w:r w:rsidRPr="005D0476">
        <w:rPr>
          <w:szCs w:val="24"/>
          <w:lang w:val="hr-HR"/>
        </w:rPr>
        <w:t>: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Vesna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Malenica</w:t>
      </w:r>
      <w:r w:rsidR="00903F7F">
        <w:rPr>
          <w:szCs w:val="24"/>
          <w:lang w:val="pl-PL"/>
        </w:rPr>
        <w:t xml:space="preserve"> v. r. 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9726DE" w:rsidP="009726DE" w:rsidR="009726DE" w:rsidRPr="000F3BF0">
      <w:pPr>
        <w:rPr>
          <w:szCs w:val="24"/>
          <w:lang w:val="hr-HR"/>
        </w:rPr>
      </w:pPr>
      <w:r w:rsidRPr="000F3BF0">
        <w:rPr>
          <w:szCs w:val="24"/>
          <w:lang w:val="pl-PL"/>
        </w:rPr>
        <w:t>POUKA</w:t>
      </w:r>
      <w:r w:rsidRPr="000F3BF0">
        <w:rPr>
          <w:szCs w:val="24"/>
          <w:lang w:val="hr-HR"/>
        </w:rPr>
        <w:t xml:space="preserve"> </w:t>
      </w:r>
      <w:r w:rsidRPr="000F3BF0">
        <w:rPr>
          <w:szCs w:val="24"/>
          <w:lang w:val="pl-PL"/>
        </w:rPr>
        <w:t>O</w:t>
      </w:r>
      <w:r w:rsidRPr="000F3BF0">
        <w:rPr>
          <w:szCs w:val="24"/>
          <w:lang w:val="hr-HR"/>
        </w:rPr>
        <w:t xml:space="preserve"> </w:t>
      </w:r>
      <w:r w:rsidRPr="000F3BF0">
        <w:rPr>
          <w:szCs w:val="24"/>
          <w:lang w:val="pl-PL"/>
        </w:rPr>
        <w:t>PRAVNOM</w:t>
      </w:r>
      <w:r w:rsidRPr="000F3BF0">
        <w:rPr>
          <w:szCs w:val="24"/>
          <w:lang w:val="hr-HR"/>
        </w:rPr>
        <w:t xml:space="preserve"> </w:t>
      </w:r>
      <w:r w:rsidRPr="000F3BF0">
        <w:rPr>
          <w:szCs w:val="24"/>
          <w:lang w:val="pl-PL"/>
        </w:rPr>
        <w:t>LIJEKU</w:t>
      </w:r>
      <w:r w:rsidRPr="000F3BF0">
        <w:rPr>
          <w:szCs w:val="24"/>
          <w:lang w:val="hr-HR"/>
        </w:rPr>
        <w:t>:</w:t>
      </w:r>
    </w:p>
    <w:p w:rsidRDefault="009726DE" w:rsidP="009726DE" w:rsidR="009726DE" w:rsidRPr="005D0476">
      <w:pPr>
        <w:pStyle w:val="Tijeloteksta-uvlaka3"/>
        <w:rPr>
          <w:szCs w:val="24"/>
          <w:lang w:val="hr-HR"/>
        </w:rPr>
      </w:pPr>
      <w:r w:rsidRPr="005D0476">
        <w:rPr>
          <w:szCs w:val="24"/>
          <w:lang w:val="pl-PL"/>
        </w:rPr>
        <w:t>Protiv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nezadovoljna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iti</w:t>
      </w:r>
      <w:r w:rsidRPr="005D0476">
        <w:rPr>
          <w:szCs w:val="24"/>
          <w:lang w:val="hr-HR"/>
        </w:rPr>
        <w:t xml:space="preserve"> ž</w:t>
      </w:r>
      <w:r w:rsidRPr="005D0476">
        <w:rPr>
          <w:szCs w:val="24"/>
          <w:lang w:val="pl-PL"/>
        </w:rPr>
        <w:t>albu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Visokom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trgova</w:t>
      </w:r>
      <w:r w:rsidRPr="005D0476">
        <w:rPr>
          <w:szCs w:val="24"/>
          <w:lang w:val="hr-HR"/>
        </w:rPr>
        <w:t>č</w:t>
      </w:r>
      <w:r w:rsidRPr="005D0476">
        <w:rPr>
          <w:szCs w:val="24"/>
          <w:lang w:val="pl-PL"/>
        </w:rPr>
        <w:t>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Republike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Hrvatske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roku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od</w:t>
      </w:r>
      <w:r w:rsidRPr="005D0476">
        <w:rPr>
          <w:szCs w:val="24"/>
          <w:lang w:val="hr-HR"/>
        </w:rPr>
        <w:t xml:space="preserve"> 8 </w:t>
      </w:r>
      <w:r w:rsidRPr="005D0476">
        <w:rPr>
          <w:szCs w:val="24"/>
          <w:lang w:val="pl-PL"/>
        </w:rPr>
        <w:t>dana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primitku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ula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putem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2 </w:t>
      </w:r>
      <w:r w:rsidRPr="005D0476">
        <w:rPr>
          <w:szCs w:val="24"/>
          <w:lang w:val="pl-PL"/>
        </w:rPr>
        <w:t>primjerka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i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1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svaku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protivnu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stranku</w:t>
      </w:r>
      <w:r w:rsidRPr="005D0476">
        <w:rPr>
          <w:szCs w:val="24"/>
          <w:lang w:val="hr-HR"/>
        </w:rPr>
        <w:t>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903F7F" w:rsidP="00AB7A2F" w:rsidR="00903F7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03F7F" w:rsidP="00995CE9" w:rsidR="00903F7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5D0476">
      <w:pPr>
        <w:rPr>
          <w:szCs w:val="24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903F7F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F666BC">
      <w:rPr>
        <w:rFonts w:hAnsi="Verdana" w:ascii="Verdana"/>
        <w:sz w:val="20"/>
      </w:rPr>
      <w:t>147/15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478E"/>
    <w:rsid w:val="00035A4F"/>
    <w:rsid w:val="00041FBF"/>
    <w:rsid w:val="000466E7"/>
    <w:rsid w:val="000A2E82"/>
    <w:rsid w:val="000B295D"/>
    <w:rsid w:val="000C0306"/>
    <w:rsid w:val="000C654D"/>
    <w:rsid w:val="000D21EB"/>
    <w:rsid w:val="000E4D4F"/>
    <w:rsid w:val="000E4E53"/>
    <w:rsid w:val="000F2A6A"/>
    <w:rsid w:val="000F3BF0"/>
    <w:rsid w:val="000F4CDE"/>
    <w:rsid w:val="001014D5"/>
    <w:rsid w:val="00130B72"/>
    <w:rsid w:val="0013371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416C8"/>
    <w:rsid w:val="00251BB7"/>
    <w:rsid w:val="00254A83"/>
    <w:rsid w:val="0025709A"/>
    <w:rsid w:val="00280F63"/>
    <w:rsid w:val="0028151D"/>
    <w:rsid w:val="00291FFE"/>
    <w:rsid w:val="0029204B"/>
    <w:rsid w:val="002967AC"/>
    <w:rsid w:val="002B3DAA"/>
    <w:rsid w:val="002B4FD8"/>
    <w:rsid w:val="002D68AA"/>
    <w:rsid w:val="002F06EB"/>
    <w:rsid w:val="002F2662"/>
    <w:rsid w:val="002F449A"/>
    <w:rsid w:val="003076C6"/>
    <w:rsid w:val="00341E6D"/>
    <w:rsid w:val="00363803"/>
    <w:rsid w:val="00367548"/>
    <w:rsid w:val="00382318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47250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571B9"/>
    <w:rsid w:val="006641C7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03F7F"/>
    <w:rsid w:val="00910EFF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6337A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37C24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355A0"/>
    <w:rsid w:val="00E56E9D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666BC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uiPriority w:val="59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9204B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472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7250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903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F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F7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F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F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uiPriority w:val="59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9204B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472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7250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903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F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F7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F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F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352</properties:Words>
  <properties:Characters>1862</properties:Characters>
  <properties:Lines>72</properties:Lines>
  <properties:Paragraphs>37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2016-10-05T12:11:00Z</dcterms:created>
  <dc:creator>Tatjana Kušec</dc:creator>
  <cp:lastModifiedBy>Kristina Švajger</cp:lastModifiedBy>
  <cp:lastPrinted>2016-10-06T09:03:00Z</cp:lastPrinted>
  <dcterms:modified xmlns:xsi="http://www.w3.org/2001/XMLSchema-instance" xsi:type="dcterms:W3CDTF">2016-10-06T09:03:00Z</dcterms:modified>
  <cp:revision>7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