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a845f" w14:paraId="11a845f"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357F1B">
        <w:t>7</w:t>
      </w:r>
      <w:r w:rsidR="00966E89">
        <w:t>42</w:t>
      </w:r>
      <w:r w:rsidR="00420994">
        <w:t>/2019-</w:t>
      </w:r>
      <w:r w:rsidR="009F28D5">
        <w:t>3</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630AF6">
        <w:t>MEDICINSKA INFORMACIJA d.o.o., Zagreb, Smičiklasova ulica 18</w:t>
      </w:r>
      <w:r w:rsidR="00205F2D">
        <w:t>,</w:t>
      </w:r>
      <w:r w:rsidR="00D9267E" w:rsidRPr="009F28D5">
        <w:t xml:space="preserve"> OIB </w:t>
      </w:r>
      <w:r w:rsidR="00630AF6">
        <w:t>93173996483</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630AF6">
        <w:t>MEDICINSKA INFORMACIJA d.o.o., Zagreb, Smičiklasova ulica 18,</w:t>
      </w:r>
      <w:r w:rsidR="00630AF6" w:rsidRPr="009F28D5">
        <w:t xml:space="preserve"> OIB </w:t>
      </w:r>
      <w:r w:rsidR="00630AF6">
        <w:t>93173996483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630AF6">
        <w:t>MEDICINSKA INFORMACIJA d.o.o., Zagreb, Smičiklasova ulica 18,</w:t>
      </w:r>
      <w:r w:rsidR="00630AF6" w:rsidRPr="009F28D5">
        <w:t xml:space="preserve"> OIB </w:t>
      </w:r>
      <w:r w:rsidR="00630AF6">
        <w:t>93173996483</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10AE1" w:rsidP="000A2CA0" w:rsidR="000A2CA0" w:rsidRPr="00C254D4">
      <w:pPr>
        <w:jc w:val="both"/>
        <w:rPr>
          <w:b/>
        </w:rPr>
      </w:pPr>
      <w:r>
        <w:rPr>
          <w:b/>
        </w:rPr>
        <w:t>9</w:t>
      </w:r>
      <w:r w:rsidR="00D753EE">
        <w:rPr>
          <w:b/>
        </w:rPr>
        <w:t>. srpnja</w:t>
      </w:r>
      <w:r w:rsidR="009F28D5">
        <w:rPr>
          <w:b/>
        </w:rPr>
        <w:t xml:space="preserve"> </w:t>
      </w:r>
      <w:r w:rsidR="00B602B5">
        <w:rPr>
          <w:b/>
        </w:rPr>
        <w:t>201</w:t>
      </w:r>
      <w:r w:rsidR="009F28D5">
        <w:rPr>
          <w:b/>
        </w:rPr>
        <w:t>9</w:t>
      </w:r>
      <w:r w:rsidR="000A2CA0" w:rsidRPr="00C254D4">
        <w:rPr>
          <w:b/>
        </w:rPr>
        <w:t xml:space="preserve">. godine u </w:t>
      </w:r>
      <w:r w:rsidR="00630AF6">
        <w:rPr>
          <w:b/>
        </w:rPr>
        <w:t>9,40</w:t>
      </w:r>
      <w:r w:rsidR="000A2CA0" w:rsidRPr="00C254D4">
        <w:rPr>
          <w:b/>
        </w:rPr>
        <w:t xml:space="preserve"> sati </w:t>
      </w:r>
      <w:r w:rsidR="000A2CA0" w:rsidRPr="00C254D4">
        <w:t>u zgradi Trgovačkog suda u Zagrebu, Stalna služba</w:t>
      </w:r>
      <w:r w:rsidR="00D753EE">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630AF6">
      <w:r w:rsidRPr="00C254D4">
        <w:t>- dužnik</w:t>
      </w:r>
      <w:r w:rsidR="00BC4823" w:rsidRPr="00BC4823">
        <w:t xml:space="preserve"> </w:t>
      </w:r>
      <w:r w:rsidR="00630AF6">
        <w:t>MEDICINSKA INFORMACIJA d.o.o., Zagreb</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630AF6">
        <w:t>Toma Radi</w:t>
      </w:r>
    </w:p>
    <w:p w:rsidRDefault="000A2CA0" w:rsidP="000A2CA0" w:rsidR="000A2CA0">
      <w:r w:rsidRPr="004E2A47">
        <w:t>- FINA</w:t>
      </w:r>
    </w:p>
    <w:p w:rsidRDefault="000B5B8A" w:rsidP="000A2CA0" w:rsidR="00630AF6">
      <w:r>
        <w:t xml:space="preserve">- </w:t>
      </w:r>
      <w:r w:rsidR="00205F2D">
        <w:t>Zagrebačka banka</w:t>
      </w:r>
      <w:r w:rsidR="004110EA">
        <w:t xml:space="preserve"> d.d.</w:t>
      </w:r>
      <w:r w:rsidR="00D753EE">
        <w:t xml:space="preserve"> Zagreb</w:t>
      </w:r>
    </w:p>
    <w:p w:rsidRDefault="00630AF6" w:rsidP="000A2CA0" w:rsidR="004110EA">
      <w:r>
        <w:t>- OTP banka Hrvatska d.d.</w:t>
      </w:r>
      <w:r w:rsidR="00D753EE">
        <w:t>.</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10AE1">
        <w:t>2</w:t>
      </w:r>
      <w:r w:rsidR="00AD7456">
        <w:t>1</w:t>
      </w:r>
      <w:r w:rsidR="00D753EE">
        <w:t>. ožujka</w:t>
      </w:r>
      <w:r w:rsidR="000F5B06">
        <w:t xml:space="preserve"> 201</w:t>
      </w:r>
      <w:r w:rsidR="00AC0328">
        <w:t>9</w:t>
      </w:r>
      <w:r w:rsidRPr="00C254D4">
        <w:t>. prijedlog za otvaranje stečajnog postupka nad dužnikom</w:t>
      </w:r>
      <w:r w:rsidR="000E2903">
        <w:t xml:space="preserve"> </w:t>
      </w:r>
      <w:r w:rsidR="00630AF6">
        <w:t>MEDICINSKA INFORMACIJA d.o.o., Zagreb, Smičiklasova ulica 18,</w:t>
      </w:r>
      <w:r w:rsidR="00630AF6" w:rsidRPr="009F28D5">
        <w:t xml:space="preserve"> OIB </w:t>
      </w:r>
      <w:r w:rsidR="00630AF6">
        <w:t>93173996483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D7456">
        <w:t>15</w:t>
      </w:r>
      <w:r w:rsidR="00D753EE">
        <w:t>. ožujka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630AF6">
        <w:t>22.500,27</w:t>
      </w:r>
      <w:r w:rsidR="000518E3">
        <w:t xml:space="preserve"> kn, te da dužnik ima </w:t>
      </w:r>
      <w:r w:rsidR="00630AF6">
        <w:t>pet zaposlenih</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205F2D">
        <w:t>Zagrebačke</w:t>
      </w:r>
      <w:r w:rsidR="00D753EE">
        <w:t xml:space="preserve"> banke </w:t>
      </w:r>
      <w:r w:rsidR="000B5B8A">
        <w:t>d.d.</w:t>
      </w:r>
      <w:r w:rsidR="00205F2D" w:rsidRPr="00205F2D">
        <w:t xml:space="preserve"> </w:t>
      </w:r>
      <w:r w:rsidR="00205F2D">
        <w:t>Zagreb</w:t>
      </w:r>
      <w:r w:rsidR="00630AF6">
        <w:t xml:space="preserve"> i OTP banka Hrvatska d.d.,</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AD7456">
        <w:t>15</w:t>
      </w:r>
      <w:r w:rsidR="00D753EE">
        <w:t>. ožujka 2019</w:t>
      </w:r>
      <w:r>
        <w:t>. ima zaplijenjena novčana sredstva u iznosu od</w:t>
      </w:r>
      <w:r w:rsidR="003A03C9">
        <w:t xml:space="preserve"> </w:t>
      </w:r>
      <w:r w:rsidR="00630AF6">
        <w:t>5.000</w:t>
      </w:r>
      <w:r w:rsidR="00205F2D">
        <w:t>,0</w:t>
      </w:r>
      <w:r w:rsidR="00810AE1">
        <w:t>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753EE">
      <w:pPr>
        <w:tabs>
          <w:tab w:pos="6900" w:val="left"/>
        </w:tabs>
      </w:pPr>
      <w:r>
        <w:t xml:space="preserve">1. </w:t>
      </w:r>
      <w:r w:rsidR="00630AF6">
        <w:t>MEDICINSKA INFORMACIJA d.o.o., Zagreb, Smičiklasova ulica 18</w:t>
      </w:r>
    </w:p>
    <w:p w:rsidRDefault="00D753EE" w:rsidP="005058C0" w:rsidR="00D753EE" w:rsidRPr="00205F2D">
      <w:pPr>
        <w:tabs>
          <w:tab w:pos="6900" w:val="left"/>
        </w:tabs>
      </w:pPr>
      <w:r>
        <w:t xml:space="preserve">2. </w:t>
      </w:r>
      <w:r w:rsidR="00630AF6">
        <w:t>Toma Radi, Fažana, Vodnjanska cesta 51 B</w:t>
      </w:r>
    </w:p>
    <w:p w:rsidRDefault="00D753EE" w:rsidP="005058C0" w:rsidR="00D753EE" w:rsidRPr="00205F2D">
      <w:pPr>
        <w:tabs>
          <w:tab w:pos="6900" w:val="left"/>
        </w:tabs>
      </w:pPr>
      <w:r w:rsidRPr="00205F2D">
        <w:t>3. FINA, Zagreb, Ulica grada Vukovara 70</w:t>
      </w:r>
    </w:p>
    <w:p w:rsidRDefault="00D753EE" w:rsidP="005058C0" w:rsidR="00D753EE">
      <w:pPr>
        <w:tabs>
          <w:tab w:pos="6900" w:val="left"/>
        </w:tabs>
      </w:pPr>
      <w:r w:rsidRPr="00205F2D">
        <w:t xml:space="preserve">4. </w:t>
      </w:r>
      <w:r w:rsidR="00205F2D" w:rsidRPr="00205F2D">
        <w:t>Zagrebačka banka</w:t>
      </w:r>
      <w:r w:rsidRPr="00205F2D">
        <w:t xml:space="preserve"> d.d., Zagreb, </w:t>
      </w:r>
      <w:r w:rsidR="00205F2D" w:rsidRPr="00205F2D">
        <w:t>Trg bana Josipa Jelačića 10</w:t>
      </w:r>
    </w:p>
    <w:p w:rsidRDefault="00630AF6" w:rsidP="005058C0" w:rsidR="00630AF6" w:rsidRPr="00205F2D">
      <w:pPr>
        <w:tabs>
          <w:tab w:pos="6900" w:val="left"/>
        </w:tabs>
      </w:pPr>
      <w:r>
        <w:t>5. OTP banka Hrvatska d.d., Split, Domovinskog rata 61</w:t>
      </w:r>
    </w:p>
    <w:p w:rsidRDefault="00630AF6" w:rsidP="005058C0" w:rsidR="00D753EE" w:rsidRPr="00205F2D">
      <w:pPr>
        <w:tabs>
          <w:tab w:pos="6900" w:val="left"/>
        </w:tabs>
      </w:pPr>
      <w:r>
        <w:t>6</w:t>
      </w:r>
      <w:r w:rsidR="00D753EE" w:rsidRPr="00205F2D">
        <w:t>.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313A" w:rsidR="00DA313A">
      <w:r>
        <w:separator/>
      </w:r>
    </w:p>
  </w:endnote>
  <w:endnote w:id="0" w:type="continuationSeparator">
    <w:p w:rsidRDefault="00DA313A" w:rsidR="00DA31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313A" w:rsidR="00DA313A">
      <w:r>
        <w:separator/>
      </w:r>
    </w:p>
  </w:footnote>
  <w:footnote w:id="0" w:type="continuationSeparator">
    <w:p w:rsidRDefault="00DA313A" w:rsidR="00DA31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776A">
      <w:rPr>
        <w:rStyle w:val="Brojstranice"/>
        <w:noProof/>
      </w:rPr>
      <w:t>2</w:t>
    </w:r>
    <w:r>
      <w:rPr>
        <w:rStyle w:val="Brojstranice"/>
      </w:rPr>
      <w:fldChar w:fldCharType="end"/>
    </w:r>
  </w:p>
  <w:p w:rsidRDefault="00CE1F46" w:rsidP="00CE1F46" w:rsidR="00874E6C">
    <w:pPr>
      <w:pStyle w:val="Zaglavlje"/>
      <w:jc w:val="right"/>
    </w:pPr>
    <w:r>
      <w:t>4 St-</w:t>
    </w:r>
    <w:r w:rsidR="00357F1B">
      <w:t>7</w:t>
    </w:r>
    <w:r w:rsidR="00966E89">
      <w:t>42</w:t>
    </w:r>
    <w:r>
      <w:t>/2019-3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57F1B"/>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30AF6"/>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C05B2"/>
    <w:rsid w:val="007C631E"/>
    <w:rsid w:val="007C7125"/>
    <w:rsid w:val="00801A6D"/>
    <w:rsid w:val="00803C0F"/>
    <w:rsid w:val="008046BD"/>
    <w:rsid w:val="00810AE1"/>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66E89"/>
    <w:rsid w:val="00973C18"/>
    <w:rsid w:val="0099250A"/>
    <w:rsid w:val="009966ED"/>
    <w:rsid w:val="009A0725"/>
    <w:rsid w:val="009A0E71"/>
    <w:rsid w:val="009A5FE5"/>
    <w:rsid w:val="009B029E"/>
    <w:rsid w:val="009B6896"/>
    <w:rsid w:val="009C03E2"/>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D7456"/>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49BA"/>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E7920"/>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8776A"/>
    <w:rsid w:val="00D9267E"/>
    <w:rsid w:val="00D97EE4"/>
    <w:rsid w:val="00DA313A"/>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71611"/>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8776A"/>
    <w:rPr>
      <w:color w:val="808080"/>
      <w:bdr w:space="0" w:sz="0" w:color="auto" w:val="none"/>
      <w:shd w:fill="auto" w:color="auto" w:val="clear"/>
    </w:rPr>
  </w:style>
  <w:style w:customStyle="true" w:styleId="eSPISCCParagraphDefaultFont" w:type="character">
    <w:name w:val="eSPIS_CC_Paragraph Default Font"/>
    <w:basedOn w:val="Zadanifontodlomka"/>
    <w:rsid w:val="00D877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776A"/>
    <w:rPr>
      <w:bdr w:space="0" w:sz="0" w:color="auto" w:val="none"/>
      <w:shd w:fill="FFFFCC" w:color="auto" w:val="clear"/>
      <w:lang w:val="hr-HR"/>
    </w:rPr>
  </w:style>
  <w:style w:customStyle="true" w:styleId="PozadinaSvijetloCrvena" w:type="character">
    <w:name w:val="Pozadina_SvijetloCrvena"/>
    <w:basedOn w:val="eSPISCCParagraphDefaultFont"/>
    <w:rsid w:val="00D877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77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8776A"/>
    <w:rPr>
      <w:color w:val="808080"/>
      <w:bdr w:color="auto" w:space="0" w:sz="0" w:val="none"/>
      <w:shd w:color="auto" w:fill="auto" w:val="clear"/>
    </w:rPr>
  </w:style>
  <w:style w:customStyle="1" w:styleId="eSPISCCParagraphDefaultFont" w:type="character">
    <w:name w:val="eSPIS_CC_Paragraph Default Font"/>
    <w:basedOn w:val="Zadanifontodlomka"/>
    <w:rsid w:val="00D877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776A"/>
    <w:rPr>
      <w:bdr w:color="auto" w:space="0" w:sz="0" w:val="none"/>
      <w:shd w:color="auto" w:fill="FFFFCC" w:val="clear"/>
      <w:lang w:val="hr-HR"/>
    </w:rPr>
  </w:style>
  <w:style w:customStyle="1" w:styleId="PozadinaSvijetloCrvena" w:type="character">
    <w:name w:val="Pozadina_SvijetloCrvena"/>
    <w:basedOn w:val="eSPISCCParagraphDefaultFont"/>
    <w:rsid w:val="00D877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77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St-742/2019</izvorni_sadrzaj>
    <derivirana_varijabla naziv="DomainObject.Predmet.OznakaBroj_1">St-742/2019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MEDICINSKA INFORMACIJA d.o.o.</izvorni_sadrzaj>
    <derivirana_varijabla naziv="DomainObject.Predmet.ProtustrankaFormated_1">  MEDICINSKA INFORMACIJA d.o.o.</derivirana_varijabla>
  </DomainObject.Predmet.ProtustrankaFormated>
  <DomainObject.Predmet.ProtustrankaFormatedOIB>
    <izvorni_sadrzaj>  MEDICINSKA INFORMACIJA d.o.o., OIB 93173996483</izvorni_sadrzaj>
    <derivirana_varijabla naziv="DomainObject.Predmet.ProtustrankaFormatedOIB_1">  MEDICINSKA INFORMACIJA d.o.o., OIB 93173996483</derivirana_varijabla>
  </DomainObject.Predmet.ProtustrankaFormatedOIB>
  <DomainObject.Predmet.ProtustrankaFormatedWithAdress>
    <izvorni_sadrzaj> MEDICINSKA INFORMACIJA d.o.o., Smičiklasova ulica 18, 10000 Zagreb</izvorni_sadrzaj>
    <derivirana_varijabla naziv="DomainObject.Predmet.ProtustrankaFormatedWithAdress_1"> MEDICINSKA INFORMACIJA d.o.o., Smičiklasova ulica 18, 10000 Zagreb</derivirana_varijabla>
  </DomainObject.Predmet.ProtustrankaFormatedWithAdress>
  <DomainObject.Predmet.ProtustrankaFormatedWithAdressOIB>
    <izvorni_sadrzaj> MEDICINSKA INFORMACIJA d.o.o., OIB 93173996483, Smičiklasova ulica 18, 10000 Zagreb</izvorni_sadrzaj>
    <derivirana_varijabla naziv="DomainObject.Predmet.ProtustrankaFormatedWithAdressOIB_1"> MEDICINSKA INFORMACIJA d.o.o., OIB 93173996483, Smičiklasova ulica 18, 10000 Zagreb</derivirana_varijabla>
  </DomainObject.Predmet.ProtustrankaFormatedWithAdressOIB>
  <DomainObject.Predmet.ProtustrankaWithAdress>
    <izvorni_sadrzaj>MEDICINSKA INFORMACIJA d.o.o. Smičiklasova ulica 18, 10000 Zagreb</izvorni_sadrzaj>
    <derivirana_varijabla naziv="DomainObject.Predmet.ProtustrankaWithAdress_1">MEDICINSKA INFORMACIJA d.o.o. Smičiklasova ulica 18, 10000 Zagreb</derivirana_varijabla>
  </DomainObject.Predmet.ProtustrankaWithAdress>
  <DomainObject.Predmet.ProtustrankaWithAdressOIB>
    <izvorni_sadrzaj>MEDICINSKA INFORMACIJA d.o.o., OIB 93173996483, Smičiklasova ulica 18, 10000 Zagreb</izvorni_sadrzaj>
    <derivirana_varijabla naziv="DomainObject.Predmet.ProtustrankaWithAdressOIB_1">MEDICINSKA INFORMACIJA d.o.o., OIB 93173996483, Smičiklasova ulica 18, 10000 Zagreb</derivirana_varijabla>
  </DomainObject.Predmet.ProtustrankaWithAdressOIB>
  <DomainObject.Predmet.ProtustrankaNazivFormated>
    <izvorni_sadrzaj>MEDICINSKA INFORMACIJA d.o.o.</izvorni_sadrzaj>
    <derivirana_varijabla naziv="DomainObject.Predmet.ProtustrankaNazivFormated_1">MEDICINSKA INFORMACIJA d.o.o.</derivirana_varijabla>
  </DomainObject.Predmet.ProtustrankaNazivFormated>
  <DomainObject.Predmet.ProtustrankaNazivFormatedOIB>
    <izvorni_sadrzaj>MEDICINSKA INFORMACIJA d.o.o., OIB 93173996483</izvorni_sadrzaj>
    <derivirana_varijabla naziv="DomainObject.Predmet.ProtustrankaNazivFormatedOIB_1">MEDICINSKA INFORMACIJA d.o.o., OIB 93173996483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MEDICINSKA INFORMACIJA d.o.o.</item>
    </izvorni_sadrzaj>
    <derivirana_varijabla naziv="DomainObject.Predmet.ProtuStrankaListFormated_1">
      <item>MEDICINSKA INFORMACIJA d.o.o.</item>
    </derivirana_varijabla>
  </DomainObject.Predmet.ProtuStrankaListFormated>
  <DomainObject.Predmet.ProtuStrankaListFormatedOIB>
    <izvorni_sadrzaj>
      <item>MEDICINSKA INFORMACIJA d.o.o., OIB 93173996483</item>
    </izvorni_sadrzaj>
    <derivirana_varijabla naziv="DomainObject.Predmet.ProtuStrankaListFormatedOIB_1">
      <item>MEDICINSKA INFORMACIJA d.o.o., OIB 93173996483</item>
    </derivirana_varijabla>
  </DomainObject.Predmet.ProtuStrankaListFormatedOIB>
  <DomainObject.Predmet.ProtuStrankaListFormatedWithAdress>
    <izvorni_sadrzaj>
      <item>MEDICINSKA INFORMACIJA d.o.o., Smičiklasova ulica 18, 10000 Zagreb</item>
    </izvorni_sadrzaj>
    <derivirana_varijabla naziv="DomainObject.Predmet.ProtuStrankaListFormatedWithAdress_1">
      <item>MEDICINSKA INFORMACIJA d.o.o., Smičiklasova ulica 18, 10000 Zagreb</item>
    </derivirana_varijabla>
  </DomainObject.Predmet.ProtuStrankaListFormatedWithAdress>
  <DomainObject.Predmet.ProtuStrankaListFormatedWithAdressOIB>
    <izvorni_sadrzaj>
      <item>MEDICINSKA INFORMACIJA d.o.o., OIB 93173996483, Smičiklasova ulica 18, 10000 Zagreb</item>
    </izvorni_sadrzaj>
    <derivirana_varijabla naziv="DomainObject.Predmet.ProtuStrankaListFormatedWithAdressOIB_1">
      <item>MEDICINSKA INFORMACIJA d.o.o., OIB 93173996483, Smičiklasova ulica 18, 10000 Zagreb</item>
    </derivirana_varijabla>
  </DomainObject.Predmet.ProtuStrankaListFormatedWithAdressOIB>
  <DomainObject.Predmet.ProtuStrankaListNazivFormated>
    <izvorni_sadrzaj>
      <item>MEDICINSKA INFORMACIJA d.o.o.</item>
    </izvorni_sadrzaj>
    <derivirana_varijabla naziv="DomainObject.Predmet.ProtuStrankaListNazivFormated_1">
      <item>MEDICINSKA INFORMACIJA d.o.o.</item>
    </derivirana_varijabla>
  </DomainObject.Predmet.ProtuStrankaListNazivFormated>
  <DomainObject.Predmet.ProtuStrankaListNazivFormatedOIB>
    <izvorni_sadrzaj>
      <item>MEDICINSKA INFORMACIJA d.o.o., OIB 93173996483</item>
    </izvorni_sadrzaj>
    <derivirana_varijabla naziv="DomainObject.Predmet.ProtuStrankaListNazivFormatedOIB_1">
      <item>MEDICINSKA INFORMACIJA d.o.o., OIB 93173996483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MEDICINSKA INFORMACIJA d.o.o.</izvorni_sadrzaj>
    <derivirana_varijabla naziv="DomainObject.Predmet.ProtustrankaIDrugi_1">MEDICINSKA INFORMACIJA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MEDICINSKA INFORMACIJA d.o.o., OIB 93173996483, Smičiklasova ulica 18, 10000 Zagreb</izvorni_sadrzaj>
    <derivirana_varijabla naziv="DomainObject.Predmet.ProtustrankaIDrugiAdressOIB_1">MEDICINSKA INFORMACIJA d.o.o., OIB 93173996483, Smičiklasova ulica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MEDICINSKA INFORMACIJA d.o.o.</item>
      <item>FINANCIJSKA AGENCIJA, RC Zagreb</item>
    </izvorni_sadrzaj>
    <derivirana_varijabla naziv="DomainObject.Predmet.SudioniciListNaziv_1">
      <item>MEDICINSKA INFORMACIJA d.o.o.</item>
      <item>FINANCIJSKA AGENCIJA, RC Zagreb</item>
    </derivirana_varijabla>
  </DomainObject.Predmet.SudioniciListNaziv>
  <DomainObject.Predmet.SudioniciListAdressOIB>
    <izvorni_sadrzaj>
      <item>MEDICINSKA INFORMACIJA d.o.o., OIB 93173996483, Smičiklasova ulica 18,10000 Zagreb</item>
      <item>FINANCIJSKA AGENCIJA, RC Zagreb, OIB 85821130368, Trg svibanjskih žrtava 1995. 1,10000 Zagreb</item>
    </izvorni_sadrzaj>
    <derivirana_varijabla naziv="DomainObject.Predmet.SudioniciListAdressOIB_1">
      <item>MEDICINSKA INFORMACIJA d.o.o., OIB 93173996483, Smičiklasova ulica 18,10000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93173996483</item>
      <item>, OIB 85821130368</item>
    </izvorni_sadrzaj>
    <derivirana_varijabla naziv="DomainObject.Predmet.SudioniciListNazivOIB_1">
      <item>, OIB 93173996483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FB5405-11CA-4A3C-9E79-19C578D610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1018</properties:Words>
  <properties:Characters>5398</properties:Characters>
  <properties:Lines>140</properties:Lines>
  <properties:Paragraphs>64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2019-06-05T07:41:00Z</dcterms:created>
  <dc:creator>gboljkovac</dc:creator>
  <cp:lastModifiedBy>Renata Klokočki</cp:lastModifiedBy>
  <cp:lastPrinted>2019-06-05T07:39:00Z</cp:lastPrinted>
  <dcterms:modified xmlns:xsi="http://www.w3.org/2001/XMLSchema-instance" xsi:type="dcterms:W3CDTF">2019-06-05T11:49:00Z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postupka-IMA NOVACA-čl.110. SZ-a--St-742-19-ZABA,OTP.docx)</vt:lpwstr>
  </prop:property>
  <prop:property name="CC_coloring" pid="4" fmtid="{D5CDD505-2E9C-101B-9397-08002B2CF9AE}">
    <vt:bool>false</vt:bool>
  </prop:property>
  <prop:property name="BrojStranica" pid="5" fmtid="{D5CDD505-2E9C-101B-9397-08002B2CF9AE}">
    <vt:i4>3</vt:i4>
  </prop:property>
</prop:Properties>
</file>