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4e2f" w14:paraId="daf4e2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615DCB">
        <w:t>700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615DCB">
        <w:t xml:space="preserve">GALEB JONATHAN d.o.o., </w:t>
      </w:r>
      <w:proofErr w:type="spellStart"/>
      <w:r w:rsidR="00615DCB">
        <w:t>Povlja</w:t>
      </w:r>
      <w:proofErr w:type="spellEnd"/>
      <w:r w:rsidR="00615DCB">
        <w:t xml:space="preserve"> (Općina Selca)</w:t>
      </w:r>
      <w:r w:rsidR="00800AD4">
        <w:t xml:space="preserve">, </w:t>
      </w:r>
      <w:r w:rsidR="00D75071">
        <w:t>OIB</w:t>
      </w:r>
      <w:r w:rsidR="00615DCB">
        <w:t>: 42798720645</w:t>
      </w:r>
      <w:r w:rsidR="00961651">
        <w:t>,</w:t>
      </w:r>
      <w:r w:rsidR="00615DCB">
        <w:t xml:space="preserve"> MBS: 060010287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615DCB" w:rsidRPr="00615DCB">
        <w:t xml:space="preserve">GALEB JONATHAN d.o.o., </w:t>
      </w:r>
      <w:proofErr w:type="spellStart"/>
      <w:r w:rsidR="00615DCB" w:rsidRPr="00615DCB">
        <w:t>Povlja</w:t>
      </w:r>
      <w:proofErr w:type="spellEnd"/>
      <w:r w:rsidR="00615DCB" w:rsidRPr="00615DCB">
        <w:t xml:space="preserve"> (Općina Selca), OIB: 42798720645, MBS: 060010287,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615DCB">
        <w:t>u od 1024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615DCB">
        <w:t xml:space="preserve"> 11.913.875,46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615DCB">
        <w:t>3. ST-1700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3E61"/>
    <w:rsid w:val="00305A5F"/>
    <w:rsid w:val="003155FB"/>
    <w:rsid w:val="00373699"/>
    <w:rsid w:val="003A5182"/>
    <w:rsid w:val="003B5A26"/>
    <w:rsid w:val="003D3A71"/>
    <w:rsid w:val="0043500C"/>
    <w:rsid w:val="00454DBA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3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3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St-1700/2015</izvorni_sadrzaj>
    <derivirana_varijabla naziv="DomainObject.Predmet.OznakaBroj_1">St-1700/2015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GALEB JONATHAN ugostiteljstvo i trgovina d.o.o.</izvorni_sadrzaj>
    <derivirana_varijabla naziv="DomainObject.Predmet.ProtustrankaFormated_1">  GALEB JONATHAN ugostiteljstvo i trgovina d.o.o.</derivirana_varijabla>
  </DomainObject.Predmet.ProtustrankaFormated>
  <DomainObject.Predmet.ProtustrankaFormatedOIB>
    <izvorni_sadrzaj>  GALEB JONATHAN ugostiteljstvo i trgovina d.o.o., OIB 42798720645</izvorni_sadrzaj>
    <derivirana_varijabla naziv="DomainObject.Predmet.ProtustrankaFormatedOIB_1">  GALEB JONATHAN ugostiteljstvo i trgovina d.o.o., OIB 42798720645</derivirana_varijabla>
  </DomainObject.Predmet.ProtustrankaFormatedOIB>
  <DomainObject.Predmet.ProtustrankaFormatedWithAdress>
    <izvorni_sadrzaj> GALEB JONATHAN ugostiteljstvo i trgovina d.o.o., 21425 Povlja</izvorni_sadrzaj>
    <derivirana_varijabla naziv="DomainObject.Predmet.ProtustrankaFormatedWithAdress_1"> GALEB JONATHAN ugostiteljstvo i trgovina d.o.o., 21425 Povlja</derivirana_varijabla>
  </DomainObject.Predmet.ProtustrankaFormatedWithAdress>
  <DomainObject.Predmet.ProtustrankaFormatedWithAdressOIB>
    <izvorni_sadrzaj> GALEB JONATHAN ugostiteljstvo i trgovina d.o.o., OIB 42798720645, 21425 Povlja</izvorni_sadrzaj>
    <derivirana_varijabla naziv="DomainObject.Predmet.ProtustrankaFormatedWithAdressOIB_1"> GALEB JONATHAN ugostiteljstvo i trgovina d.o.o., OIB 42798720645, 21425 Povlja</derivirana_varijabla>
  </DomainObject.Predmet.ProtustrankaFormatedWithAdressOIB>
  <DomainObject.Predmet.ProtustrankaWithAdress>
    <izvorni_sadrzaj>GALEB JONATHAN ugostiteljstvo i trgovina d.o.o. 21425 Povlja</izvorni_sadrzaj>
    <derivirana_varijabla naziv="DomainObject.Predmet.ProtustrankaWithAdress_1">GALEB JONATHAN ugostiteljstvo i trgovina d.o.o. 21425 Povlja</derivirana_varijabla>
  </DomainObject.Predmet.ProtustrankaWithAdress>
  <DomainObject.Predmet.ProtustrankaWithAdressOIB>
    <izvorni_sadrzaj>GALEB JONATHAN ugostiteljstvo i trgovina d.o.o., OIB 42798720645, 21425 Povlja</izvorni_sadrzaj>
    <derivirana_varijabla naziv="DomainObject.Predmet.ProtustrankaWithAdressOIB_1">GALEB JONATHAN ugostiteljstvo i trgovina d.o.o., OIB 42798720645, 21425 Povlja</derivirana_varijabla>
  </DomainObject.Predmet.ProtustrankaWithAdressOIB>
  <DomainObject.Predmet.ProtustrankaNazivFormated>
    <izvorni_sadrzaj>GALEB JONATHAN ugostiteljstvo i trgovina d.o.o.</izvorni_sadrzaj>
    <derivirana_varijabla naziv="DomainObject.Predmet.ProtustrankaNazivFormated_1">GALEB JONATHAN ugostiteljstvo i trgovina d.o.o.</derivirana_varijabla>
  </DomainObject.Predmet.ProtustrankaNazivFormated>
  <DomainObject.Predmet.ProtustrankaNazivFormatedOIB>
    <izvorni_sadrzaj>GALEB JONATHAN ugostiteljstvo i trgovina d.o.o., OIB 42798720645</izvorni_sadrzaj>
    <derivirana_varijabla naziv="DomainObject.Predmet.ProtustrankaNazivFormatedOIB_1">GALEB JONATHAN ugostiteljstvo i trgovina d.o.o., OIB 42798720645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11913875.46</izvorni_sadrzaj>
    <derivirana_varijabla naziv="DomainObject.Predmet.TrenutnaVrijednost_1">11913875.46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GALEB JONATHAN ugostiteljstvo i trgovina d.o.o.</item>
    </izvorni_sadrzaj>
    <derivirana_varijabla naziv="DomainObject.Predmet.ProtuStrankaListFormated_1">
      <item>GALEB JONATHAN ugostiteljstvo i trgovina d.o.o.</item>
    </derivirana_varijabla>
  </DomainObject.Predmet.ProtuStrankaListFormated>
  <DomainObject.Predmet.ProtuStrankaListFormatedOIB>
    <izvorni_sadrzaj>
      <item>GALEB JONATHAN ugostiteljstvo i trgovina d.o.o., OIB 42798720645</item>
    </izvorni_sadrzaj>
    <derivirana_varijabla naziv="DomainObject.Predmet.ProtuStrankaListFormatedOIB_1">
      <item>GALEB JONATHAN ugostiteljstvo i trgovina d.o.o., OIB 42798720645</item>
    </derivirana_varijabla>
  </DomainObject.Predmet.ProtuStrankaListFormatedOIB>
  <DomainObject.Predmet.ProtuStrankaListFormatedWithAdress>
    <izvorni_sadrzaj>
      <item>GALEB JONATHAN ugostiteljstvo i trgovina d.o.o., 21425 Povlja</item>
    </izvorni_sadrzaj>
    <derivirana_varijabla naziv="DomainObject.Predmet.ProtuStrankaListFormatedWithAdress_1">
      <item>GALEB JONATHAN ugostiteljstvo i trgovina d.o.o., 21425 Povlja</item>
    </derivirana_varijabla>
  </DomainObject.Predmet.ProtuStrankaListFormatedWithAdress>
  <DomainObject.Predmet.ProtuStrankaListFormatedWithAdressOIB>
    <izvorni_sadrzaj>
      <item>GALEB JONATHAN ugostiteljstvo i trgovina d.o.o., OIB 42798720645, 21425 Povlja</item>
    </izvorni_sadrzaj>
    <derivirana_varijabla naziv="DomainObject.Predmet.ProtuStrankaListFormatedWithAdressOIB_1">
      <item>GALEB JONATHAN ugostiteljstvo i trgovina d.o.o., OIB 42798720645, 21425 Povlja</item>
    </derivirana_varijabla>
  </DomainObject.Predmet.ProtuStrankaListFormatedWithAdressOIB>
  <DomainObject.Predmet.ProtuStrankaListNazivFormated>
    <izvorni_sadrzaj>
      <item>GALEB JONATHAN ugostiteljstvo i trgovina d.o.o.</item>
    </izvorni_sadrzaj>
    <derivirana_varijabla naziv="DomainObject.Predmet.ProtuStrankaListNazivFormated_1">
      <item>GALEB JONATHAN ugostiteljstvo i trgovina d.o.o.</item>
    </derivirana_varijabla>
  </DomainObject.Predmet.ProtuStrankaListNazivFormated>
  <DomainObject.Predmet.ProtuStrankaListNazivFormatedOIB>
    <izvorni_sadrzaj>
      <item>GALEB JONATHAN ugostiteljstvo i trgovina d.o.o., OIB 42798720645</item>
    </izvorni_sadrzaj>
    <derivirana_varijabla naziv="DomainObject.Predmet.ProtuStrankaListNazivFormatedOIB_1">
      <item>GALEB JONATHAN ugostiteljstvo i trgovina d.o.o., OIB 42798720645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GALEB JONATHAN ugostiteljstvo i trgovina d.o.o.</izvorni_sadrzaj>
    <derivirana_varijabla naziv="DomainObject.Predmet.ProtustrankaIDrugi_1">GALEB JONATHAN ugostiteljstvo i trgovina d.o.o.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GALEB JONATHAN ugostiteljstvo i trgovina d.o.o., OIB 42798720645, 21425 Povlja</izvorni_sadrzaj>
    <derivirana_varijabla naziv="DomainObject.Predmet.ProtustrankaIDrugiAdressOIB_1">GALEB JONATHAN ugostiteljstvo i trgovina d.o.o., OIB 42798720645,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JONATHAN ugostiteljstvo i trgovina d.o.o.</item>
      <item>FINANCIJSKA AGENCIJA, RC SPLIT</item>
    </izvorni_sadrzaj>
    <derivirana_varijabla naziv="DomainObject.Predmet.SudioniciListNaziv_1">
      <item>GALEB JONATHAN ugostiteljstvo i trgovina d.o.o.</item>
      <item>FINANCIJSKA AGENCIJA, RC SPLIT</item>
    </derivirana_varijabla>
  </DomainObject.Predmet.SudioniciListNaziv>
  <DomainObject.Predmet.SudioniciListAdressOIB>
    <izvorni_sadrzaj>
      <item>GALEB JONATHAN ugostiteljstvo i trgovina d.o.o., OIB 42798720645, 21425 Povlja</item>
      <item>FINANCIJSKA AGENCIJA, RC SPLIT, OIB 85821130368, Mažuranićevo šetalište 24b,21000 Split</item>
    </izvorni_sadrzaj>
    <derivirana_varijabla naziv="DomainObject.Predmet.SudioniciListAdressOIB_1">
      <item>GALEB JONATHAN ugostiteljstvo i trgovina d.o.o., OIB 42798720645, 21425 Povlja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42798720645</item>
      <item>, OIB 85821130368</item>
    </izvorni_sadrzaj>
    <derivirana_varijabla naziv="DomainObject.Predmet.SudioniciListNazivOIB_1">
      <item>, OIB 42798720645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2016-01-18T07:25:00Z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