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4614d" w14:paraId="794614d" w:rsidRDefault="006D40D6" w:rsidR="006D40D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36B9" w:rsidP="009236B9" w:rsidR="009236B9" w:rsidRPr="00751F93">
      <w:r w:rsidRPr="00751F93">
        <w:t xml:space="preserve">  REPUBLIKA HRVATSKA</w:t>
      </w:r>
    </w:p>
    <w:p w:rsidRDefault="009236B9" w:rsidP="009236B9" w:rsidR="009236B9" w:rsidRPr="00751F93">
      <w:r w:rsidRPr="00751F93">
        <w:t xml:space="preserve">   Trgovački sud u Zagrebu</w:t>
      </w:r>
    </w:p>
    <w:p w:rsidRDefault="009236B9" w:rsidP="009236B9" w:rsidR="009236B9" w:rsidRPr="00751F93">
      <w:r w:rsidRPr="00751F93">
        <w:t xml:space="preserve">     Zagreb, Amruševa 2/II                                                                                     72 St-</w:t>
      </w:r>
      <w:r w:rsidR="00673774">
        <w:t>10/04</w:t>
      </w:r>
      <w:r w:rsidR="006D40D6">
        <w:t>-61</w:t>
      </w:r>
    </w:p>
    <w:p w:rsidRDefault="009236B9" w:rsidP="009236B9" w:rsidR="009236B9" w:rsidRPr="00751F93">
      <w:pPr>
        <w:jc w:val="center"/>
        <w:rPr>
          <w:b/>
        </w:rPr>
      </w:pPr>
    </w:p>
    <w:p w:rsidRDefault="00563DD9" w:rsidP="009236B9" w:rsidR="009236B9" w:rsidRPr="00751F93">
      <w:pPr>
        <w:jc w:val="center"/>
        <w:rPr>
          <w:b/>
        </w:rPr>
      </w:pPr>
      <w:r w:rsidRPr="00751F93">
        <w:t>REPUBLIKA HRVATSKA</w:t>
      </w:r>
    </w:p>
    <w:p w:rsidRDefault="009236B9" w:rsidP="009236B9" w:rsidR="009236B9" w:rsidRPr="006D40D6">
      <w:pPr>
        <w:jc w:val="center"/>
      </w:pPr>
      <w:r w:rsidRPr="006D40D6">
        <w:t xml:space="preserve">Z A K LJ U Č A K </w:t>
      </w:r>
    </w:p>
    <w:p w:rsidRDefault="0027138D" w:rsidP="0027138D" w:rsidR="0027138D" w:rsidRPr="00D32E12">
      <w:pPr>
        <w:jc w:val="center"/>
        <w:rPr>
          <w:b/>
        </w:rPr>
      </w:pPr>
    </w:p>
    <w:p w:rsidRDefault="00673774" w:rsidP="00673774" w:rsidR="00673774" w:rsidRPr="00DA2D14">
      <w:pPr>
        <w:jc w:val="center"/>
        <w:rPr>
          <w:b/>
        </w:rPr>
      </w:pPr>
    </w:p>
    <w:p w:rsidRDefault="00673774" w:rsidP="00673774" w:rsidR="00673774" w:rsidRPr="00DA2D14">
      <w:pPr>
        <w:jc w:val="both"/>
      </w:pPr>
      <w:r w:rsidRPr="00DA2D14">
        <w:t xml:space="preserve">                Trgovački sud u Zagrebu po sucu Nikoli Ribariću, kao stečajnom sucu, u stečajnom predmetu nad dužnikom SOVA d.d. u stečaju, Zagreb, Varšavska 14, MBS: 080</w:t>
      </w:r>
      <w:r w:rsidR="00563DD9">
        <w:t>146835, OIB: 60288481864, dana 19</w:t>
      </w:r>
      <w:r w:rsidRPr="00DA2D14">
        <w:t xml:space="preserve">. </w:t>
      </w:r>
      <w:r w:rsidR="00563DD9">
        <w:t>veljače</w:t>
      </w:r>
      <w:r w:rsidRPr="00DA2D14">
        <w:rPr>
          <w:bCs/>
        </w:rPr>
        <w:t xml:space="preserve"> 201</w:t>
      </w:r>
      <w:r w:rsidR="00563DD9">
        <w:rPr>
          <w:bCs/>
        </w:rPr>
        <w:t>6</w:t>
      </w:r>
      <w:r w:rsidRPr="00DA2D14">
        <w:rPr>
          <w:bCs/>
        </w:rPr>
        <w:t xml:space="preserve">. godine </w:t>
      </w:r>
    </w:p>
    <w:p w:rsidRDefault="00673774" w:rsidP="00673774" w:rsidR="00673774" w:rsidRPr="00DA2D14">
      <w:pPr>
        <w:jc w:val="both"/>
      </w:pPr>
    </w:p>
    <w:p w:rsidRDefault="0027138D" w:rsidP="0027138D" w:rsidR="0027138D" w:rsidRPr="00D32E12">
      <w:pPr>
        <w:jc w:val="both"/>
      </w:pPr>
    </w:p>
    <w:p w:rsidRDefault="009236B9" w:rsidP="009236B9" w:rsidR="009236B9" w:rsidRPr="006D40D6">
      <w:pPr>
        <w:jc w:val="both"/>
      </w:pPr>
      <w:r w:rsidRPr="00751F93">
        <w:tab/>
      </w:r>
      <w:r w:rsidRPr="00751F93">
        <w:tab/>
      </w:r>
      <w:r w:rsidRPr="00751F93">
        <w:tab/>
      </w:r>
      <w:r w:rsidRPr="00751F93">
        <w:tab/>
      </w:r>
      <w:r w:rsidRPr="00751F93">
        <w:tab/>
      </w:r>
      <w:r w:rsidRPr="006D40D6">
        <w:t xml:space="preserve">z a k  l j u č i o  j e </w:t>
      </w:r>
      <w:r w:rsidRPr="006D40D6">
        <w:tab/>
      </w:r>
    </w:p>
    <w:p w:rsidRDefault="009236B9" w:rsidP="009236B9" w:rsidR="009236B9" w:rsidRPr="00751F93">
      <w:pPr>
        <w:jc w:val="both"/>
        <w:rPr>
          <w:b/>
        </w:rPr>
      </w:pPr>
      <w:r w:rsidRPr="00751F93">
        <w:rPr>
          <w:b/>
        </w:rPr>
        <w:tab/>
      </w:r>
      <w:r w:rsidRPr="00751F93">
        <w:rPr>
          <w:b/>
        </w:rPr>
        <w:tab/>
      </w:r>
      <w:r w:rsidRPr="00751F93">
        <w:rPr>
          <w:b/>
        </w:rPr>
        <w:tab/>
      </w:r>
      <w:r w:rsidRPr="00751F93">
        <w:rPr>
          <w:b/>
        </w:rPr>
        <w:tab/>
      </w:r>
    </w:p>
    <w:p w:rsidRDefault="009236B9" w:rsidP="00563DD9" w:rsidR="00563DD9">
      <w:pPr>
        <w:ind w:left="705"/>
        <w:jc w:val="both"/>
      </w:pPr>
      <w:r w:rsidRPr="00751F93">
        <w:rPr>
          <w:b/>
        </w:rPr>
        <w:t>I</w:t>
      </w:r>
      <w:r w:rsidRPr="00751F93">
        <w:t xml:space="preserve"> </w:t>
      </w:r>
      <w:r w:rsidRPr="00751F93">
        <w:tab/>
      </w:r>
      <w:r w:rsidRPr="00751F93">
        <w:rPr>
          <w:b/>
        </w:rPr>
        <w:t xml:space="preserve">Određuje se ročište </w:t>
      </w:r>
      <w:r w:rsidR="003C7C8B" w:rsidRPr="00751F93">
        <w:rPr>
          <w:b/>
        </w:rPr>
        <w:t>za diobu kupovnine</w:t>
      </w:r>
      <w:r w:rsidR="003C7C8B" w:rsidRPr="00751F93">
        <w:t xml:space="preserve"> </w:t>
      </w:r>
      <w:r w:rsidR="00563DD9">
        <w:t>za n</w:t>
      </w:r>
      <w:r w:rsidR="00563DD9" w:rsidRPr="00DA2D14">
        <w:t xml:space="preserve">ekretnine </w:t>
      </w:r>
      <w:r w:rsidR="00563DD9">
        <w:t>upisane u zemljišnim knjigama Općinskog građanskog suda u Zagrebu, Zemljišnoknjižni odjel Zagreb:</w:t>
      </w:r>
    </w:p>
    <w:p w:rsidRDefault="00563DD9" w:rsidP="00563DD9" w:rsidR="00563DD9">
      <w:pPr>
        <w:ind w:left="705"/>
        <w:jc w:val="both"/>
      </w:pPr>
    </w:p>
    <w:p w:rsidRDefault="00563DD9" w:rsidP="00563DD9" w:rsidR="00563DD9">
      <w:pPr>
        <w:ind w:left="705"/>
        <w:jc w:val="both"/>
      </w:pPr>
      <w:r>
        <w:t>zk.ul.br. 3424, poduložak 2, k.o. Grad Zagreb, k.č.br. 3457/1 kuća Varšavska br 14 i dvorište, površine 790 m2, odnosno 219.6 čhv, i k.č.br. 3457/2 oranica, površine 776 m2, odnosno 215.8 čhv:</w:t>
      </w:r>
    </w:p>
    <w:p w:rsidRDefault="00563DD9" w:rsidP="00563DD9" w:rsidR="00563DD9">
      <w:pPr>
        <w:ind w:left="705"/>
        <w:jc w:val="both"/>
      </w:pPr>
    </w:p>
    <w:p w:rsidRDefault="00563DD9" w:rsidP="00563DD9" w:rsidR="00563DD9">
      <w:pPr>
        <w:ind w:left="705"/>
        <w:jc w:val="both"/>
        <w:rPr>
          <w:b/>
        </w:rPr>
      </w:pPr>
      <w:r>
        <w:t xml:space="preserve"> -2. etaža 0/0, Peterosobni stan (stan br. 4) sa nusprostorijama u I (prvom) katu desno</w:t>
      </w:r>
    </w:p>
    <w:p w:rsidRDefault="00563DD9" w:rsidP="00563DD9" w:rsidR="00563DD9">
      <w:pPr>
        <w:ind w:left="705"/>
        <w:jc w:val="both"/>
        <w:rPr>
          <w:b/>
        </w:rPr>
      </w:pPr>
      <w:r w:rsidRPr="00DA2D14">
        <w:rPr>
          <w:b/>
        </w:rPr>
        <w:t xml:space="preserve">   </w:t>
      </w:r>
    </w:p>
    <w:p w:rsidRDefault="00563DD9" w:rsidP="00563DD9" w:rsidR="00563DD9" w:rsidRPr="00DA2D14">
      <w:pPr>
        <w:ind w:left="705"/>
        <w:jc w:val="both"/>
      </w:pPr>
      <w:r w:rsidRPr="00DA2D14">
        <w:rPr>
          <w:b/>
        </w:rPr>
        <w:t>dosuđ</w:t>
      </w:r>
      <w:r>
        <w:rPr>
          <w:b/>
        </w:rPr>
        <w:t>ene</w:t>
      </w:r>
      <w:r w:rsidRPr="00DA2D14">
        <w:rPr>
          <w:b/>
        </w:rPr>
        <w:t xml:space="preserve"> kupcu</w:t>
      </w:r>
      <w:r w:rsidRPr="00DA2D14">
        <w:t xml:space="preserve"> Parpartner d.o.o., Zagreb, Vukovićeva 11, OIB:85443256962</w:t>
      </w:r>
      <w:r>
        <w:t xml:space="preserve"> za iznos od </w:t>
      </w:r>
      <w:r w:rsidRPr="00D14927">
        <w:t xml:space="preserve">2.708.110,71 </w:t>
      </w:r>
      <w:r>
        <w:t>kuna.</w:t>
      </w:r>
    </w:p>
    <w:p w:rsidRDefault="005956F3" w:rsidP="00563DD9" w:rsidR="009236B9" w:rsidRPr="00751F93">
      <w:pPr>
        <w:ind w:left="705"/>
        <w:jc w:val="both"/>
      </w:pPr>
      <w:r w:rsidRPr="007A1E69">
        <w:rPr>
          <w:b/>
        </w:rPr>
        <w:t xml:space="preserve">     </w:t>
      </w:r>
    </w:p>
    <w:p w:rsidRDefault="009236B9" w:rsidP="009236B9" w:rsidR="00751F93" w:rsidRPr="00751F93">
      <w:pPr>
        <w:tabs>
          <w:tab w:pos="360" w:val="left"/>
        </w:tabs>
        <w:ind w:left="360"/>
        <w:jc w:val="both"/>
      </w:pPr>
      <w:r w:rsidRPr="00751F93">
        <w:t xml:space="preserve">za dan </w:t>
      </w:r>
    </w:p>
    <w:p w:rsidRDefault="00751F93" w:rsidP="009236B9" w:rsidR="00751F93" w:rsidRPr="00751F93">
      <w:pPr>
        <w:tabs>
          <w:tab w:pos="360" w:val="left"/>
        </w:tabs>
        <w:ind w:left="360"/>
        <w:jc w:val="both"/>
      </w:pPr>
    </w:p>
    <w:p w:rsidRDefault="00751F93" w:rsidP="00563DD9" w:rsidR="009236B9" w:rsidRPr="00563DD9">
      <w:pPr>
        <w:tabs>
          <w:tab w:pos="360" w:val="left"/>
        </w:tabs>
        <w:ind w:left="360"/>
        <w:jc w:val="both"/>
      </w:pPr>
      <w:r w:rsidRPr="00751F93">
        <w:tab/>
      </w:r>
      <w:r w:rsidRPr="00751F93">
        <w:tab/>
      </w:r>
      <w:r w:rsidRPr="00751F93">
        <w:tab/>
      </w:r>
      <w:r w:rsidR="00563DD9">
        <w:rPr>
          <w:b/>
        </w:rPr>
        <w:t>31. ožujka</w:t>
      </w:r>
      <w:r w:rsidR="00673774">
        <w:rPr>
          <w:b/>
        </w:rPr>
        <w:t xml:space="preserve"> </w:t>
      </w:r>
      <w:r w:rsidR="00E741B0">
        <w:rPr>
          <w:b/>
        </w:rPr>
        <w:t>201</w:t>
      </w:r>
      <w:r w:rsidR="00563DD9">
        <w:rPr>
          <w:b/>
        </w:rPr>
        <w:t>6</w:t>
      </w:r>
      <w:r w:rsidR="00E741B0">
        <w:rPr>
          <w:b/>
        </w:rPr>
        <w:t xml:space="preserve">. </w:t>
      </w:r>
      <w:r w:rsidR="009236B9" w:rsidRPr="00751F93">
        <w:rPr>
          <w:b/>
        </w:rPr>
        <w:t xml:space="preserve">u </w:t>
      </w:r>
      <w:r w:rsidR="00563DD9">
        <w:rPr>
          <w:b/>
        </w:rPr>
        <w:t>09</w:t>
      </w:r>
      <w:r w:rsidR="0027138D">
        <w:rPr>
          <w:b/>
        </w:rPr>
        <w:t>,30</w:t>
      </w:r>
      <w:r w:rsidR="009236B9" w:rsidRPr="00751F93">
        <w:rPr>
          <w:b/>
        </w:rPr>
        <w:t xml:space="preserve"> sati, soba 82/II, ovog suda.</w:t>
      </w:r>
    </w:p>
    <w:p w:rsidRDefault="009236B9" w:rsidP="009236B9" w:rsidR="009236B9" w:rsidRPr="00751F93">
      <w:pPr>
        <w:tabs>
          <w:tab w:pos="360" w:val="left"/>
        </w:tabs>
        <w:ind w:left="360"/>
        <w:jc w:val="both"/>
      </w:pPr>
    </w:p>
    <w:p w:rsidRDefault="009236B9" w:rsidP="009236B9" w:rsidR="009236B9" w:rsidRPr="00751F93">
      <w:pPr>
        <w:tabs>
          <w:tab w:pos="360" w:val="left"/>
        </w:tabs>
        <w:ind w:left="360"/>
        <w:jc w:val="both"/>
      </w:pPr>
      <w:r w:rsidRPr="00751F93">
        <w:t>Na ročište se dostavom ovog zaključka pozivaju:</w:t>
      </w:r>
    </w:p>
    <w:p w:rsidRDefault="009236B9" w:rsidP="009236B9" w:rsidR="009236B9" w:rsidRPr="00751F93">
      <w:pPr>
        <w:tabs>
          <w:tab w:pos="360" w:val="left"/>
        </w:tabs>
        <w:ind w:left="360"/>
        <w:jc w:val="both"/>
      </w:pPr>
      <w:r w:rsidRPr="00751F93">
        <w:t xml:space="preserve">-Stečajni upravitelj </w:t>
      </w:r>
      <w:r w:rsidR="00673774">
        <w:t>Branko Petanjek</w:t>
      </w:r>
    </w:p>
    <w:p w:rsidRDefault="009236B9" w:rsidP="00673774" w:rsidR="00673774" w:rsidRPr="00FD1373">
      <w:pPr>
        <w:jc w:val="both"/>
        <w:rPr>
          <w:rStyle w:val="Naglaeno"/>
        </w:rPr>
      </w:pPr>
      <w:r w:rsidRPr="00751F93">
        <w:t>-</w:t>
      </w:r>
      <w:r w:rsidR="00673774" w:rsidRPr="00FD1373">
        <w:t xml:space="preserve"> Parpartner d.o.o., Zagreb, Prilaz Gjure deželića 19,</w:t>
      </w:r>
      <w:r w:rsidR="00673774" w:rsidRPr="00FD1373">
        <w:rPr>
          <w:rStyle w:val="Naglaeno"/>
        </w:rPr>
        <w:t xml:space="preserve"> </w:t>
      </w:r>
      <w:r w:rsidR="00673774" w:rsidRPr="00FD1373">
        <w:rPr>
          <w:rStyle w:val="Naglaeno"/>
          <w:b w:val="false"/>
        </w:rPr>
        <w:t>OIB: 85443256962</w:t>
      </w:r>
      <w:r w:rsidR="00673774" w:rsidRPr="00FD1373">
        <w:rPr>
          <w:rStyle w:val="Naglaeno"/>
        </w:rPr>
        <w:t xml:space="preserve"> </w:t>
      </w:r>
    </w:p>
    <w:p w:rsidRDefault="00673774" w:rsidP="00673774" w:rsidR="00673774">
      <w:pPr>
        <w:pStyle w:val="Odlomakpopisa1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C7C8B" w:rsidP="00673774" w:rsidR="003C7C8B" w:rsidRPr="00751F93">
      <w:pPr>
        <w:ind w:left="360"/>
        <w:jc w:val="both"/>
      </w:pPr>
    </w:p>
    <w:p w:rsidRDefault="003C7C8B" w:rsidP="003C7C8B" w:rsidR="003C7C8B" w:rsidRPr="00751F93">
      <w:pPr>
        <w:jc w:val="both"/>
      </w:pPr>
      <w:r w:rsidRPr="00751F93">
        <w:t>II Tražbina vjerovnika koji ne dođe na ročište utvrditi će se prema stanju spisa i zemljišnih knjiga. Na ročištu se raspravlja o namirenju vjerovnika i drugih osoba koje postavljaju zahtjev za namirenje.</w:t>
      </w:r>
    </w:p>
    <w:p w:rsidRDefault="009236B9" w:rsidP="009236B9" w:rsidR="009236B9" w:rsidRPr="00751F93">
      <w:pPr>
        <w:tabs>
          <w:tab w:pos="360" w:val="left"/>
        </w:tabs>
        <w:ind w:left="360"/>
        <w:jc w:val="both"/>
        <w:rPr>
          <w:sz w:val="22"/>
          <w:szCs w:val="22"/>
        </w:rPr>
      </w:pPr>
    </w:p>
    <w:p w:rsidRDefault="006B0BD5" w:rsidP="009236B9" w:rsidR="006B0BD5">
      <w:pPr>
        <w:jc w:val="center"/>
        <w:rPr>
          <w:sz w:val="22"/>
          <w:szCs w:val="22"/>
        </w:rPr>
      </w:pPr>
    </w:p>
    <w:p w:rsidRDefault="006B0BD5" w:rsidP="009236B9" w:rsidR="006B0BD5">
      <w:pPr>
        <w:jc w:val="center"/>
        <w:rPr>
          <w:sz w:val="22"/>
          <w:szCs w:val="22"/>
        </w:rPr>
      </w:pPr>
    </w:p>
    <w:p w:rsidRDefault="006B0BD5" w:rsidP="009236B9" w:rsidR="006B0BD5">
      <w:pPr>
        <w:jc w:val="center"/>
        <w:rPr>
          <w:sz w:val="22"/>
          <w:szCs w:val="22"/>
        </w:rPr>
      </w:pPr>
    </w:p>
    <w:p w:rsidRDefault="006B0BD5" w:rsidP="009236B9" w:rsidR="006B0BD5">
      <w:pPr>
        <w:jc w:val="center"/>
        <w:rPr>
          <w:sz w:val="22"/>
          <w:szCs w:val="22"/>
        </w:rPr>
      </w:pPr>
    </w:p>
    <w:p w:rsidRDefault="009236B9" w:rsidP="009236B9" w:rsidR="009236B9" w:rsidRPr="00751F93">
      <w:pPr>
        <w:jc w:val="center"/>
        <w:rPr>
          <w:sz w:val="22"/>
          <w:szCs w:val="22"/>
        </w:rPr>
      </w:pPr>
      <w:r w:rsidRPr="00751F93">
        <w:rPr>
          <w:sz w:val="22"/>
          <w:szCs w:val="22"/>
        </w:rPr>
        <w:t>Obrazloženje</w:t>
      </w:r>
    </w:p>
    <w:p w:rsidRDefault="009236B9" w:rsidP="009236B9" w:rsidR="009236B9" w:rsidRPr="00751F93">
      <w:pPr>
        <w:jc w:val="center"/>
        <w:rPr>
          <w:sz w:val="22"/>
          <w:szCs w:val="22"/>
        </w:rPr>
      </w:pPr>
    </w:p>
    <w:p w:rsidRDefault="009236B9" w:rsidP="009236B9" w:rsidR="00751F93" w:rsidRPr="00751F93">
      <w:pPr>
        <w:jc w:val="both"/>
      </w:pPr>
      <w:r w:rsidRPr="00751F93">
        <w:rPr>
          <w:sz w:val="22"/>
          <w:szCs w:val="22"/>
        </w:rPr>
        <w:tab/>
      </w:r>
      <w:r w:rsidRPr="00751F93">
        <w:t xml:space="preserve">Prije donošenja rješenja o namirenju razlučnog vjerovnika sud mora provesti ročište </w:t>
      </w:r>
      <w:r w:rsidR="003C7C8B" w:rsidRPr="00751F93">
        <w:t xml:space="preserve">za diobu kupovnine na kojem se raspravlja o </w:t>
      </w:r>
      <w:r w:rsidR="00E741B0">
        <w:t>n</w:t>
      </w:r>
      <w:r w:rsidR="003C7C8B" w:rsidRPr="00751F93">
        <w:t>a</w:t>
      </w:r>
      <w:r w:rsidR="00E741B0">
        <w:t>m</w:t>
      </w:r>
      <w:r w:rsidR="003C7C8B" w:rsidRPr="00751F93">
        <w:t xml:space="preserve">irenju vjerovnika </w:t>
      </w:r>
      <w:r w:rsidR="005956F3">
        <w:t>i</w:t>
      </w:r>
      <w:r w:rsidR="003C7C8B" w:rsidRPr="00751F93">
        <w:t xml:space="preserve"> drugih osoba koje postavljaju zahtjev za namirenje.</w:t>
      </w:r>
      <w:r w:rsidR="00751F93" w:rsidRPr="00751F93">
        <w:t xml:space="preserve"> Sukladno članku 7. Stečajnog zakona i članku 117. ovršnog zakona odlučeno je kao u izreci ovog zaključka. Razlučni vjerovnici se do ročišta pozivaju dostaviti sudu izračunate tražbine, s obzirom na očekivani iznos namirenja.</w:t>
      </w:r>
    </w:p>
    <w:p w:rsidRDefault="009236B9" w:rsidP="009236B9" w:rsidR="009236B9" w:rsidRPr="00751F93">
      <w:pPr>
        <w:jc w:val="both"/>
      </w:pPr>
    </w:p>
    <w:p w:rsidRDefault="009236B9" w:rsidP="00F5652A" w:rsidR="009236B9" w:rsidRPr="00751F93">
      <w:pPr>
        <w:jc w:val="center"/>
        <w:rPr>
          <w:sz w:val="22"/>
          <w:szCs w:val="22"/>
        </w:rPr>
      </w:pPr>
      <w:r w:rsidRPr="00751F93">
        <w:t xml:space="preserve">U Zagrebu, </w:t>
      </w:r>
      <w:r w:rsidR="00563DD9">
        <w:t>19</w:t>
      </w:r>
      <w:r w:rsidRPr="00751F93">
        <w:t>.</w:t>
      </w:r>
      <w:r w:rsidR="00563DD9">
        <w:t xml:space="preserve"> veljače</w:t>
      </w:r>
      <w:r w:rsidRPr="00751F93">
        <w:t xml:space="preserve"> 201</w:t>
      </w:r>
      <w:r w:rsidR="00563DD9">
        <w:t>6</w:t>
      </w:r>
      <w:r w:rsidRPr="00751F93">
        <w:t xml:space="preserve">. </w:t>
      </w:r>
    </w:p>
    <w:p w:rsidRDefault="006B0BD5" w:rsidP="00E91121" w:rsidR="006D40D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9236B9" w:rsidRPr="00751F93">
        <w:rPr>
          <w:sz w:val="22"/>
          <w:szCs w:val="22"/>
        </w:rPr>
        <w:tab/>
      </w:r>
      <w:r w:rsidR="009236B9" w:rsidRPr="00751F93">
        <w:rPr>
          <w:sz w:val="22"/>
          <w:szCs w:val="22"/>
        </w:rPr>
        <w:tab/>
      </w:r>
      <w:r w:rsidR="009236B9" w:rsidRPr="00751F93">
        <w:rPr>
          <w:sz w:val="22"/>
          <w:szCs w:val="22"/>
        </w:rPr>
        <w:tab/>
      </w:r>
      <w:r w:rsidR="006D40D6">
        <w:rPr>
          <w:sz w:val="22"/>
          <w:szCs w:val="22"/>
        </w:rPr>
        <w:tab/>
      </w:r>
      <w:r>
        <w:rPr>
          <w:sz w:val="22"/>
          <w:szCs w:val="22"/>
        </w:rPr>
        <w:t xml:space="preserve"> </w:t>
      </w:r>
      <w:r w:rsidR="006D40D6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D40D6" w:rsidP="00E91121" w:rsidR="006D40D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D40D6" w:rsidP="00E91121" w:rsidR="006D40D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D40D6" w:rsidP="00E91121" w:rsidR="006D40D6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D40D6" w:rsidP="00E91121" w:rsidR="006D40D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D40D6" w:rsidP="006D40D6" w:rsidR="006D40D6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B0BD5" w:rsidP="006D40D6" w:rsidR="006B0BD5">
      <w:pPr>
        <w:pStyle w:val="Tijeloteksta"/>
        <w:ind w:left="6372"/>
      </w:pPr>
    </w:p>
    <w:p w:rsidRDefault="009236B9" w:rsidP="009236B9" w:rsidR="009236B9" w:rsidRPr="00751F93">
      <w:pPr>
        <w:jc w:val="both"/>
        <w:rPr>
          <w:sz w:val="22"/>
          <w:szCs w:val="22"/>
        </w:rPr>
      </w:pPr>
    </w:p>
    <w:p w:rsidRDefault="009236B9" w:rsidP="009236B9" w:rsidR="009236B9" w:rsidRPr="00751F93">
      <w:pPr>
        <w:jc w:val="both"/>
      </w:pPr>
    </w:p>
    <w:p w:rsidRDefault="009236B9" w:rsidP="009236B9" w:rsidR="009236B9" w:rsidRPr="00751F93">
      <w:pPr>
        <w:jc w:val="both"/>
      </w:pPr>
      <w:r w:rsidRPr="00751F93">
        <w:rPr>
          <w:b/>
        </w:rPr>
        <w:t>UPUTA O PRAVNOM LIJEKU:</w:t>
      </w:r>
    </w:p>
    <w:p w:rsidRDefault="009236B9" w:rsidP="009236B9" w:rsidR="009236B9" w:rsidRPr="00751F93">
      <w:pPr>
        <w:jc w:val="both"/>
      </w:pPr>
      <w:r w:rsidRPr="00751F93">
        <w:t>Protiv ovog zaključka nije dopuštena žalba (čl.11.st.9. SZ).</w:t>
      </w:r>
    </w:p>
    <w:p w:rsidRDefault="006B0BD5" w:rsidP="0027138D" w:rsidR="006B0BD5">
      <w:pPr>
        <w:ind w:firstLine="142"/>
        <w:jc w:val="both"/>
      </w:pPr>
    </w:p>
    <w:p w:rsidRDefault="00D22047" w:rsidP="0027138D" w:rsidR="00D22047">
      <w:pPr>
        <w:ind w:firstLine="142"/>
        <w:jc w:val="both"/>
      </w:pPr>
    </w:p>
    <w:p w:rsidRDefault="006D40D6" w:rsidP="0027138D" w:rsidR="006D40D6">
      <w:pPr>
        <w:ind w:firstLine="142"/>
        <w:jc w:val="both"/>
      </w:pPr>
    </w:p>
    <w:p w:rsidRDefault="006D40D6" w:rsidP="0027138D" w:rsidR="006D40D6">
      <w:pPr>
        <w:ind w:firstLine="142"/>
        <w:jc w:val="both"/>
      </w:pPr>
    </w:p>
    <w:p w:rsidRDefault="006D40D6" w:rsidP="0027138D" w:rsidR="006D40D6">
      <w:pPr>
        <w:ind w:firstLine="142"/>
        <w:jc w:val="both"/>
      </w:pPr>
    </w:p>
    <w:p w:rsidRDefault="006D40D6" w:rsidP="0027138D" w:rsidR="006D40D6">
      <w:pPr>
        <w:ind w:firstLine="142"/>
        <w:jc w:val="both"/>
      </w:pPr>
    </w:p>
    <w:p w:rsidRDefault="006D40D6" w:rsidP="0027138D" w:rsidR="006D40D6">
      <w:pPr>
        <w:ind w:firstLine="142"/>
        <w:jc w:val="both"/>
      </w:pPr>
    </w:p>
    <w:p w:rsidRDefault="006D40D6" w:rsidP="0027138D" w:rsidR="006D40D6">
      <w:pPr>
        <w:ind w:firstLine="142"/>
        <w:jc w:val="both"/>
      </w:pPr>
    </w:p>
    <w:p w:rsidRDefault="006D40D6" w:rsidP="0027138D" w:rsidR="006D40D6">
      <w:pPr>
        <w:ind w:firstLine="142"/>
        <w:jc w:val="both"/>
      </w:pPr>
    </w:p>
    <w:p w:rsidRDefault="006D40D6" w:rsidP="0027138D" w:rsidR="006D40D6">
      <w:pPr>
        <w:ind w:firstLine="142"/>
        <w:jc w:val="both"/>
      </w:pPr>
    </w:p>
    <w:p w:rsidRDefault="006D40D6" w:rsidP="0027138D" w:rsidR="006D40D6">
      <w:pPr>
        <w:ind w:firstLine="142"/>
        <w:jc w:val="both"/>
      </w:pPr>
    </w:p>
    <w:p w:rsidRDefault="006D40D6" w:rsidP="0027138D" w:rsidR="006D40D6">
      <w:pPr>
        <w:ind w:firstLine="142"/>
        <w:jc w:val="both"/>
      </w:pPr>
    </w:p>
    <w:p w:rsidRDefault="006D40D6" w:rsidP="0027138D" w:rsidR="006D40D6">
      <w:pPr>
        <w:ind w:firstLine="142"/>
        <w:jc w:val="both"/>
      </w:pPr>
    </w:p>
    <w:p w:rsidRDefault="006D40D6" w:rsidP="0027138D" w:rsidR="006D40D6">
      <w:pPr>
        <w:ind w:firstLine="142"/>
        <w:jc w:val="both"/>
      </w:pPr>
    </w:p>
    <w:p w:rsidRDefault="006D40D6" w:rsidP="0027138D" w:rsidR="006D40D6">
      <w:pPr>
        <w:ind w:firstLine="142"/>
        <w:jc w:val="both"/>
      </w:pPr>
    </w:p>
    <w:p w:rsidRDefault="006D40D6" w:rsidP="0027138D" w:rsidR="006D40D6">
      <w:pPr>
        <w:ind w:firstLine="142"/>
        <w:jc w:val="both"/>
      </w:pPr>
    </w:p>
    <w:p w:rsidRDefault="006D40D6" w:rsidP="0027138D" w:rsidR="006D40D6">
      <w:pPr>
        <w:ind w:firstLine="142"/>
        <w:jc w:val="both"/>
      </w:pPr>
    </w:p>
    <w:p w:rsidRDefault="006D40D6" w:rsidP="0027138D" w:rsidR="006D40D6">
      <w:pPr>
        <w:ind w:firstLine="142"/>
        <w:jc w:val="both"/>
      </w:pPr>
    </w:p>
    <w:p w:rsidRDefault="006D40D6" w:rsidP="0027138D" w:rsidR="006D40D6">
      <w:pPr>
        <w:ind w:firstLine="142"/>
        <w:jc w:val="both"/>
      </w:pPr>
    </w:p>
    <w:p w:rsidRDefault="006D40D6" w:rsidP="0027138D" w:rsidR="006D40D6">
      <w:pPr>
        <w:ind w:firstLine="142"/>
        <w:jc w:val="both"/>
      </w:pPr>
    </w:p>
    <w:p w:rsidRDefault="006D40D6" w:rsidP="0027138D" w:rsidR="006D40D6">
      <w:pPr>
        <w:ind w:firstLine="142"/>
        <w:jc w:val="both"/>
      </w:pPr>
    </w:p>
    <w:p w:rsidRDefault="006D40D6" w:rsidP="0027138D" w:rsidR="006D40D6">
      <w:pPr>
        <w:ind w:firstLine="142"/>
        <w:jc w:val="both"/>
      </w:pPr>
    </w:p>
    <w:p w:rsidRDefault="006D40D6" w:rsidP="0027138D" w:rsidR="006D40D6">
      <w:pPr>
        <w:ind w:firstLine="142"/>
        <w:jc w:val="both"/>
      </w:pPr>
    </w:p>
    <w:p w:rsidRDefault="006D40D6" w:rsidP="0027138D" w:rsidR="006D40D6">
      <w:pPr>
        <w:ind w:firstLine="142"/>
        <w:jc w:val="both"/>
      </w:pPr>
    </w:p>
    <w:p w:rsidRDefault="006D40D6" w:rsidP="0027138D" w:rsidR="006D40D6">
      <w:pPr>
        <w:ind w:firstLine="142"/>
        <w:jc w:val="both"/>
      </w:pPr>
    </w:p>
    <w:p w:rsidRDefault="006D40D6" w:rsidP="0027138D" w:rsidR="006D40D6">
      <w:pPr>
        <w:ind w:firstLine="142"/>
        <w:jc w:val="both"/>
      </w:pPr>
    </w:p>
    <w:p w:rsidRDefault="006D40D6" w:rsidP="0027138D" w:rsidR="006D40D6">
      <w:pPr>
        <w:ind w:firstLine="142"/>
        <w:jc w:val="both"/>
      </w:pPr>
    </w:p>
    <w:p w:rsidRDefault="006D40D6" w:rsidP="0027138D" w:rsidR="006D40D6">
      <w:pPr>
        <w:ind w:firstLine="142"/>
        <w:jc w:val="both"/>
      </w:pPr>
    </w:p>
    <w:p w:rsidRDefault="006D40D6" w:rsidP="0027138D" w:rsidR="006D40D6">
      <w:pPr>
        <w:ind w:firstLine="142"/>
        <w:jc w:val="both"/>
      </w:pPr>
    </w:p>
    <w:p w:rsidRDefault="006D40D6" w:rsidP="0027138D" w:rsidR="006D40D6">
      <w:pPr>
        <w:ind w:firstLine="142"/>
        <w:jc w:val="both"/>
      </w:pPr>
    </w:p>
    <w:p w:rsidRDefault="00FD35D8" w:rsidP="0027138D" w:rsidR="006B0BD5">
      <w:pPr>
        <w:ind w:firstLine="142"/>
        <w:jc w:val="both"/>
      </w:pPr>
      <w:r>
        <w:t>DNA:</w:t>
      </w:r>
    </w:p>
    <w:p w:rsidRDefault="00FD35D8" w:rsidP="00FD35D8" w:rsidR="00FD35D8" w:rsidRPr="00616945">
      <w:pPr>
        <w:jc w:val="both"/>
      </w:pPr>
      <w:r w:rsidRPr="00616945">
        <w:t xml:space="preserve">Stečajni upravitelj </w:t>
      </w:r>
      <w:r>
        <w:t xml:space="preserve">Branko Petanjek, </w:t>
      </w:r>
      <w:r>
        <w:rPr>
          <w:color w:val="000000"/>
        </w:rPr>
        <w:t>Zagreb, Zemljakova 13</w:t>
      </w:r>
    </w:p>
    <w:p w:rsidRDefault="00FD35D8" w:rsidP="00FD35D8" w:rsidR="00FD35D8">
      <w:pPr>
        <w:jc w:val="both"/>
        <w:rPr>
          <w:rStyle w:val="Naglaeno"/>
          <w:b w:val="false"/>
        </w:rPr>
      </w:pPr>
      <w:r w:rsidRPr="00B449AF">
        <w:rPr>
          <w:rStyle w:val="Naglaeno"/>
          <w:b w:val="false"/>
        </w:rPr>
        <w:t>PARPARTNER D.O.O. PRILAZ GJURE DEŽELIĆA BR. 19, ZAGREB</w:t>
      </w:r>
    </w:p>
    <w:p w:rsidRDefault="00FD35D8" w:rsidP="00FD35D8" w:rsidR="00FD35D8">
      <w:pPr>
        <w:jc w:val="both"/>
        <w:rPr>
          <w:rStyle w:val="Naglaeno"/>
          <w:b w:val="false"/>
        </w:rPr>
      </w:pPr>
      <w:r w:rsidRPr="00B449AF">
        <w:rPr>
          <w:rStyle w:val="Naglaeno"/>
          <w:b w:val="false"/>
        </w:rPr>
        <w:t>PARPARTNER D.O.O.</w:t>
      </w:r>
      <w:r>
        <w:rPr>
          <w:rStyle w:val="Naglaeno"/>
          <w:b w:val="false"/>
        </w:rPr>
        <w:t>,</w:t>
      </w:r>
      <w:r w:rsidRPr="00B449AF">
        <w:rPr>
          <w:rStyle w:val="Naglaeno"/>
          <w:b w:val="false"/>
        </w:rPr>
        <w:t xml:space="preserve"> </w:t>
      </w:r>
      <w:r>
        <w:rPr>
          <w:rStyle w:val="Naglaeno"/>
          <w:b w:val="false"/>
        </w:rPr>
        <w:t>Vukovićeva 11</w:t>
      </w:r>
      <w:r w:rsidRPr="00B449AF">
        <w:rPr>
          <w:rStyle w:val="Naglaeno"/>
          <w:b w:val="false"/>
        </w:rPr>
        <w:t xml:space="preserve">, ZAGREB </w:t>
      </w:r>
    </w:p>
    <w:p w:rsidRDefault="00563DD9" w:rsidP="00FD35D8" w:rsidR="00563DD9" w:rsidRPr="00B449AF">
      <w:pPr>
        <w:jc w:val="both"/>
        <w:rPr>
          <w:rStyle w:val="Naglaeno"/>
          <w:b w:val="false"/>
        </w:rPr>
      </w:pPr>
      <w:r>
        <w:rPr>
          <w:rStyle w:val="Naglaeno"/>
          <w:b w:val="false"/>
        </w:rPr>
        <w:t>E oglasna ploča</w:t>
      </w:r>
    </w:p>
    <w:p w:rsidRDefault="00FD35D8" w:rsidP="00FD35D8" w:rsidR="006B0BD5">
      <w:pPr>
        <w:jc w:val="both"/>
      </w:pPr>
      <w:r>
        <w:t>spis</w:t>
      </w:r>
    </w:p>
    <w:p w:rsidRDefault="006B0BD5" w:rsidP="0027138D" w:rsidR="006B0BD5">
      <w:pPr>
        <w:ind w:firstLine="142"/>
        <w:jc w:val="both"/>
      </w:pPr>
    </w:p>
    <w:p w:rsidRDefault="006B0BD5" w:rsidP="0027138D" w:rsidR="006B0BD5">
      <w:pPr>
        <w:ind w:firstLine="142"/>
        <w:jc w:val="both"/>
      </w:pPr>
    </w:p>
    <w:p w:rsidRDefault="006B0BD5" w:rsidP="0027138D" w:rsidR="006B0BD5">
      <w:pPr>
        <w:ind w:firstLine="142"/>
        <w:jc w:val="both"/>
      </w:pPr>
    </w:p>
    <w:p w:rsidRDefault="006B0BD5" w:rsidP="0027138D" w:rsidR="006B0BD5">
      <w:pPr>
        <w:ind w:firstLine="142"/>
        <w:jc w:val="both"/>
      </w:pPr>
    </w:p>
    <w:p w:rsidRDefault="006B0BD5" w:rsidP="0027138D" w:rsidR="006B0BD5">
      <w:pPr>
        <w:ind w:firstLine="142"/>
        <w:jc w:val="both"/>
      </w:pPr>
    </w:p>
    <w:p w:rsidRDefault="006B0BD5" w:rsidP="0027138D" w:rsidR="006B0BD5">
      <w:pPr>
        <w:ind w:firstLine="142"/>
        <w:jc w:val="both"/>
      </w:pPr>
    </w:p>
    <w:p w:rsidRDefault="006B0BD5" w:rsidP="0027138D" w:rsidR="006B0BD5">
      <w:pPr>
        <w:ind w:firstLine="142"/>
        <w:jc w:val="both"/>
      </w:pPr>
    </w:p>
    <w:p w:rsidRDefault="006B0BD5" w:rsidP="0027138D" w:rsidR="006B0BD5">
      <w:pPr>
        <w:ind w:firstLine="142"/>
        <w:jc w:val="both"/>
      </w:pPr>
    </w:p>
    <w:p w:rsidRDefault="006B0BD5" w:rsidP="0027138D" w:rsidR="006B0BD5">
      <w:pPr>
        <w:ind w:firstLine="142"/>
        <w:jc w:val="both"/>
      </w:pPr>
    </w:p>
    <w:p w:rsidRDefault="006B0BD5" w:rsidP="0027138D" w:rsidR="006B0BD5">
      <w:pPr>
        <w:ind w:firstLine="142"/>
        <w:jc w:val="both"/>
      </w:pPr>
    </w:p>
    <w:p w:rsidRDefault="006B0BD5" w:rsidP="0027138D" w:rsidR="006B0BD5">
      <w:pPr>
        <w:ind w:firstLine="142"/>
        <w:jc w:val="both"/>
      </w:pPr>
    </w:p>
    <w:p w:rsidRDefault="006B0BD5" w:rsidP="0027138D" w:rsidR="006B0BD5">
      <w:pPr>
        <w:ind w:firstLine="142"/>
        <w:jc w:val="both"/>
      </w:pPr>
    </w:p>
    <w:p w:rsidRDefault="006B0BD5" w:rsidP="0027138D" w:rsidR="006B0BD5">
      <w:pPr>
        <w:ind w:firstLine="142"/>
        <w:jc w:val="both"/>
      </w:pPr>
    </w:p>
    <w:p w:rsidRDefault="006B0BD5" w:rsidP="0027138D" w:rsidR="006B0BD5">
      <w:pPr>
        <w:ind w:firstLine="142"/>
        <w:jc w:val="both"/>
      </w:pPr>
    </w:p>
    <w:p w:rsidRDefault="006B0BD5" w:rsidP="0027138D" w:rsidR="006B0BD5">
      <w:pPr>
        <w:ind w:firstLine="142"/>
        <w:jc w:val="both"/>
      </w:pPr>
    </w:p>
    <w:p w:rsidRDefault="006B0BD5" w:rsidP="0027138D" w:rsidR="006B0BD5">
      <w:pPr>
        <w:ind w:firstLine="142"/>
        <w:jc w:val="both"/>
      </w:pPr>
    </w:p>
    <w:p w:rsidRDefault="006B0BD5" w:rsidP="0027138D" w:rsidR="006B0BD5">
      <w:pPr>
        <w:ind w:firstLine="142"/>
        <w:jc w:val="both"/>
      </w:pPr>
    </w:p>
    <w:p w:rsidRDefault="006B0BD5" w:rsidP="0027138D" w:rsidR="006B0BD5">
      <w:pPr>
        <w:ind w:firstLine="142"/>
        <w:jc w:val="both"/>
      </w:pPr>
    </w:p>
    <w:p w:rsidRDefault="006B0BD5" w:rsidP="0027138D" w:rsidR="006B0BD5">
      <w:pPr>
        <w:ind w:firstLine="142"/>
        <w:jc w:val="both"/>
      </w:pPr>
    </w:p>
    <w:p w:rsidRDefault="006B0BD5" w:rsidP="0027138D" w:rsidR="006B0BD5">
      <w:pPr>
        <w:ind w:firstLine="142"/>
        <w:jc w:val="both"/>
      </w:pPr>
    </w:p>
    <w:p w:rsidRDefault="006B0BD5" w:rsidP="0027138D" w:rsidR="006B0BD5">
      <w:pPr>
        <w:ind w:firstLine="142"/>
        <w:jc w:val="both"/>
      </w:pPr>
    </w:p>
    <w:p w:rsidRDefault="009236B9" w:rsidP="009236B9" w:rsidR="009236B9" w:rsidRPr="00751F93">
      <w:pPr>
        <w:jc w:val="both"/>
      </w:pPr>
      <w:r w:rsidRPr="00751F93">
        <w:tab/>
      </w:r>
      <w:r w:rsidRPr="00751F93">
        <w:tab/>
      </w:r>
      <w:r w:rsidRPr="00751F93">
        <w:tab/>
      </w:r>
      <w:r w:rsidRPr="00751F93">
        <w:tab/>
      </w:r>
      <w:r w:rsidRPr="00751F93">
        <w:tab/>
      </w:r>
    </w:p>
    <w:sectPr w:rsidSect="00A1673F" w:rsidR="009236B9" w:rsidRPr="00751F93">
      <w:headerReference w:type="even" r:id="rId10"/>
      <w:headerReference w:type="default" r:id="rId11"/>
      <w:pgSz w:h="15840" w:w="12240"/>
      <w:pgMar w:gutter="0" w:footer="708" w:header="708" w:left="1260" w:bottom="1797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290F" w:rsidR="00E6290F">
      <w:r>
        <w:separator/>
      </w:r>
    </w:p>
  </w:endnote>
  <w:endnote w:id="0" w:type="continuationSeparator">
    <w:p w:rsidRDefault="00E6290F" w:rsidR="00E629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241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290F" w:rsidR="00E6290F">
      <w:r>
        <w:separator/>
      </w:r>
    </w:p>
  </w:footnote>
  <w:footnote w:id="0" w:type="continuationSeparator">
    <w:p w:rsidRDefault="00E6290F" w:rsidR="00E629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7C8B" w:rsidP="00A1673F" w:rsidR="003C7C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C7C8B" w:rsidR="003C7C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7C8B" w:rsidP="00A1673F" w:rsidR="003C7C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337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C7C8B" w:rsidP="00A1673F" w:rsidR="003C7C8B" w:rsidRPr="00832E83">
    <w:pPr>
      <w:jc w:val="right"/>
    </w:pPr>
    <w:r>
      <w:t>72</w:t>
    </w:r>
    <w:r w:rsidRPr="00832E83">
      <w:t xml:space="preserve"> St-</w:t>
    </w:r>
    <w:r w:rsidR="00FD35D8">
      <w:t>10/04</w:t>
    </w:r>
  </w:p>
  <w:p w:rsidRDefault="003C7C8B" w:rsidR="003C7C8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7C3586"/>
    <w:multiLevelType w:val="hybridMultilevel"/>
    <w:tmpl w:val="2FD0AD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30564E1"/>
    <w:multiLevelType w:val="hybridMultilevel"/>
    <w:tmpl w:val="E9A03AC0"/>
    <w:lvl w:tplc="A2041DE2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6475102"/>
    <w:multiLevelType w:val="hybridMultilevel"/>
    <w:tmpl w:val="13EA391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36B9"/>
    <w:rsid w:val="00070A34"/>
    <w:rsid w:val="00093371"/>
    <w:rsid w:val="0027138D"/>
    <w:rsid w:val="003235EC"/>
    <w:rsid w:val="003C7C8B"/>
    <w:rsid w:val="00563DD9"/>
    <w:rsid w:val="005956F3"/>
    <w:rsid w:val="00673774"/>
    <w:rsid w:val="006B0BD5"/>
    <w:rsid w:val="006D40D6"/>
    <w:rsid w:val="006F6573"/>
    <w:rsid w:val="00751F93"/>
    <w:rsid w:val="009236B9"/>
    <w:rsid w:val="00A018DF"/>
    <w:rsid w:val="00A1673F"/>
    <w:rsid w:val="00A23DC5"/>
    <w:rsid w:val="00D22047"/>
    <w:rsid w:val="00E6290F"/>
    <w:rsid w:val="00E741B0"/>
    <w:rsid w:val="00F530BF"/>
    <w:rsid w:val="00F5652A"/>
    <w:rsid w:val="00FD3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36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6B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6B9"/>
  </w:style>
  <w:style w:styleId="Podnoje" w:type="paragraph">
    <w:name w:val="footer"/>
    <w:basedOn w:val="Normal"/>
    <w:rsid w:val="00751F9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5652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5652A"/>
    <w:pPr>
      <w:jc w:val="both"/>
    </w:pPr>
  </w:style>
  <w:style w:customStyle="true" w:styleId="Odlomakpopisa1" w:type="paragraph">
    <w:name w:val="Odlomak popisa1"/>
    <w:basedOn w:val="Normal"/>
    <w:qFormat/>
    <w:rsid w:val="00673774"/>
    <w:pPr>
      <w:suppressAutoHyphens/>
      <w:ind w:left="720"/>
    </w:pPr>
    <w:rPr>
      <w:rFonts w:cs="font241" w:eastAsia="Arial Unicode MS" w:hAnsi="Calibri" w:ascii="Calibri"/>
      <w:kern w:val="1"/>
      <w:sz w:val="22"/>
      <w:szCs w:val="22"/>
      <w:lang w:eastAsia="ar-SA"/>
    </w:rPr>
  </w:style>
  <w:style w:styleId="Naglaeno" w:type="character">
    <w:name w:val="Strong"/>
    <w:qFormat/>
    <w:rsid w:val="00673774"/>
    <w:rPr>
      <w:b/>
      <w:bCs/>
    </w:rPr>
  </w:style>
  <w:style w:styleId="Podnaslov" w:type="paragraph">
    <w:name w:val="Subtitle"/>
    <w:basedOn w:val="Normal"/>
    <w:link w:val="PodnaslovChar"/>
    <w:qFormat/>
    <w:rsid w:val="006D40D6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D40D6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933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33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33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33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33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36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6B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6B9"/>
  </w:style>
  <w:style w:styleId="Podnoje" w:type="paragraph">
    <w:name w:val="footer"/>
    <w:basedOn w:val="Normal"/>
    <w:rsid w:val="00751F9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5652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5652A"/>
    <w:pPr>
      <w:jc w:val="both"/>
    </w:pPr>
  </w:style>
  <w:style w:customStyle="1" w:styleId="Odlomakpopisa1" w:type="paragraph">
    <w:name w:val="Odlomak popisa1"/>
    <w:basedOn w:val="Normal"/>
    <w:qFormat/>
    <w:rsid w:val="00673774"/>
    <w:pPr>
      <w:suppressAutoHyphens/>
      <w:ind w:left="720"/>
    </w:pPr>
    <w:rPr>
      <w:rFonts w:ascii="Calibri" w:cs="font241" w:eastAsia="Arial Unicode MS" w:hAnsi="Calibri"/>
      <w:kern w:val="1"/>
      <w:sz w:val="22"/>
      <w:szCs w:val="22"/>
      <w:lang w:eastAsia="ar-SA"/>
    </w:rPr>
  </w:style>
  <w:style w:styleId="Naglaeno" w:type="character">
    <w:name w:val="Strong"/>
    <w:qFormat/>
    <w:rsid w:val="00673774"/>
    <w:rPr>
      <w:b/>
      <w:bCs/>
    </w:rPr>
  </w:style>
  <w:style w:styleId="Podnaslov" w:type="paragraph">
    <w:name w:val="Subtitle"/>
    <w:basedOn w:val="Normal"/>
    <w:link w:val="PodnaslovChar"/>
    <w:qFormat/>
    <w:rsid w:val="006D40D6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D40D6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933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33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33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33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33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2004.</izvorni_sadrzaj>
    <derivirana_varijabla naziv="DomainObject.Predmet.DatumOsnivanja_1">23. ožujka 2004.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2005-11-18 PREDMET Spis presigniran iz ref sutkinje Baran u ref sutkinje Pavičić  po naredbi 10 Su-80/05 od 10.11.05. IN2 napomene: 2006-07-07 PREDMET podnesak SOVE d.d. u stečaju od 06.07.06. IN2 napomene: 2006-10-17 PREDMET podnesak GKG d.o.o. od 16.10.06. IN2 napomene: 2006-12-20 PREDMET podnesak (Ljubica Tandara) od 19.12.2006. IN2 napomene: 2007-04-10 PREDMET Spis presigniran iz ref sutkinje Pavičić u ref sutkinje Kraljić  po naredbi 10 Su-30/07 od 10.04.2007. IN2 napomene: 2007-09-20 PREDMET podn. HAAB d.d. od 19.9.07. IN2 napomene: 2008-01-02 PREDMET podnesak (Hypo Alpe adria bank d.d.) od 28.12.2007. IN2 napomene: 2008-05-08 PREDMET podnesak (Hypo Alpe Adria bank d.d.) od 07.05.2008. IN2 napomene: 2008-10-01 PREDMET Oglasna ploča - rješenje od 19.09.2008. IN2 napomene: 2008-10-27 PREDMET og.ploča od 15.10.2008. rj.od 14.10.2008. IN2 napomene: 2008-12-02 PREDMET 01.12.2008. Podnesak INVEST GAMA d.o.o. IN2 napomene: 2008-12-30 PREDMET povrat pismena od 29.12.2008. IN2 napomene: 2009-01-09 PREDMET podnesak (ZABA d.d.) od 09.01.2009. IN2 napomene: 2009-01-30 PREDMET podnesak (Zagrebački holding ) od 29.01.2009. IN2 napomene: 2009-01-30 PREDMET Podnesak Zagrebačke banke d.d. IN2 napomene: 2009-04-09 PREDMET 07.04.2009. Podnesak  CROATIA BANKA d.d. IN2 napomene: 2009-05-14 PREDMET podnesak (Hrvatski zavod za zdravstveno osig.) od 13.05.2009. IN2 napomene: 2010-06-10 PREDMET Podnesak (OPĆINSKI KAZNENI SUD U ZG) od 10.06.2010. IN2 napomene: 2010-12-17 PREDMET Podnesak - fax (RH, MINISTARSTVO GOSPODARSTVA, RADA I PODUZETNIŠTVA) od 16.12.2010. IN2 napomene: 2010-12-17 PREDMET Podnesak (RH, MINISTARSTVO GOSPODARSTVA, RADA I PODUZETNIŠTVA) od 17.12.2010. IN2 napomene: 2011-02-18 PREDMET 5Su-1/2011-109 IN2 napomene: 2011-04-01 PREDMET Podnesak (OGS ZG) od 31.03.2011. Povijest stečajnih upravitelja: 23.02.2004.-23.03.2004. DANILO GREGORIĆ; 23.03.2004.- BRANKO PETANJEK;</izvorni_sadrzaj>
    <derivirana_varijabla naziv="DomainObject.Predmet.Opis_1">MIGRIRANO IZ IN2 IN2 napomene: 2005-11-18 PREDMET Spis presigniran iz ref sutkinje Baran u ref sutkinje Pavičić  po naredbi 10 Su-80/05 od 10.11.05. IN2 napomene: 2006-07-07 PREDMET podnesak SOVE d.d. u stečaju od 06.07.06. IN2 napomene: 2006-10-17 PREDMET podnesak GKG d.o.o. od 16.10.06. IN2 napomene: 2006-12-20 PREDMET podnesak (Ljubica Tandara) od 19.12.2006. IN2 napomene: 2007-04-10 PREDMET Spis presigniran iz ref sutkinje Pavičić u ref sutkinje Kraljić  po naredbi 10 Su-30/07 od 10.04.2007. IN2 napomene: 2007-09-20 PREDMET podn. HAAB d.d. od 19.9.07. IN2 napomene: 2008-01-02 PREDMET podnesak (Hypo Alpe adria bank d.d.) od 28.12.2007. IN2 napomene: 2008-05-08 PREDMET podnesak (Hypo Alpe Adria bank d.d.) od 07.05.2008. IN2 napomene: 2008-10-01 PREDMET Oglasna ploča - rješenje od 19.09.2008. IN2 napomene: 2008-10-27 PREDMET og.ploča od 15.10.2008. rj.od 14.10.2008. IN2 napomene: 2008-12-02 PREDMET 01.12.2008. Podnesak INVEST GAMA d.o.o. IN2 napomene: 2008-12-30 PREDMET povrat pismena od 29.12.2008. IN2 napomene: 2009-01-09 PREDMET podnesak (ZABA d.d.) od 09.01.2009. IN2 napomene: 2009-01-30 PREDMET podnesak (Zagrebački holding ) od 29.01.2009. IN2 napomene: 2009-01-30 PREDMET Podnesak Zagrebačke banke d.d. IN2 napomene: 2009-04-09 PREDMET 07.04.2009. Podnesak  CROATIA BANKA d.d. IN2 napomene: 2009-05-14 PREDMET podnesak (Hrvatski zavod za zdravstveno osig.) od 13.05.2009. IN2 napomene: 2010-06-10 PREDMET Podnesak (OPĆINSKI KAZNENI SUD U ZG) od 10.06.2010. IN2 napomene: 2010-12-17 PREDMET Podnesak - fax (RH, MINISTARSTVO GOSPODARSTVA, RADA I PODUZETNIŠTVA) od 16.12.2010. IN2 napomene: 2010-12-17 PREDMET Podnesak (RH, MINISTARSTVO GOSPODARSTVA, RADA I PODUZETNIŠTVA) od 17.12.2010. IN2 napomene: 2011-02-18 PREDMET 5Su-1/2011-109 IN2 napomene: 2011-04-01 PREDMET Podnesak (OGS ZG) od 31.03.2011. Povijest stečajnih upravitelja: 23.02.2004.-23.03.2004. DANILO GREGORIĆ; 23.03.2004.- BRANKO PETANJEK;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St-10/2004</izvorni_sadrzaj>
    <derivirana_varijabla naziv="DomainObject.Predmet.OznakaBroj_1">St-10/2004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Sova - Škola za strane jezike dioničko društvo</izvorni_sadrzaj>
    <derivirana_varijabla naziv="DomainObject.Predmet.ProtustrankaFormated_1">  Sova - Škola za strane jezike dioničko društvo</derivirana_varijabla>
  </DomainObject.Predmet.ProtustrankaFormated>
  <DomainObject.Predmet.ProtustrankaFormatedOIB>
    <izvorni_sadrzaj>  Sova - Škola za strane jezike dioničko društvo, OIB 60288481864</izvorni_sadrzaj>
    <derivirana_varijabla naziv="DomainObject.Predmet.ProtustrankaFormatedOIB_1">  Sova - Škola za strane jezike dioničko društvo, OIB 60288481864</derivirana_varijabla>
  </DomainObject.Predmet.ProtustrankaFormatedOIB>
  <DomainObject.Predmet.ProtustrankaFormatedWithAdress>
    <izvorni_sadrzaj> Sova - Škola za strane jezike dioničko društvo, Varšavska 14, 10000 Zagreb</izvorni_sadrzaj>
    <derivirana_varijabla naziv="DomainObject.Predmet.ProtustrankaFormatedWithAdress_1"> Sova - Škola za strane jezike dioničko društvo, Varšavska 14, 10000 Zagreb</derivirana_varijabla>
  </DomainObject.Predmet.ProtustrankaFormatedWithAdress>
  <DomainObject.Predmet.ProtustrankaFormatedWithAdressOIB>
    <izvorni_sadrzaj> Sova - Škola za strane jezike dioničko društvo, OIB 60288481864, Varšavska 14, 10000 Zagreb</izvorni_sadrzaj>
    <derivirana_varijabla naziv="DomainObject.Predmet.ProtustrankaFormatedWithAdressOIB_1"> Sova - Škola za strane jezike dioničko društvo, OIB 60288481864, Varšavska 14, 10000 Zagreb</derivirana_varijabla>
  </DomainObject.Predmet.ProtustrankaFormatedWithAdressOIB>
  <DomainObject.Predmet.ProtustrankaWithAdress>
    <izvorni_sadrzaj>Sova - Škola za strane jezike dioničko društvo Varšavska 14, 10000 Zagreb</izvorni_sadrzaj>
    <derivirana_varijabla naziv="DomainObject.Predmet.ProtustrankaWithAdress_1">Sova - Škola za strane jezike dioničko društvo Varšavska 14, 10000 Zagreb</derivirana_varijabla>
  </DomainObject.Predmet.ProtustrankaWithAdress>
  <DomainObject.Predmet.ProtustrankaWithAdressOIB>
    <izvorni_sadrzaj>Sova - Škola za strane jezike dioničko društvo, OIB 60288481864, Varšavska 14, 10000 Zagreb</izvorni_sadrzaj>
    <derivirana_varijabla naziv="DomainObject.Predmet.ProtustrankaWithAdressOIB_1">Sova - Škola za strane jezike dioničko društvo, OIB 60288481864, Varšavska 14, 10000 Zagreb</derivirana_varijabla>
  </DomainObject.Predmet.ProtustrankaWithAdressOIB>
  <DomainObject.Predmet.ProtustrankaNazivFormated>
    <izvorni_sadrzaj>Sova - Škola za strane jezike dioničko društvo</izvorni_sadrzaj>
    <derivirana_varijabla naziv="DomainObject.Predmet.ProtustrankaNazivFormated_1">Sova - Škola za strane jezike dioničko društvo</derivirana_varijabla>
  </DomainObject.Predmet.ProtustrankaNazivFormated>
  <DomainObject.Predmet.ProtustrankaNazivFormatedOIB>
    <izvorni_sadrzaj>Sova - Škola za strane jezike dioničko društvo, OIB 60288481864</izvorni_sadrzaj>
    <derivirana_varijabla naziv="DomainObject.Predmet.ProtustrankaNazivFormatedOIB_1">Sova - Škola za strane jezike dioničko društvo, OIB 60288481864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DIONIČKO DRUŠTVO; PARPARTNER d.o.o.</izvorni_sadrzaj>
    <derivirana_varijabla naziv="DomainObject.Predmet.StrankaFormated_1">  ZAGREBAČKA BANKA DIONIČKO DRUŠTVO; PARPARTNER d.o.o.</derivirana_varijabla>
  </DomainObject.Predmet.StrankaFormated>
  <DomainObject.Predmet.StrankaFormatedOIB>
    <izvorni_sadrzaj>  ZAGREBAČKA BANKA DIONIČKO DRUŠTVO, OIB 92963223473; PARPARTNER d.o.o., OIB 85443256962</izvorni_sadrzaj>
    <derivirana_varijabla naziv="DomainObject.Predmet.StrankaFormatedOIB_1">  ZAGREBAČKA BANKA DIONIČKO DRUŠTVO, OIB 92963223473; PARPARTNER d.o.o., OIB 85443256962</derivirana_varijabla>
  </DomainObject.Predmet.StrankaFormatedOIB>
  <DomainObject.Predmet.StrankaFormatedWithAdress>
    <izvorni_sadrzaj> ZAGREBAČKA BANKA DIONIČKO DRUŠTVO, Trg bana Josipa Jelačića 10, 10000 Zagreb; PARPARTNER d.o.o., Vukovićeva 11, 10000 Zagreb</izvorni_sadrzaj>
    <derivirana_varijabla naziv="DomainObject.Predmet.StrankaFormatedWithAdress_1"> ZAGREBAČKA BANKA DIONIČKO DRUŠTVO, Trg bana Josipa Jelačića 10, 10000 Zagreb; PARPARTNER d.o.o., Vukovićeva 11, 10000 Zagreb</derivirana_varijabla>
  </DomainObject.Predmet.StrankaFormatedWithAdress>
  <DomainObject.Predmet.StrankaFormatedWithAdressOIB>
    <izvorni_sadrzaj> ZAGREBAČKA BANKA DIONIČKO DRUŠTVO, OIB 92963223473, Trg bana Josipa Jelačića 10, 10000 Zagreb; PARPARTNER d.o.o., OIB 85443256962, Vukovićeva 11, 10000 Zagreb</izvorni_sadrzaj>
    <derivirana_varijabla naziv="DomainObject.Predmet.StrankaFormatedWithAdressOIB_1"> ZAGREBAČKA BANKA DIONIČKO DRUŠTVO, OIB 92963223473, Trg bana Josipa Jelačića 10, 10000 Zagreb; PARPARTNER d.o.o., OIB 85443256962, Vukovićeva 11, 10000 Zagreb</derivirana_varijabla>
  </DomainObject.Predmet.StrankaFormatedWithAdressOIB>
  <DomainObject.Predmet.StrankaWithAdress>
    <izvorni_sadrzaj>ZAGREBAČKA BANKA DIONIČKO DRUŠTVO Trg bana Josipa Jelačića 10,10000 Zagreb,PARPARTNER d.o.o. Vukovićeva 11,10000 Zagreb</izvorni_sadrzaj>
    <derivirana_varijabla naziv="DomainObject.Predmet.StrankaWithAdress_1">ZAGREBAČKA BANKA DIONIČKO DRUŠTVO Trg bana Josipa Jelačića 10,10000 Zagreb,PARPARTNER d.o.o. Vukovićeva 11,10000 Zagreb</derivirana_varijabla>
  </DomainObject.Predmet.StrankaWithAdress>
  <DomainObject.Predmet.StrankaWithAdressOIB>
    <izvorni_sadrzaj>ZAGREBAČKA BANKA DIONIČKO DRUŠTVO, OIB 92963223473, Trg bana Josipa Jelačića 10,10000 Zagreb,PARPARTNER d.o.o., OIB 85443256962, Vukovićeva 11,10000 Zagreb</izvorni_sadrzaj>
    <derivirana_varijabla naziv="DomainObject.Predmet.StrankaWithAdressOIB_1">ZAGREBAČKA BANKA DIONIČKO DRUŠTVO, OIB 92963223473, Trg bana Josipa Jelačića 10,10000 Zagreb,PARPARTNER d.o.o., OIB 85443256962, Vukovićeva 11,10000 Zagreb</derivirana_varijabla>
  </DomainObject.Predmet.StrankaWithAdressOIB>
  <DomainObject.Predmet.StrankaNazivFormated>
    <izvorni_sadrzaj>ZAGREBAČKA BANKA DIONIČKO DRUŠTVO,PARPARTNER d.o.o.</izvorni_sadrzaj>
    <derivirana_varijabla naziv="DomainObject.Predmet.StrankaNazivFormated_1">ZAGREBAČKA BANKA DIONIČKO DRUŠTVO,PARPARTNER d.o.o.</derivirana_varijabla>
  </DomainObject.Predmet.StrankaNazivFormated>
  <DomainObject.Predmet.StrankaNazivFormatedOIB>
    <izvorni_sadrzaj>ZAGREBAČKA BANKA DIONIČKO DRUŠTVO, OIB 92963223473,PARPARTNER d.o.o., OIB 85443256962</izvorni_sadrzaj>
    <derivirana_varijabla naziv="DomainObject.Predmet.StrankaNazivFormatedOIB_1">ZAGREBAČKA BANKA DIONIČKO DRUŠTVO, OIB 92963223473,PARPARTNER d.o.o., OIB 85443256962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ZAGREBAČKA BANKA DIONIČKO DRUŠTVO</item>
      <item>PARPARTNER d.o.o.</item>
    </izvorni_sadrzaj>
    <derivirana_varijabla naziv="DomainObject.Predmet.StrankaListFormated_1">
      <item>ZAGREBAČKA BANKA DIONIČKO DRUŠTVO</item>
      <item>PARPARTNER d.o.o.</item>
    </derivirana_varijabla>
  </DomainObject.Predmet.StrankaListFormated>
  <DomainObject.Predmet.StrankaListFormatedOIB>
    <izvorni_sadrzaj>
      <item>ZAGREBAČKA BANKA DIONIČKO DRUŠTVO, OIB 92963223473</item>
      <item>PARPARTNER d.o.o., OIB 85443256962</item>
    </izvorni_sadrzaj>
    <derivirana_varijabla naziv="DomainObject.Predmet.StrankaListFormatedOIB_1">
      <item>ZAGREBAČKA BANKA DIONIČKO DRUŠTVO, OIB 92963223473</item>
      <item>PARPARTNER d.o.o., OIB 85443256962</item>
    </derivirana_varijabla>
  </DomainObject.Predmet.StrankaListFormatedOIB>
  <DomainObject.Predmet.StrankaListFormatedWithAdress>
    <izvorni_sadrzaj>
      <item>ZAGREBAČKA BANKA DIONIČKO DRUŠTVO, Trg bana Josipa Jelačića 10, 10000 Zagreb</item>
      <item>PARPARTNER d.o.o., Vukovićeva 11, 10000 Zagreb</item>
    </izvorni_sadrzaj>
    <derivirana_varijabla naziv="DomainObject.Predmet.StrankaListFormatedWithAdress_1">
      <item>ZAGREBAČKA BANKA DIONIČKO DRUŠTVO, Trg bana Josipa Jelačića 10, 10000 Zagreb</item>
      <item>PARPARTNER d.o.o., Vukovićeva 11, 10000 Zagreb</item>
    </derivirana_varijabla>
  </DomainObject.Predmet.StrankaListFormatedWithAdress>
  <DomainObject.Predmet.StrankaListFormatedWithAdressOIB>
    <izvorni_sadrzaj>
      <item>ZAGREBAČKA BANKA DIONIČKO DRUŠTVO, OIB 92963223473, Trg bana Josipa Jelačića 10, 10000 Zagreb</item>
      <item>PARPARTNER d.o.o., OIB 85443256962, Vukovićeva 11, 10000 Zagreb</item>
    </izvorni_sadrzaj>
    <derivirana_varijabla naziv="DomainObject.Predmet.StrankaListFormatedWithAdressOIB_1">
      <item>ZAGREBAČKA BANKA DIONIČKO DRUŠTVO, OIB 92963223473, Trg bana Josipa Jelačića 10, 10000 Zagreb</item>
      <item>PARPARTNER d.o.o., OIB 85443256962, Vukovićeva 11, 10000 Zagreb</item>
    </derivirana_varijabla>
  </DomainObject.Predmet.StrankaListFormatedWithAdressOIB>
  <DomainObject.Predmet.StrankaListNazivFormated>
    <izvorni_sadrzaj>
      <item>ZAGREBAČKA BANKA DIONIČKO DRUŠTVO</item>
      <item>PARPARTNER d.o.o.</item>
    </izvorni_sadrzaj>
    <derivirana_varijabla naziv="DomainObject.Predmet.StrankaListNazivFormated_1">
      <item>ZAGREBAČKA BANKA DIONIČKO DRUŠTVO</item>
      <item>PARPARTNER d.o.o.</item>
    </derivirana_varijabla>
  </DomainObject.Predmet.StrankaListNazivFormated>
  <DomainObject.Predmet.StrankaListNazivFormatedOIB>
    <izvorni_sadrzaj>
      <item>ZAGREBAČKA BANKA DIONIČKO DRUŠTVO, OIB 92963223473</item>
      <item>PARPARTNER d.o.o., OIB 85443256962</item>
    </izvorni_sadrzaj>
    <derivirana_varijabla naziv="DomainObject.Predmet.StrankaListNazivFormatedOIB_1">
      <item>ZAGREBAČKA BANKA DIONIČKO DRUŠTVO, OIB 92963223473</item>
      <item>PARPARTNER d.o.o., OIB 85443256962</item>
    </derivirana_varijabla>
  </DomainObject.Predmet.StrankaListNazivFormatedOIB>
  <DomainObject.Predmet.ProtuStrankaListFormated>
    <izvorni_sadrzaj>
      <item>Sova - Škola za strane jezike dioničko društvo</item>
    </izvorni_sadrzaj>
    <derivirana_varijabla naziv="DomainObject.Predmet.ProtuStrankaListFormated_1">
      <item>Sova - Škola za strane jezike dioničko društvo</item>
    </derivirana_varijabla>
  </DomainObject.Predmet.ProtuStrankaListFormated>
  <DomainObject.Predmet.ProtuStrankaListFormatedOIB>
    <izvorni_sadrzaj>
      <item>Sova - Škola za strane jezike dioničko društvo, OIB 60288481864</item>
    </izvorni_sadrzaj>
    <derivirana_varijabla naziv="DomainObject.Predmet.ProtuStrankaListFormatedOIB_1">
      <item>Sova - Škola za strane jezike dioničko društvo, OIB 60288481864</item>
    </derivirana_varijabla>
  </DomainObject.Predmet.ProtuStrankaListFormatedOIB>
  <DomainObject.Predmet.ProtuStrankaListFormatedWithAdress>
    <izvorni_sadrzaj>
      <item>Sova - Škola za strane jezike dioničko društvo, Varšavska 14, 10000 Zagreb</item>
    </izvorni_sadrzaj>
    <derivirana_varijabla naziv="DomainObject.Predmet.ProtuStrankaListFormatedWithAdress_1">
      <item>Sova - Škola za strane jezike dioničko društvo, Varšavska 14, 10000 Zagreb</item>
    </derivirana_varijabla>
  </DomainObject.Predmet.ProtuStrankaListFormatedWithAdress>
  <DomainObject.Predmet.ProtuStrankaListFormatedWithAdressOIB>
    <izvorni_sadrzaj>
      <item>Sova - Škola za strane jezike dioničko društvo, OIB 60288481864, Varšavska 14, 10000 Zagreb</item>
    </izvorni_sadrzaj>
    <derivirana_varijabla naziv="DomainObject.Predmet.ProtuStrankaListFormatedWithAdressOIB_1">
      <item>Sova - Škola za strane jezike dioničko društvo, OIB 60288481864, Varšavska 14, 10000 Zagreb</item>
    </derivirana_varijabla>
  </DomainObject.Predmet.ProtuStrankaListFormatedWithAdressOIB>
  <DomainObject.Predmet.ProtuStrankaListNazivFormated>
    <izvorni_sadrzaj>
      <item>Sova - Škola za strane jezike dioničko društvo</item>
    </izvorni_sadrzaj>
    <derivirana_varijabla naziv="DomainObject.Predmet.ProtuStrankaListNazivFormated_1">
      <item>Sova - Škola za strane jezike dioničko društvo</item>
    </derivirana_varijabla>
  </DomainObject.Predmet.ProtuStrankaListNazivFormated>
  <DomainObject.Predmet.ProtuStrankaListNazivFormatedOIB>
    <izvorni_sadrzaj>
      <item>Sova - Škola za strane jezike dioničko društvo, OIB 60288481864</item>
    </izvorni_sadrzaj>
    <derivirana_varijabla naziv="DomainObject.Predmet.ProtuStrankaListNazivFormatedOIB_1">
      <item>Sova - Škola za strane jezike dioničko društvo, OIB 60288481864</item>
    </derivirana_varijabla>
  </DomainObject.Predmet.ProtuStrankaListNazivFormatedOIB>
  <DomainObject.Predmet.OstaliListFormated>
    <izvorni_sadrzaj>
      <item>Branko Petanjek</item>
      <item>Županijsko državno odvjetništvo u Zagrebu</item>
      <item>PARPARTNER društvo s ograničenom odgovornošću za trgovinu i usluge</item>
      <item>Općinski građanski sud u Zagrebu, Zemljišno-knjižni odjel</item>
      <item>javnost</item>
      <item>Zagrebačka banka d.d.</item>
      <item>RH, MF, Porezna uprava</item>
    </izvorni_sadrzaj>
    <derivirana_varijabla naziv="DomainObject.Predmet.OstaliListFormated_1">
      <item>Branko Petanjek</item>
      <item>Županijsko državno odvjetništvo u Zagrebu</item>
      <item>PARPARTNER društvo s ograničenom odgovornošću za trgovinu i usluge</item>
      <item>Općinski građanski sud u Zagrebu, Zemljišno-knjižni odjel</item>
      <item>javnost</item>
      <item>Zagrebačka banka d.d.</item>
      <item>RH, MF, Porezna uprava</item>
    </derivirana_varijabla>
  </DomainObject.Predmet.OstaliListFormated>
  <DomainObject.Predmet.OstaliListFormatedOIB>
    <izvorni_sadrzaj>
      <item>Branko Petanjek, OIB 65439233259</item>
      <item>Županijsko državno odvjetništvo u Zagrebu</item>
      <item>PARPARTNER društvo s ograničenom odgovornošću za trgovinu i usluge, OIB 85443256962</item>
      <item>Općinski građanski sud u Zagrebu, Zemljišno-knjižni odjel</item>
      <item>javnost</item>
      <item>Zagrebačka banka d.d.</item>
      <item>RH, MF, Porezna uprava</item>
    </izvorni_sadrzaj>
    <derivirana_varijabla naziv="DomainObject.Predmet.OstaliListFormatedOIB_1">
      <item>Branko Petanjek, OIB 65439233259</item>
      <item>Županijsko državno odvjetništvo u Zagrebu</item>
      <item>PARPARTNER društvo s ograničenom odgovornošću za trgovinu i usluge, OIB 85443256962</item>
      <item>Općinski građanski sud u Zagrebu, Zemljišno-knjižni odjel</item>
      <item>javnost</item>
      <item>Zagrebačka banka d.d.</item>
      <item>RH, MF, Porezna uprava</item>
    </derivirana_varijabla>
  </DomainObject.Predmet.OstaliListFormatedOIB>
  <DomainObject.Predmet.OstaliListFormatedWithAdress>
    <izvorni_sadrzaj>
      <item>Branko Petanjek, Zemljakova 13, 10000 Zagreb</item>
      <item>Županijsko državno odvjetništvo u Zagrebu</item>
      <item>PARPARTNER društvo s ograničenom odgovornošću za trgovinu i usluge, Vukovićeva 11, 10000 Zagreb</item>
      <item>Općinski građanski sud u Zagrebu, Zemljišno-knjižni odjel</item>
      <item>javnost</item>
      <item>Zagrebačka banka d.d., Trg bana Josipa Jelačića 10, 10000 Zagreb</item>
      <item>RH, MF, Porezna uprava, Av. Dubrovnik 32, 10000 Zagreb</item>
    </izvorni_sadrzaj>
    <derivirana_varijabla naziv="DomainObject.Predmet.OstaliListFormatedWithAdress_1">
      <item>Branko Petanjek, Zemljakova 13, 10000 Zagreb</item>
      <item>Županijsko državno odvjetništvo u Zagrebu</item>
      <item>PARPARTNER društvo s ograničenom odgovornošću za trgovinu i usluge, Vukovićeva 11, 10000 Zagreb</item>
      <item>Općinski građanski sud u Zagrebu, Zemljišno-knjižni odjel</item>
      <item>javnost</item>
      <item>Zagrebačka banka d.d., Trg bana Josipa Jelačića 10, 10000 Zagreb</item>
      <item>RH, MF, Porezna uprava, Av. Dubrovnik 32, 10000 Zagreb</item>
    </derivirana_varijabla>
  </DomainObject.Predmet.OstaliListFormatedWithAdress>
  <DomainObject.Predmet.OstaliListFormatedWithAdressOIB>
    <izvorni_sadrzaj>
      <item>Branko Petanjek, OIB 65439233259, Zemljakova 13, 10000 Zagreb</item>
      <item>Županijsko državno odvjetništvo u Zagrebu</item>
      <item>PARPARTNER društvo s ograničenom odgovornošću za trgovinu i usluge, OIB 85443256962, Vukovićeva 11, 10000 Zagreb</item>
      <item>Općinski građanski sud u Zagrebu, Zemljišno-knjižni odjel</item>
      <item>javnost</item>
      <item>Zagrebačka banka d.d., Trg bana Josipa Jelačića 10, 10000 Zagreb</item>
      <item>RH, MF, Porezna uprava, Av. Dubrovnik 32, 10000 Zagreb</item>
    </izvorni_sadrzaj>
    <derivirana_varijabla naziv="DomainObject.Predmet.OstaliListFormatedWithAdressOIB_1">
      <item>Branko Petanjek, OIB 65439233259, Zemljakova 13, 10000 Zagreb</item>
      <item>Županijsko državno odvjetništvo u Zagrebu</item>
      <item>PARPARTNER društvo s ograničenom odgovornošću za trgovinu i usluge, OIB 85443256962, Vukovićeva 11, 10000 Zagreb</item>
      <item>Općinski građanski sud u Zagrebu, Zemljišno-knjižni odjel</item>
      <item>javnost</item>
      <item>Zagrebačka banka d.d., Trg bana Josipa Jelačića 10, 10000 Zagreb</item>
      <item>RH, MF, Porezna uprava, Av. Dubrovnik 32, 10000 Zagreb</item>
    </derivirana_varijabla>
  </DomainObject.Predmet.OstaliListFormatedWithAdressOIB>
  <DomainObject.Predmet.OstaliListNazivFormated>
    <izvorni_sadrzaj>
      <item>Branko Petanjek</item>
      <item>Županijsko državno odvjetništvo u Zagrebu</item>
      <item>PARPARTNER društvo s ograničenom odgovornošću za trgovinu i usluge</item>
      <item>Općinski građanski sud u Zagrebu, Zemljišno-knjižni odjel</item>
      <item>javnost</item>
      <item>Zagrebačka banka d.d.</item>
      <item>RH, MF, Porezna uprava</item>
    </izvorni_sadrzaj>
    <derivirana_varijabla naziv="DomainObject.Predmet.OstaliListNazivFormated_1">
      <item>Branko Petanjek</item>
      <item>Županijsko državno odvjetništvo u Zagrebu</item>
      <item>PARPARTNER društvo s ograničenom odgovornošću za trgovinu i usluge</item>
      <item>Općinski građanski sud u Zagrebu, Zemljišno-knjižni odjel</item>
      <item>javnost</item>
      <item>Zagrebačka banka d.d.</item>
      <item>RH, MF, Porezna uprava</item>
    </derivirana_varijabla>
  </DomainObject.Predmet.OstaliListNazivFormated>
  <DomainObject.Predmet.OstaliListNazivFormatedOIB>
    <izvorni_sadrzaj>
      <item>Branko Petanjek, OIB 65439233259</item>
      <item>Županijsko državno odvjetništvo u Zagrebu</item>
      <item>PARPARTNER društvo s ograničenom odgovornošću za trgovinu i usluge, OIB 85443256962</item>
      <item>Općinski građanski sud u Zagrebu, Zemljišno-knjižni odjel</item>
      <item>javnost</item>
      <item>Zagrebačka banka d.d.</item>
      <item>RH, MF, Porezna uprava</item>
    </izvorni_sadrzaj>
    <derivirana_varijabla naziv="DomainObject.Predmet.OstaliListNazivFormatedOIB_1">
      <item>Branko Petanjek, OIB 65439233259</item>
      <item>Županijsko državno odvjetništvo u Zagrebu</item>
      <item>PARPARTNER društvo s ograničenom odgovornošću za trgovinu i usluge, OIB 85443256962</item>
      <item>Općinski građanski sud u Zagrebu, Zemljišno-knjižni odjel</item>
      <item>javnost</item>
      <item>Zagrebačka banka d.d.</item>
      <item>RH, MF, 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DIONIČKO DRUŠTVO i dr.</izvorni_sadrzaj>
    <derivirana_varijabla naziv="DomainObject.Predmet.StrankaIDrugi_1">ZAGREBAČKA BANKA DIONIČKO DRUŠTVO i dr.</derivirana_varijabla>
  </DomainObject.Predmet.StrankaIDrugi>
  <DomainObject.Predmet.ProtustrankaIDrugi>
    <izvorni_sadrzaj>Sova - Škola za strane jezike dioničko društvo</izvorni_sadrzaj>
    <derivirana_varijabla naziv="DomainObject.Predmet.ProtustrankaIDrugi_1">Sova - Škola za strane jezike dioničko društvo</derivirana_varijabla>
  </DomainObject.Predmet.ProtustrankaIDrugi>
  <DomainObject.Predmet.StrankaIDrugiAdressOIB>
    <izvorni_sadrzaj>ZAGREBAČKA BANKA DIONIČKO DRUŠTVO, OIB 92963223473, Trg bana Josipa Jelačića 10, 10000 Zagreb i dr.</izvorni_sadrzaj>
    <derivirana_varijabla naziv="DomainObject.Predmet.StrankaIDrugiAdressOIB_1">ZAGREBAČKA BANKA DIONIČKO DRUŠTVO, OIB 92963223473, Trg bana Josipa Jelačića 10, 10000 Zagreb i dr.</derivirana_varijabla>
  </DomainObject.Predmet.StrankaIDrugiAdressOIB>
  <DomainObject.Predmet.ProtustrankaIDrugiAdressOIB>
    <izvorni_sadrzaj>Sova - Škola za strane jezike dioničko društvo, OIB 60288481864, Varšavska 14, 10000 Zagreb</izvorni_sadrzaj>
    <derivirana_varijabla naziv="DomainObject.Predmet.ProtustrankaIDrugiAdressOIB_1">Sova - Škola za strane jezike dioničko društvo, OIB 60288481864, Varšavska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ZAGREBAČKA BANKA DIONIČKO DRUŠTVO</item>
      <item>Sova - Škola za strane jezike dioničko društvo</item>
      <item>Branko Petanjek</item>
      <item>Županijsko državno odvjetništvo u Zagrebu</item>
      <item>PARPARTNER društvo s ograničenom odgovornošću za trgovinu i usluge</item>
      <item>Općinski građanski sud u Zagrebu, Zemljišno-knjižni odjel</item>
      <item>javnost</item>
      <item>Zagrebačka banka d.d.</item>
      <item>PARPARTNER d.o.o.</item>
      <item>RH, MF, Porezna uprava</item>
    </izvorni_sadrzaj>
    <derivirana_varijabla naziv="DomainObject.Predmet.SudioniciListNaziv_1">
      <item>ZAGREBAČKA BANKA DIONIČKO DRUŠTVO</item>
      <item>Sova - Škola za strane jezike dioničko društvo</item>
      <item>Branko Petanjek</item>
      <item>Županijsko državno odvjetništvo u Zagrebu</item>
      <item>PARPARTNER društvo s ograničenom odgovornošću za trgovinu i usluge</item>
      <item>Općinski građanski sud u Zagrebu, Zemljišno-knjižni odjel</item>
      <item>javnost</item>
      <item>Zagrebačka banka d.d.</item>
      <item>PARPARTNER d.o.o.</item>
      <item>RH, MF, Porezna uprava</item>
    </derivirana_varijabla>
  </DomainObject.Predmet.SudioniciListNaziv>
  <DomainObject.Predmet.SudioniciListAdressOIB>
    <izvorni_sadrzaj>
      <item>ZAGREBAČKA BANKA DIONIČKO DRUŠTVO, OIB 92963223473, Trg bana Josipa Jelačića 10,10000 Zagreb</item>
      <item>Sova - Škola za strane jezike dioničko društvo, OIB 60288481864, Varšavska 14,10000 Zagreb</item>
      <item>Branko Petanjek, OIB 65439233259, Zemljakova 13,10000 Zagreb</item>
      <item>Županijsko državno odvjetništvo u Zagrebu</item>
      <item>PARPARTNER društvo s ograničenom odgovornošću za trgovinu i usluge, OIB 85443256962, Vukovićeva 11,10000 Zagreb</item>
      <item>Općinski građanski sud u Zagrebu, Zemljišno-knjižni odjel</item>
      <item>javnost</item>
      <item>Zagrebačka banka d.d., Trg bana Josipa Jelačića 10,10000 Zagreb</item>
      <item>PARPARTNER d.o.o., OIB 85443256962, Vukovićeva 11,10000 Zagreb</item>
      <item>RH, MF, Porezna uprava, Av. Dubrovnik 32,10000 Zagreb</item>
    </izvorni_sadrzaj>
    <derivirana_varijabla naziv="DomainObject.Predmet.SudioniciListAdressOIB_1">
      <item>ZAGREBAČKA BANKA DIONIČKO DRUŠTVO, OIB 92963223473, Trg bana Josipa Jelačića 10,10000 Zagreb</item>
      <item>Sova - Škola za strane jezike dioničko društvo, OIB 60288481864, Varšavska 14,10000 Zagreb</item>
      <item>Branko Petanjek, OIB 65439233259, Zemljakova 13,10000 Zagreb</item>
      <item>Županijsko državno odvjetništvo u Zagrebu</item>
      <item>PARPARTNER društvo s ograničenom odgovornošću za trgovinu i usluge, OIB 85443256962, Vukovićeva 11,10000 Zagreb</item>
      <item>Općinski građanski sud u Zagrebu, Zemljišno-knjižni odjel</item>
      <item>javnost</item>
      <item>Zagrebačka banka d.d., Trg bana Josipa Jelačića 10,10000 Zagreb</item>
      <item>PARPARTNER d.o.o., OIB 85443256962, Vukovićeva 11,10000 Zagreb</item>
      <item>RH, MF, Porezna uprava,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60288481864</item>
      <item>, OIB 65439233259</item>
      <item>, OIB null</item>
      <item>, OIB 85443256962</item>
      <item>, OIB null</item>
      <item>, OIB null</item>
      <item>, OIB null</item>
      <item>, OIB 85443256962</item>
      <item>, OIB null</item>
    </izvorni_sadrzaj>
    <derivirana_varijabla naziv="DomainObject.Predmet.SudioniciListNazivOIB_1">
      <item>, OIB 92963223473</item>
      <item>, OIB 60288481864</item>
      <item>, OIB 65439233259</item>
      <item>, OIB null</item>
      <item>, OIB 85443256962</item>
      <item>, OIB null</item>
      <item>, OIB null</item>
      <item>, OIB null</item>
      <item>, OIB 85443256962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326</properties:Words>
  <properties:Characters>1810</properties:Characters>
  <properties:Lines>124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2016-02-19T13:45:00Z</dcterms:created>
  <dc:creator>nribaric</dc:creator>
  <cp:lastModifiedBy>Jadranka Zelić</cp:lastModifiedBy>
  <cp:lastPrinted>2016-02-19T13:45:00Z</cp:lastPrinted>
  <dcterms:modified xmlns:xsi="http://www.w3.org/2001/XMLSchema-instance" xsi:type="dcterms:W3CDTF">2016-02-19T13:46:00Z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