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f1658" w14:paraId="22f1658"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w:t>
      </w:r>
      <w:r w:rsidR="00EF1AC5">
        <w:rPr>
          <w:sz w:val="24"/>
          <w:szCs w:val="24"/>
        </w:rPr>
        <w:t>343</w:t>
      </w:r>
      <w:r w:rsidR="00E60A3E" w:rsidRPr="005C7FA2">
        <w:rPr>
          <w:sz w:val="24"/>
          <w:szCs w:val="24"/>
        </w:rPr>
        <w:t>/16</w:t>
      </w:r>
      <w:r w:rsidR="00BB622C" w:rsidRPr="005C7FA2">
        <w:rPr>
          <w:sz w:val="24"/>
          <w:szCs w:val="24"/>
        </w:rPr>
        <w:t>-</w:t>
      </w:r>
      <w:r w:rsidR="00B43556">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CD4EF7" w:rsidR="00CD4EF7" w:rsidRPr="000D7E17">
      <w:pPr>
        <w:jc w:val="both"/>
        <w:rPr>
          <w:sz w:val="24"/>
        </w:rPr>
      </w:pPr>
      <w:r>
        <w:rPr>
          <w:sz w:val="24"/>
        </w:rPr>
        <w:tab/>
      </w:r>
      <w:r w:rsidR="007C0E1B" w:rsidRPr="007C0E1B">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EF1AC5">
        <w:rPr>
          <w:sz w:val="24"/>
        </w:rPr>
        <w:t>POSLOVNI PRIMJER d.o.o. za usluge, OIB: 27308299306, Zagreb, Braće Domany 4</w:t>
      </w:r>
      <w:r w:rsidR="007C0E1B" w:rsidRPr="007C0E1B">
        <w:rPr>
          <w:sz w:val="24"/>
        </w:rPr>
        <w:t xml:space="preserve">, </w:t>
      </w:r>
      <w:r w:rsidR="00622337">
        <w:rPr>
          <w:sz w:val="24"/>
        </w:rPr>
        <w:t>20</w:t>
      </w:r>
      <w:r w:rsidR="007C0E1B" w:rsidRPr="007C0E1B">
        <w:rPr>
          <w:sz w:val="24"/>
        </w:rPr>
        <w:t>. listopada 2017.,</w:t>
      </w:r>
      <w:r w:rsidR="007C0E1B" w:rsidRPr="000D7E17">
        <w:rPr>
          <w:sz w:val="24"/>
        </w:rPr>
        <w:t xml:space="preserve"> </w:t>
      </w: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CD4EF7">
        <w:rPr>
          <w:sz w:val="24"/>
        </w:rPr>
        <w:t xml:space="preserve">vlaštenoj za zastupanje </w:t>
      </w:r>
      <w:r w:rsidR="00BA20B6" w:rsidRPr="00BD4EF7">
        <w:rPr>
          <w:sz w:val="24"/>
          <w:szCs w:val="24"/>
        </w:rPr>
        <w:t xml:space="preserve">dužnika </w:t>
      </w:r>
      <w:r w:rsidR="00EF1AC5">
        <w:rPr>
          <w:sz w:val="24"/>
          <w:szCs w:val="24"/>
        </w:rPr>
        <w:t>Dejanu Rajčeviću, OIB: 32858869525, Podgorje Krnjačko, Podgorje Krnjačko 32</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A7889">
        <w:rPr>
          <w:sz w:val="24"/>
          <w:szCs w:val="24"/>
        </w:rPr>
        <w:t>4</w:t>
      </w:r>
      <w:r w:rsidR="007C0E1B">
        <w:rPr>
          <w:sz w:val="24"/>
          <w:szCs w:val="24"/>
        </w:rPr>
        <w:t>3</w:t>
      </w:r>
      <w:r w:rsidR="00EF1AC5">
        <w:rPr>
          <w:sz w:val="24"/>
          <w:szCs w:val="24"/>
        </w:rPr>
        <w:t>43</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F1AC5">
        <w:rPr>
          <w:sz w:val="24"/>
          <w:szCs w:val="24"/>
        </w:rPr>
        <w:t>32858869525</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CD4EF7">
        <w:rPr>
          <w:sz w:val="24"/>
          <w:szCs w:val="24"/>
        </w:rPr>
        <w:t>4</w:t>
      </w:r>
      <w:r w:rsidR="007C0E1B">
        <w:rPr>
          <w:sz w:val="24"/>
          <w:szCs w:val="24"/>
        </w:rPr>
        <w:t>3</w:t>
      </w:r>
      <w:r w:rsidR="00EF1AC5">
        <w:rPr>
          <w:sz w:val="24"/>
          <w:szCs w:val="24"/>
        </w:rPr>
        <w:t>43</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EF1AC5">
        <w:rPr>
          <w:sz w:val="24"/>
        </w:rPr>
        <w:t>POSLOVNI PRIMJER d.o.o. za usluge, OIB: 27308299306, Zagreb, Braće Domany 4</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EF1AC5">
        <w:rPr>
          <w:sz w:val="24"/>
          <w:szCs w:val="24"/>
        </w:rPr>
        <w:t>596</w:t>
      </w:r>
      <w:r w:rsidRPr="005C7FA2">
        <w:rPr>
          <w:sz w:val="24"/>
          <w:szCs w:val="24"/>
        </w:rPr>
        <w:t xml:space="preserve"> dana, u ukupnom iznosu od </w:t>
      </w:r>
      <w:r w:rsidR="00EF1AC5">
        <w:rPr>
          <w:sz w:val="24"/>
          <w:szCs w:val="24"/>
        </w:rPr>
        <w:t>328.151,25</w:t>
      </w:r>
      <w:r w:rsidRPr="005C7FA2">
        <w:rPr>
          <w:sz w:val="24"/>
          <w:szCs w:val="24"/>
        </w:rPr>
        <w:t xml:space="preserve"> kn, kao i da dužnik ima </w:t>
      </w:r>
      <w:r w:rsidR="005A7889">
        <w:rPr>
          <w:sz w:val="24"/>
          <w:szCs w:val="24"/>
        </w:rPr>
        <w:t>2</w:t>
      </w:r>
      <w:r w:rsidRPr="005C7FA2">
        <w:rPr>
          <w:sz w:val="24"/>
          <w:szCs w:val="24"/>
        </w:rPr>
        <w:t xml:space="preserve"> zaposlen</w:t>
      </w:r>
      <w:r w:rsidR="005A7889">
        <w:rPr>
          <w:sz w:val="24"/>
          <w:szCs w:val="24"/>
        </w:rPr>
        <w:t>ih</w:t>
      </w:r>
      <w:r w:rsidRPr="005C7FA2">
        <w:rPr>
          <w:sz w:val="24"/>
          <w:szCs w:val="24"/>
        </w:rPr>
        <w:t>.</w:t>
      </w:r>
      <w:r w:rsidR="00FF7950" w:rsidRPr="005C7FA2">
        <w:rPr>
          <w:sz w:val="24"/>
          <w:szCs w:val="24"/>
        </w:rPr>
        <w:t xml:space="preserve"> Uvidom u  Potvrdu o neizvršenim osnovama za plaćanje (list </w:t>
      </w:r>
      <w:r w:rsidR="00EF1AC5">
        <w:rPr>
          <w:sz w:val="24"/>
          <w:szCs w:val="24"/>
        </w:rPr>
        <w:t>7</w:t>
      </w:r>
      <w:r w:rsidR="00FF7950" w:rsidRPr="005C7FA2">
        <w:rPr>
          <w:sz w:val="24"/>
          <w:szCs w:val="24"/>
        </w:rPr>
        <w:t xml:space="preserve"> spisa) utvrđeno je da na dan</w:t>
      </w:r>
      <w:r w:rsidR="00CD4EF7">
        <w:rPr>
          <w:sz w:val="24"/>
          <w:szCs w:val="24"/>
        </w:rPr>
        <w:t xml:space="preserve"> </w:t>
      </w:r>
      <w:r w:rsidR="00EF1AC5">
        <w:rPr>
          <w:sz w:val="24"/>
          <w:szCs w:val="24"/>
        </w:rPr>
        <w:t>7. srpnja</w:t>
      </w:r>
      <w:r w:rsidR="00CD4EF7">
        <w:rPr>
          <w:sz w:val="24"/>
          <w:szCs w:val="24"/>
        </w:rPr>
        <w:t xml:space="preserve"> </w:t>
      </w:r>
      <w:r w:rsidR="00FF7950" w:rsidRPr="005C7FA2">
        <w:rPr>
          <w:sz w:val="24"/>
          <w:szCs w:val="24"/>
        </w:rPr>
        <w:t>2017. dužnik u Očevidniku redoslijeda osnova za plaćanje ima evidentirane neizvršene osnove za plaćanje u neprekinutom razdoblju od</w:t>
      </w:r>
      <w:r w:rsidR="0082787C" w:rsidRPr="005C7FA2">
        <w:rPr>
          <w:sz w:val="24"/>
          <w:szCs w:val="24"/>
        </w:rPr>
        <w:t xml:space="preserve"> </w:t>
      </w:r>
      <w:r w:rsidR="00EF1AC5">
        <w:rPr>
          <w:sz w:val="24"/>
          <w:szCs w:val="24"/>
        </w:rPr>
        <w:t>1270</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EF1AC5">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622337">
        <w:rPr>
          <w:sz w:val="24"/>
        </w:rPr>
        <w:t>20</w:t>
      </w:r>
      <w:r w:rsidR="005C7FA2" w:rsidRPr="005C7FA2">
        <w:rPr>
          <w:sz w:val="24"/>
        </w:rPr>
        <w:t xml:space="preserve">. </w:t>
      </w:r>
      <w:r w:rsidR="007C0E1B">
        <w:rPr>
          <w:sz w:val="24"/>
        </w:rPr>
        <w:t xml:space="preserve">listopada </w:t>
      </w:r>
      <w:r w:rsidR="00763D4F" w:rsidRPr="005C7FA2">
        <w:rPr>
          <w:sz w:val="24"/>
        </w:rPr>
        <w:t>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E5279E">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E5279E" w:rsidP="00C359B6" w:rsidR="00E5279E">
      <w:pPr>
        <w:pStyle w:val="Bezproreda"/>
        <w:ind w:left="4956"/>
        <w:jc w:val="right"/>
      </w:pPr>
      <w:r>
        <w:t>Za točnost otpravka - ovlašteni službenik</w:t>
      </w:r>
    </w:p>
    <w:p w:rsidRDefault="00E5279E" w:rsidP="00C359B6" w:rsidR="00E5279E">
      <w:pPr>
        <w:pStyle w:val="Bezproreda"/>
        <w:ind w:left="4956"/>
        <w:jc w:val="right"/>
      </w:pPr>
      <w:r>
        <w:t>Karmela Dolenc</w:t>
      </w:r>
    </w:p>
    <w:p w:rsidRDefault="00E5279E" w:rsidP="00397B61" w:rsidR="00E5279E" w:rsidRPr="005C7FA2">
      <w:pPr>
        <w:jc w:val="both"/>
        <w:rPr>
          <w:sz w:val="24"/>
          <w:szCs w:val="24"/>
        </w:rPr>
      </w:pPr>
    </w:p>
    <w:sectPr w:rsidSect="00B43556" w:rsidR="00E5279E" w:rsidRPr="005C7FA2">
      <w:headerReference w:type="even" r:id="rId10"/>
      <w:headerReference w:type="default" r:id="rId11"/>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E5279E">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w:t>
    </w:r>
    <w:r w:rsidR="007C0E1B">
      <w:rPr>
        <w:sz w:val="24"/>
        <w:szCs w:val="24"/>
      </w:rPr>
      <w:t>3</w:t>
    </w:r>
    <w:r w:rsidR="00EF1AC5">
      <w:rPr>
        <w:sz w:val="24"/>
        <w:szCs w:val="24"/>
      </w:rPr>
      <w:t>43</w:t>
    </w:r>
    <w:r w:rsidR="00DA6CA0">
      <w:rPr>
        <w:sz w:val="24"/>
        <w:szCs w:val="24"/>
      </w:rPr>
      <w:t>/1</w:t>
    </w:r>
    <w:r w:rsidR="00A04802">
      <w:rPr>
        <w:sz w:val="24"/>
        <w:szCs w:val="24"/>
      </w:rPr>
      <w:t>6</w:t>
    </w:r>
    <w:r w:rsidR="00BB622C">
      <w:rPr>
        <w:sz w:val="24"/>
        <w:szCs w:val="24"/>
      </w:rPr>
      <w:t>-</w:t>
    </w:r>
    <w:r w:rsidR="00622337">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A7889"/>
    <w:rsid w:val="005B3186"/>
    <w:rsid w:val="005B4587"/>
    <w:rsid w:val="005C40E0"/>
    <w:rsid w:val="005C7FA2"/>
    <w:rsid w:val="005D3555"/>
    <w:rsid w:val="005E3E61"/>
    <w:rsid w:val="005E7C19"/>
    <w:rsid w:val="00611026"/>
    <w:rsid w:val="00613E69"/>
    <w:rsid w:val="00622337"/>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C0E1B"/>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79E"/>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EF1AC5"/>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E5279E"/>
    <w:rPr>
      <w:color w:val="808080"/>
      <w:bdr w:space="0" w:sz="0" w:color="auto" w:val="none"/>
      <w:shd w:fill="auto" w:color="auto" w:val="clear"/>
    </w:rPr>
  </w:style>
  <w:style w:customStyle="true" w:styleId="eSPISCCParagraphDefaultFont" w:type="character">
    <w:name w:val="eSPIS_CC_Paragraph Default Font"/>
    <w:basedOn w:val="Zadanifontodlomka"/>
    <w:rsid w:val="00E5279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279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279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279E"/>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E5279E"/>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E5279E"/>
    <w:rPr>
      <w:color w:val="808080"/>
      <w:bdr w:color="auto" w:space="0" w:sz="0" w:val="none"/>
      <w:shd w:color="auto" w:fill="auto" w:val="clear"/>
    </w:rPr>
  </w:style>
  <w:style w:customStyle="1" w:styleId="eSPISCCParagraphDefaultFont" w:type="character">
    <w:name w:val="eSPIS_CC_Paragraph Default Font"/>
    <w:basedOn w:val="Zadanifontodlomka"/>
    <w:rsid w:val="00E5279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5279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279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279E"/>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E5279E"/>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4343</izvorni_sadrzaj>
    <derivirana_varijabla naziv="DomainObject.Predmet.Broj_1">4343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St-4343/2016</izvorni_sadrzaj>
    <derivirana_varijabla naziv="DomainObject.Predmet.OznakaBroj_1">St-4343/2016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POSLOVNI PRIMJER d.o.o. zastupanog po punomoćniku Dejan Rajčević</izvorni_sadrzaj>
    <derivirana_varijabla naziv="DomainObject.Predmet.ProtustrankaFormated_1">  POSLOVNI PRIMJER d.o.o. zastupanog po punomoćniku Dejan Rajčević</derivirana_varijabla>
  </DomainObject.Predmet.ProtustrankaFormated>
  <DomainObject.Predmet.ProtustrankaFormatedOIB>
    <izvorni_sadrzaj>  POSLOVNI PRIMJER d.o.o., OIB 27308299306 zastupanog po punomoćniku Dejan Rajčević</izvorni_sadrzaj>
    <derivirana_varijabla naziv="DomainObject.Predmet.ProtustrankaFormatedOIB_1">  POSLOVNI PRIMJER d.o.o., OIB 27308299306 zastupanog po punomoćniku Dejan Rajčević</derivirana_varijabla>
  </DomainObject.Predmet.ProtustrankaFormatedOIB>
  <DomainObject.Predmet.ProtustrankaFormatedWithAdress>
    <izvorni_sadrzaj> POSLOVNI PRIMJER d.o.o., Braće Domany 4, 10000 Zagreb zastupanog po punomoćniku Dejan Rajčević</izvorni_sadrzaj>
    <derivirana_varijabla naziv="DomainObject.Predmet.ProtustrankaFormatedWithAdress_1"> POSLOVNI PRIMJER d.o.o., Braće Domany 4, 10000 Zagreb zastupanog po punomoćniku Dejan Rajčević</derivirana_varijabla>
  </DomainObject.Predmet.ProtustrankaFormatedWithAdress>
  <DomainObject.Predmet.ProtustrankaFormatedWithAdressOIB>
    <izvorni_sadrzaj> POSLOVNI PRIMJER d.o.o., OIB 27308299306, Braće Domany 4, 10000 Zagreb zastupanog po punomoćniku Dejan Rajčević</izvorni_sadrzaj>
    <derivirana_varijabla naziv="DomainObject.Predmet.ProtustrankaFormatedWithAdressOIB_1"> POSLOVNI PRIMJER d.o.o., OIB 27308299306, Braće Domany 4, 10000 Zagreb zastupanog po punomoćniku Dejan Rajčević</derivirana_varijabla>
  </DomainObject.Predmet.ProtustrankaFormatedWithAdressOIB>
  <DomainObject.Predmet.ProtustrankaWithAdress>
    <izvorni_sadrzaj>POSLOVNI PRIMJER d.o.o. Braće Domany 4, 10000 Zagreb</izvorni_sadrzaj>
    <derivirana_varijabla naziv="DomainObject.Predmet.ProtustrankaWithAdress_1">POSLOVNI PRIMJER d.o.o. Braće Domany 4, 10000 Zagreb</derivirana_varijabla>
  </DomainObject.Predmet.ProtustrankaWithAdress>
  <DomainObject.Predmet.ProtustrankaWithAdressOIB>
    <izvorni_sadrzaj>POSLOVNI PRIMJER d.o.o., OIB 27308299306, Braće Domany 4, 10000 Zagreb</izvorni_sadrzaj>
    <derivirana_varijabla naziv="DomainObject.Predmet.ProtustrankaWithAdressOIB_1">POSLOVNI PRIMJER d.o.o., OIB 27308299306, Braće Domany 4, 10000 Zagreb</derivirana_varijabla>
  </DomainObject.Predmet.ProtustrankaWithAdressOIB>
  <DomainObject.Predmet.ProtustrankaNazivFormated>
    <izvorni_sadrzaj>POSLOVNI PRIMJER d.o.o.</izvorni_sadrzaj>
    <derivirana_varijabla naziv="DomainObject.Predmet.ProtustrankaNazivFormated_1">POSLOVNI PRIMJER d.o.o.</derivirana_varijabla>
  </DomainObject.Predmet.ProtustrankaNazivFormated>
  <DomainObject.Predmet.ProtustrankaNazivFormatedOIB>
    <izvorni_sadrzaj>POSLOVNI PRIMJER d.o.o., OIB 27308299306</izvorni_sadrzaj>
    <derivirana_varijabla naziv="DomainObject.Predmet.ProtustrankaNazivFormatedOIB_1">POSLOVNI PRIMJER d.o.o., OIB 27308299306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POSLOVNI PRIMJER d.o.o. zastupanog po punomoćniku Dejan Rajčević</item>
    </izvorni_sadrzaj>
    <derivirana_varijabla naziv="DomainObject.Predmet.ProtuStrankaListFormated_1">
      <item>POSLOVNI PRIMJER d.o.o. zastupanog po punomoćniku Dejan Rajčević</item>
    </derivirana_varijabla>
  </DomainObject.Predmet.ProtuStrankaListFormated>
  <DomainObject.Predmet.ProtuStrankaListFormatedOIB>
    <izvorni_sadrzaj>
      <item>POSLOVNI PRIMJER d.o.o., OIB 27308299306 zastupanog po punomoćniku Dejan Rajčević</item>
    </izvorni_sadrzaj>
    <derivirana_varijabla naziv="DomainObject.Predmet.ProtuStrankaListFormatedOIB_1">
      <item>POSLOVNI PRIMJER d.o.o., OIB 27308299306 zastupanog po punomoćniku Dejan Rajčević</item>
    </derivirana_varijabla>
  </DomainObject.Predmet.ProtuStrankaListFormatedOIB>
  <DomainObject.Predmet.ProtuStrankaListFormatedWithAdress>
    <izvorni_sadrzaj>
      <item>POSLOVNI PRIMJER d.o.o., Braće Domany 4, 10000 Zagreb zastupanog po punomoćniku Dejan Rajčević</item>
    </izvorni_sadrzaj>
    <derivirana_varijabla naziv="DomainObject.Predmet.ProtuStrankaListFormatedWithAdress_1">
      <item>POSLOVNI PRIMJER d.o.o., Braće Domany 4, 10000 Zagreb zastupanog po punomoćniku Dejan Rajčević</item>
    </derivirana_varijabla>
  </DomainObject.Predmet.ProtuStrankaListFormatedWithAdress>
  <DomainObject.Predmet.ProtuStrankaListFormatedWithAdressOIB>
    <izvorni_sadrzaj>
      <item>POSLOVNI PRIMJER d.o.o., OIB 27308299306, Braće Domany 4, 10000 Zagreb zastupanog po punomoćniku Dejan Rajčević</item>
    </izvorni_sadrzaj>
    <derivirana_varijabla naziv="DomainObject.Predmet.ProtuStrankaListFormatedWithAdressOIB_1">
      <item>POSLOVNI PRIMJER d.o.o., OIB 27308299306, Braće Domany 4, 10000 Zagreb zastupanog po punomoćniku Dejan Rajčević</item>
    </derivirana_varijabla>
  </DomainObject.Predmet.ProtuStrankaListFormatedWithAdressOIB>
  <DomainObject.Predmet.ProtuStrankaListNazivFormated>
    <izvorni_sadrzaj>
      <item>POSLOVNI PRIMJER d.o.o.</item>
    </izvorni_sadrzaj>
    <derivirana_varijabla naziv="DomainObject.Predmet.ProtuStrankaListNazivFormated_1">
      <item>POSLOVNI PRIMJER d.o.o.</item>
    </derivirana_varijabla>
  </DomainObject.Predmet.ProtuStrankaListNazivFormated>
  <DomainObject.Predmet.ProtuStrankaListNazivFormatedOIB>
    <izvorni_sadrzaj>
      <item>POSLOVNI PRIMJER d.o.o., OIB 27308299306</item>
    </izvorni_sadrzaj>
    <derivirana_varijabla naziv="DomainObject.Predmet.ProtuStrankaListNazivFormatedOIB_1">
      <item>POSLOVNI PRIMJER d.o.o., OIB 27308299306</item>
    </derivirana_varijabla>
  </DomainObject.Predmet.ProtuStrankaListNazivFormatedOIB>
  <DomainObject.Predmet.OstaliListFormated>
    <izvorni_sadrzaj>
      <item>Dejan Rajčević punomoćnik sudionika u postupku POSLOVNI PRIMJER d.o.o.</item>
      <item>Raiffeisenbank Austria d.d.</item>
      <item>Sberbank d.d.</item>
      <item>OTP banka Hrvatska dioničko društvo</item>
      <item>ERSTE&amp;STEIERMÄRKISCHE BANKA dioničko društvo</item>
    </izvorni_sadrzaj>
    <derivirana_varijabla naziv="DomainObject.Predmet.OstaliListFormated_1">
      <item>Dejan Rajčević punomoćnik sudionika u postupku POSLOVNI PRIMJER d.o.o.</item>
      <item>Raiffeisenbank Austria d.d.</item>
      <item>Sberbank d.d.</item>
      <item>OTP banka Hrvatska dioničko društvo</item>
      <item>ERSTE&amp;STEIERMÄRKISCHE BANKA dioničko društvo</item>
    </derivirana_varijabla>
  </DomainObject.Predmet.OstaliListFormated>
  <DomainObject.Predmet.OstaliListFormatedOIB>
    <izvorni_sadrzaj>
      <item>Dejan Rajčević, OIB 32858869525 punomoćnik sudionika u postupku POSLOVNI PRIMJER d.o.o.</item>
      <item>Raiffeisenbank Austria d.d., OIB 53056966535</item>
      <item>Sberbank d.d., OIB 78427478595</item>
      <item>OTP banka Hrvatska dioničko društvo, OIB 52508873833</item>
      <item>ERSTE&amp;STEIERMÄRKISCHE BANKA dioničko društvo, OIB 23057039320</item>
    </izvorni_sadrzaj>
    <derivirana_varijabla naziv="DomainObject.Predmet.OstaliListFormatedOIB_1">
      <item>Dejan Rajčević, OIB 32858869525 punomoćnik sudionika u postupku POSLOVNI PRIMJER d.o.o.</item>
      <item>Raiffeisenbank Austria d.d., OIB 53056966535</item>
      <item>Sberbank d.d., OIB 78427478595</item>
      <item>OTP banka Hrvatska dioničko društvo, OIB 52508873833</item>
      <item>ERSTE&amp;STEIERMÄRKISCHE BANKA dioničko društvo, OIB 23057039320</item>
    </derivirana_varijabla>
  </DomainObject.Predmet.OstaliListFormatedOIB>
  <DomainObject.Predmet.OstaliListFormatedWithAdress>
    <izvorni_sadrzaj>
      <item>Dejan Rajčević, Podgorje Krnjačko 32, 47242 Podgorje Krnjačko punomoćnik sudionika u postupku POSLOVNI PRIMJER d.o.o.</item>
      <item>Raiffeisenbank Austria d.d., Magazinska cesta 69, 10000 Zagreb</item>
      <item>Sberbank d.d., Varšavska 9, 10000 Zagreb</item>
      <item>OTP banka Hrvatska dioničko društvo, Ulica Domovinskog rata 3, 23000 Zadar</item>
      <item>ERSTE&amp;STEIERMÄRKISCHE BANKA dioničko društvo, Jadranski Trg 3/a, 51000 Rijeka</item>
    </izvorni_sadrzaj>
    <derivirana_varijabla naziv="DomainObject.Predmet.OstaliListFormatedWithAdress_1">
      <item>Dejan Rajčević, Podgorje Krnjačko 32, 47242 Podgorje Krnjačko punomoćnik sudionika u postupku POSLOVNI PRIMJER d.o.o.</item>
      <item>Raiffeisenbank Austria d.d., Magazinska cesta 69, 10000 Zagreb</item>
      <item>Sberbank d.d., Varšavska 9, 10000 Zagreb</item>
      <item>OTP banka Hrvatska dioničko društvo, Ulica Domovinskog rata 3, 23000 Zadar</item>
      <item>ERSTE&amp;STEIERMÄRKISCHE BANKA dioničko društvo, Jadranski Trg 3/a, 51000 Rijeka</item>
    </derivirana_varijabla>
  </DomainObject.Predmet.OstaliListFormatedWithAdress>
  <DomainObject.Predmet.OstaliListFormatedWithAdressOIB>
    <izvorni_sadrzaj>
      <item>Dejan Rajčević, OIB 32858869525, Podgorje Krnjačko 32, 47242 Podgorje Krnjačko punomoćnik sudionika u postupku POSLOVNI PRIMJER d.o.o.</item>
      <item>Raiffeisenbank Austria d.d., OIB 53056966535, Magazinska cesta 69, 10000 Zagreb</item>
      <item>Sberbank d.d., OIB 78427478595, Varšavska 9, 10000 Zagreb</item>
      <item>OTP banka Hrvatska dioničko društvo, OIB 52508873833, Ulica Domovinskog rata 3, 23000 Zadar</item>
      <item>ERSTE&amp;STEIERMÄRKISCHE BANKA dioničko društvo, OIB 23057039320, Jadranski Trg 3/a, 51000 Rijeka</item>
    </izvorni_sadrzaj>
    <derivirana_varijabla naziv="DomainObject.Predmet.OstaliListFormatedWithAdressOIB_1">
      <item>Dejan Rajčević, OIB 32858869525, Podgorje Krnjačko 32, 47242 Podgorje Krnjačko punomoćnik sudionika u postupku POSLOVNI PRIMJER d.o.o.</item>
      <item>Raiffeisenbank Austria d.d., OIB 53056966535, Magazinska cesta 69, 10000 Zagreb</item>
      <item>Sberbank d.d., OIB 78427478595, Varšavska 9, 10000 Zagreb</item>
      <item>OTP banka Hrvatska dioničko društvo, OIB 52508873833, Ulica Domovinskog rata 3, 23000 Zadar</item>
      <item>ERSTE&amp;STEIERMÄRKISCHE BANKA dioničko društvo, OIB 23057039320, Jadranski Trg 3/a, 51000 Rijeka</item>
    </derivirana_varijabla>
  </DomainObject.Predmet.OstaliListFormatedWithAdressOIB>
  <DomainObject.Predmet.OstaliListNazivFormated>
    <izvorni_sadrzaj>
      <item>Dejan Rajčević</item>
      <item>Raiffeisenbank Austria d.d.</item>
      <item>Sberbank d.d.</item>
      <item>OTP banka Hrvatska dioničko društvo</item>
      <item>ERSTE&amp;STEIERMÄRKISCHE BANKA dioničko društvo</item>
    </izvorni_sadrzaj>
    <derivirana_varijabla naziv="DomainObject.Predmet.OstaliListNazivFormated_1">
      <item>Dejan Rajčević</item>
      <item>Raiffeisenbank Austria d.d.</item>
      <item>Sberbank d.d.</item>
      <item>OTP banka Hrvatska dioničko društvo</item>
      <item>ERSTE&amp;STEIERMÄRKISCHE BANKA dioničko društvo</item>
    </derivirana_varijabla>
  </DomainObject.Predmet.OstaliListNazivFormated>
  <DomainObject.Predmet.OstaliListNazivFormatedOIB>
    <izvorni_sadrzaj>
      <item>Dejan Rajčević, OIB 32858869525</item>
      <item>Raiffeisenbank Austria d.d., OIB 53056966535</item>
      <item>Sberbank d.d., OIB 78427478595</item>
      <item>OTP banka Hrvatska dioničko društvo, OIB 52508873833</item>
      <item>ERSTE&amp;STEIERMÄRKISCHE BANKA dioničko društvo, OIB 23057039320</item>
    </izvorni_sadrzaj>
    <derivirana_varijabla naziv="DomainObject.Predmet.OstaliListNazivFormatedOIB_1">
      <item>Dejan Rajčević, OIB 32858869525</item>
      <item>Raiffeisenbank Austria d.d., OIB 53056966535</item>
      <item>Sberbank d.d., OIB 78427478595</item>
      <item>OTP banka Hrvatska dioničko društvo, OIB 52508873833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POSLOVNI PRIMJER d.o.o.</izvorni_sadrzaj>
    <derivirana_varijabla naziv="DomainObject.Predmet.ProtustrankaIDrugi_1">POSLOVNI PRIMJER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POSLOVNI PRIMJER d.o.o., OIB 27308299306, Braće Domany 4, 10000 Zagreb</izvorni_sadrzaj>
    <derivirana_varijabla naziv="DomainObject.Predmet.ProtustrankaIDrugiAdressOIB_1">POSLOVNI PRIMJER d.o.o., OIB 27308299306, Braće Domany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POSLOVNI PRIMJER d.o.o.</item>
      <item>Dejan Rajčević</item>
      <item>Raiffeisenbank Austria d.d.</item>
      <item>Sberbank d.d.</item>
      <item>OTP banka Hrvatska dioničko društvo</item>
      <item>ERSTE&amp;STEIERMÄRKISCHE BANKA dioničko društvo</item>
    </izvorni_sadrzaj>
    <derivirana_varijabla naziv="DomainObject.Predmet.SudioniciListNaziv_1">
      <item>FINA Regionalni centar Zagreb</item>
      <item>POSLOVNI PRIMJER d.o.o.</item>
      <item>Dejan Rajčević</item>
      <item>Raiffeisenbank Austria d.d.</item>
      <item>Sberbank d.d.</item>
      <item>OTP banka Hrvatska dioničko društvo</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POSLOVNI PRIMJER d.o.o., OIB 27308299306, Braće Domany 4,10000 Zagreb</item>
      <item>Dejan Rajčević, OIB 32858869525, Podgorje Krnjačko 32,47242 Podgorje Krnjačko</item>
      <item>Raiffeisenbank Austria d.d., OIB 53056966535, Magazinska cesta 69,10000 Zagreb</item>
      <item>Sberbank d.d., OIB 78427478595, Varšavska 9,10000 Zagreb</item>
      <item>OTP banka Hrvatska dioničko društvo, OIB 52508873833, Ulica Domovinskog rata 3,23000 Zadar</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POSLOVNI PRIMJER d.o.o., OIB 27308299306, Braće Domany 4,10000 Zagreb</item>
      <item>Dejan Rajčević, OIB 32858869525, Podgorje Krnjačko 32,47242 Podgorje Krnjačko</item>
      <item>Raiffeisenbank Austria d.d., OIB 53056966535, Magazinska cesta 69,10000 Zagreb</item>
      <item>Sberbank d.d., OIB 78427478595, Varšavska 9,10000 Zagreb</item>
      <item>OTP banka Hrvatska dioničko društvo, OIB 52508873833, Ulica Domovinskog rata 3,23000 Zadar</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27308299306</item>
      <item>, OIB 32858869525</item>
      <item>, OIB 53056966535</item>
      <item>, OIB 78427478595</item>
      <item>, OIB 52508873833</item>
      <item>, OIB 23057039320</item>
    </izvorni_sadrzaj>
    <derivirana_varijabla naziv="DomainObject.Predmet.SudioniciListNazivOIB_1">
      <item>, OIB 85821130368</item>
      <item>, OIB 27308299306</item>
      <item>, OIB 32858869525</item>
      <item>, OIB 53056966535</item>
      <item>, OIB 78427478595</item>
      <item>, OIB 52508873833</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821</properties:Words>
  <properties:Characters>4441</properties:Characters>
  <properties:Lines>95</properties:Lines>
  <properties:Paragraphs>29</properties:Paragraphs>
  <properties:TotalTime>117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2017-10-20T12:13:00Z</cp:lastPrinted>
  <dcterms:modified xmlns:xsi="http://www.w3.org/2001/XMLSchema-instance" xsi:type="dcterms:W3CDTF">2017-10-20T12:13:00Z</dcterms:modified>
  <cp:revision>103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