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ff3b6" w14:paraId="aeff3b6" w:rsidRDefault="00EA0394" w:rsidP="00EA0394" w:rsidR="00EA0394">
      <w:pPr>
        <w15:collapsed w:val="false"/>
      </w:pPr>
      <w:bookmarkStart w:name="_GoBack" w:id="0"/>
      <w:bookmarkEnd w:id="0"/>
    </w:p>
    <w:p w:rsidRDefault="00B542DD" w:rsidP="00EA0394" w:rsidR="00EA0394">
      <w:r>
        <w:rPr>
          <w:noProof/>
        </w:rPr>
        <w:drawing>
          <wp:inline distR="0" distL="0" distB="0" distT="0">
            <wp:extent cy="899192" cx="676275"/>
            <wp:effectExtent b="0" r="0" t="0" l="0"/>
            <wp:docPr descr="Opis: Opis: Opis: grb rh" name="Slika 1" id="1"/>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8284" cx="675592"/>
                    </a:xfrm>
                    <a:prstGeom prst="rect">
                      <a:avLst/>
                    </a:prstGeom>
                    <a:noFill/>
                    <a:ln>
                      <a:noFill/>
                    </a:ln>
                  </pic:spPr>
                </pic:pic>
              </a:graphicData>
            </a:graphic>
          </wp:inline>
        </w:drawing>
      </w:r>
    </w:p>
    <w:p w:rsidRDefault="00EA0394" w:rsidP="00EA0394" w:rsidR="00EA0394"/>
    <w:p w:rsidRDefault="00EA0394" w:rsidP="00EA0394" w:rsidR="00EA0394">
      <w:r>
        <w:t>REPUBLIKA HRVATSKA</w:t>
      </w:r>
    </w:p>
    <w:p w:rsidRDefault="00EA0394" w:rsidP="00EA0394" w:rsidR="00EA0394">
      <w:r>
        <w:t>TRGOVAČKI SUD U OSIJEKU</w:t>
      </w:r>
    </w:p>
    <w:p w:rsidRDefault="00EA0394" w:rsidP="00B542DD" w:rsidR="00EA0394">
      <w:r>
        <w:t>STALNA SLUŽBA</w:t>
      </w:r>
      <w:r w:rsidR="00B542DD">
        <w:t xml:space="preserve"> U SLAVONSKOM BRODU</w:t>
      </w:r>
    </w:p>
    <w:p w:rsidRDefault="00EA0394" w:rsidP="00EA0394" w:rsidR="00EA0394">
      <w:r>
        <w:t>Trg pobjede 13</w:t>
      </w:r>
    </w:p>
    <w:p w:rsidRDefault="00EA0394" w:rsidP="00EA0394" w:rsidR="00EA0394">
      <w:r>
        <w:t xml:space="preserve">35000 SLAVONSKI BROD                          </w:t>
      </w:r>
      <w:r w:rsidR="00AF2667">
        <w:t xml:space="preserve">                     BROJ: 2/St</w:t>
      </w:r>
      <w:r>
        <w:t>-</w:t>
      </w:r>
      <w:r w:rsidR="00AF2667">
        <w:t>329</w:t>
      </w:r>
      <w:r>
        <w:t>/</w:t>
      </w:r>
      <w:r w:rsidR="00AF2667">
        <w:t>2017</w:t>
      </w:r>
      <w:r>
        <w:t>-</w:t>
      </w:r>
      <w:r w:rsidR="00AF2667">
        <w:t>10</w:t>
      </w:r>
    </w:p>
    <w:p w:rsidRDefault="00EA0394" w:rsidP="00EA0394" w:rsidR="00EA0394"/>
    <w:p w:rsidRDefault="00EA0394" w:rsidP="00EA0394" w:rsidR="00EA0394">
      <w:r>
        <w:t xml:space="preserve">                                                            R  J  E  Š  E  N  J  E                                          </w:t>
      </w:r>
    </w:p>
    <w:p w:rsidRDefault="00EA0394" w:rsidP="00EA0394" w:rsidR="00EA0394"/>
    <w:p w:rsidRDefault="00AF2667" w:rsidP="00AF2667" w:rsidR="00EA0394">
      <w:pPr>
        <w:jc w:val="both"/>
      </w:pPr>
      <w:r>
        <w:tab/>
      </w:r>
      <w:r w:rsidR="00EA0394">
        <w:t>TRGOVAČKI SUD U OSIJEKU, S</w:t>
      </w:r>
      <w:r>
        <w:t>TALNA SLUŽBA U SLAVONSKOM BRODU,</w:t>
      </w:r>
      <w:r w:rsidR="00EA0394">
        <w:t xml:space="preserve"> po  sucu Davorinu Pavičić,  povodom zahtjeva  </w:t>
      </w:r>
      <w:r>
        <w:t>Financijske agencije nad dužnikom</w:t>
      </w:r>
      <w:r w:rsidR="00EA0394">
        <w:t xml:space="preserve"> </w:t>
      </w:r>
      <w:r w:rsidRPr="00AF2667">
        <w:t>ANA – KARLO d.o.o., OIB: 41237015386 sa sjedištem u NOVI VAROŠ 91, STARA GRADIŠKA</w:t>
      </w:r>
      <w:r w:rsidR="00EA0394">
        <w:t xml:space="preserve">, dana </w:t>
      </w:r>
      <w:r>
        <w:t>15</w:t>
      </w:r>
      <w:r w:rsidR="00EA0394">
        <w:t xml:space="preserve">. </w:t>
      </w:r>
      <w:r>
        <w:t>rujna 2017.</w:t>
      </w:r>
    </w:p>
    <w:p w:rsidRDefault="00EA0394" w:rsidP="00EA0394" w:rsidR="00EA0394">
      <w:r>
        <w:t xml:space="preserve">                                                              R i j e š i o   j e</w:t>
      </w:r>
    </w:p>
    <w:p w:rsidRDefault="00EA0394" w:rsidP="00EA0394" w:rsidR="00EA0394"/>
    <w:p w:rsidRDefault="00EA0394" w:rsidP="00AF2667" w:rsidR="00EA0394" w:rsidRPr="00AF2667">
      <w:pPr>
        <w:ind w:firstLine="708"/>
        <w:jc w:val="both"/>
      </w:pPr>
      <w:r>
        <w:t>I</w:t>
      </w:r>
      <w:r>
        <w:tab/>
        <w:t xml:space="preserve">Pozivaju se vjerovnici dužnika  te ostale osobe koje imaju pravni interes za provedbu stečajnog postupka da najkasnije u roku od 15 dana od dana objave ovog rješenja na e- oglasnoj ploči suda predlože otvaranje stečajnog postupka nad dužnikom te da uplate predujam u iznosu od 30.000,00 kn za pokriće troškova toga postupka na žiro račun IBAN: </w:t>
      </w:r>
      <w:r w:rsidRPr="002005A6">
        <w:t>HR31</w:t>
      </w:r>
      <w:r w:rsidRPr="00AF2667">
        <w:rPr>
          <w:color w:val="FF0000"/>
        </w:rPr>
        <w:t xml:space="preserve"> </w:t>
      </w:r>
      <w:r w:rsidRPr="0008791C">
        <w:t xml:space="preserve">2390 0011 3000 0020 0 </w:t>
      </w:r>
      <w:r w:rsidR="002005A6">
        <w:rPr>
          <w:color w:val="FF0000"/>
        </w:rPr>
        <w:t xml:space="preserve"> </w:t>
      </w:r>
      <w:r w:rsidR="002005A6" w:rsidRPr="002005A6">
        <w:t xml:space="preserve">model </w:t>
      </w:r>
      <w:r w:rsidRPr="0008791C">
        <w:t>HR05</w:t>
      </w:r>
      <w:r w:rsidRPr="00AF2667">
        <w:rPr>
          <w:color w:val="FF0000"/>
        </w:rPr>
        <w:t xml:space="preserve"> </w:t>
      </w:r>
      <w:r w:rsidR="002005A6" w:rsidRPr="002005A6">
        <w:t>poziv na broj</w:t>
      </w:r>
      <w:r w:rsidRPr="002005A6">
        <w:t xml:space="preserve"> </w:t>
      </w:r>
      <w:r w:rsidR="002005A6" w:rsidRPr="002005A6">
        <w:t>329</w:t>
      </w:r>
      <w:r w:rsidRPr="002005A6">
        <w:t>-</w:t>
      </w:r>
      <w:r w:rsidR="002005A6" w:rsidRPr="002005A6">
        <w:t>2017</w:t>
      </w:r>
      <w:r w:rsidRPr="002005A6">
        <w:t xml:space="preserve">, </w:t>
      </w:r>
      <w:r w:rsidRPr="00AF2667">
        <w:t>( temeljem članka 132. Stečajnog zakona Narodne novine broj 71/15).</w:t>
      </w:r>
    </w:p>
    <w:p w:rsidRDefault="00EA0394" w:rsidP="00EA0394" w:rsidR="00EA0394" w:rsidRPr="00AF2667">
      <w:pPr>
        <w:ind w:firstLine="708"/>
        <w:rPr>
          <w:color w:val="FF0000"/>
        </w:rPr>
      </w:pPr>
    </w:p>
    <w:p w:rsidRDefault="00EA0394" w:rsidP="00AF2667" w:rsidR="00EA0394">
      <w:pPr>
        <w:ind w:firstLine="708"/>
        <w:jc w:val="both"/>
      </w:pPr>
      <w:r>
        <w:t>II</w:t>
      </w:r>
      <w:r>
        <w:tab/>
        <w:t xml:space="preserve">Ako u roku od 15 dana od </w:t>
      </w:r>
      <w:r w:rsidR="00AF2667">
        <w:t>dana objave ovog rješenja na e-O</w:t>
      </w:r>
      <w:r>
        <w:t xml:space="preserve">glasnoj ploči suda  ne predloži otvaranje stečajnog postupka i ne predujme sredstva za namirenje troškova postupka, smatrat će se da je dužnik nesposoban za plaćanje. U tom slučaju sud će po službenoj dužnosti donijeti rješenje o otvaranju i zaključenju  stečajnog postupka uz primjenu odredbi članka 132. i 133. te članka 286. do 292. Stečajnog zakona, na odgovarajući način. </w:t>
      </w:r>
    </w:p>
    <w:p w:rsidRDefault="00EA0394" w:rsidP="00EC6980" w:rsidR="00EA0394">
      <w:pPr>
        <w:ind w:firstLine="708"/>
      </w:pPr>
      <w:r>
        <w:t xml:space="preserve">                                               </w:t>
      </w:r>
    </w:p>
    <w:p w:rsidRDefault="00EA0394" w:rsidP="00EC6980" w:rsidR="00EA0394">
      <w:pPr>
        <w:ind w:firstLine="708"/>
      </w:pPr>
      <w:r>
        <w:t xml:space="preserve">                                                    O b r a z l o ž e n j e</w:t>
      </w:r>
    </w:p>
    <w:p w:rsidRDefault="00EA0394" w:rsidP="00EA0394" w:rsidR="00EA0394">
      <w:pPr>
        <w:ind w:firstLine="708"/>
      </w:pPr>
    </w:p>
    <w:p w:rsidRDefault="00EA0394" w:rsidP="00AF2667" w:rsidR="00AF2667">
      <w:pPr>
        <w:ind w:firstLine="708"/>
        <w:jc w:val="both"/>
      </w:pPr>
      <w:r>
        <w:t>Prijedlog za pokretanje stečajnog postupka po</w:t>
      </w:r>
      <w:r w:rsidR="00AF2667">
        <w:t>dnijela je Financijska agencija FINA RC OSIJEK, Podružnica Slavonski Brod, Petra Krešimira IV 20. U prijedlogu navode da dužnik ima evidentirane neizvršene osnove za plaćanje, u neprekidnom razdoblju od 120 dana u iznosu od 19.349,62 kn, te da ima jednog zaposlenog, stanje duga je na dan 02. veljače 2017.</w:t>
      </w:r>
      <w:r w:rsidR="00EC6980">
        <w:t>, čime su ispunjeni uvjeti iz članka 6. st. 1. i 2.  SZ-a.</w:t>
      </w:r>
    </w:p>
    <w:p w:rsidRDefault="00170CC2" w:rsidP="00D10204" w:rsidR="002C4030">
      <w:pPr>
        <w:ind w:firstLine="708"/>
        <w:jc w:val="both"/>
      </w:pPr>
      <w:r>
        <w:t>Sud je zaključkom zakazao ročište rad</w:t>
      </w:r>
      <w:r w:rsidR="00D10204">
        <w:t>i rasprave o pretpostavka za otvaranje stečajnog postupka i očitovanje o prijedlogu o otvaranju stečajnog postupka. Ročište je održano 15. rujna 2017. z.z. dužnika Josip Bedlek. Isti je iskazao da dužnik ne posjeduje nikakvu imovinu te da postoji potraživanje u manjem iznosu prema dobavljačima, a veći dio duga se odnosi na potraživanje Porezne uprave. P</w:t>
      </w:r>
      <w:r w:rsidR="008239E4">
        <w:t>oduzeće ne posjeduje nikakve vr</w:t>
      </w:r>
      <w:r w:rsidR="00D10204">
        <w:t>jednije pokretnine niti nekretnine, ne posjeduje automobil, strojeve i slično. Isti je dostavio bruto bilancu za 2016., te račun dobiti i gubitka od 01.</w:t>
      </w:r>
      <w:r w:rsidR="006C5A18">
        <w:t xml:space="preserve"> </w:t>
      </w:r>
      <w:r w:rsidR="00D10204">
        <w:t>do 31.</w:t>
      </w:r>
      <w:r w:rsidR="006C5A18">
        <w:t xml:space="preserve"> </w:t>
      </w:r>
      <w:r w:rsidR="00D10204">
        <w:t>prosinca 2016., kao i popis dugotrajne imovine na dan 31.</w:t>
      </w:r>
      <w:r w:rsidR="006C5A18">
        <w:t xml:space="preserve"> </w:t>
      </w:r>
      <w:r w:rsidR="00D10204">
        <w:t>prosinca 2016.</w:t>
      </w:r>
      <w:r w:rsidR="007035F1">
        <w:t xml:space="preserve"> Iz čega proizlazi da je isti poslovao s gubitkom, a ne posjeduje nikakvu dugotrajnu imovinu, pored toga sud je pribavio i podatke od zemljišnoknjižnog odjela Nova </w:t>
      </w:r>
    </w:p>
    <w:p w:rsidRDefault="002C4030" w:rsidP="002C4030" w:rsidR="002C4030">
      <w:pPr>
        <w:jc w:val="both"/>
      </w:pPr>
    </w:p>
    <w:p w:rsidRDefault="007035F1" w:rsidP="002C4030" w:rsidR="00AF2667">
      <w:pPr>
        <w:jc w:val="both"/>
      </w:pPr>
      <w:r>
        <w:t>Gradiška iz kojeg proizlazi da poduzeće nije upisano kao vlasnik nekretnina, a FINA je svojim dopisom izvijestila da na dan 08. lipnja 2017. Isti ima neizvršene osnove za plaćanje u neprekinutom razdoblju od 246 dana u ukupnom iznosu 19.690,00 kn.</w:t>
      </w:r>
    </w:p>
    <w:p w:rsidRDefault="008239E4" w:rsidP="00D10204" w:rsidR="008239E4">
      <w:pPr>
        <w:ind w:firstLine="708"/>
        <w:jc w:val="both"/>
      </w:pPr>
      <w:r>
        <w:t>Zato postoje razlozi za otvaranje stečajnog postupka po čl. 6. st. 1. i 2. SZ-a</w:t>
      </w:r>
      <w:r w:rsidR="0010377C">
        <w:t>, a ne postoji imovina iz koje bi se mogli namiriti kako troškovi prethodnog, tako troškovi stečajnog postupka. Doneseno je rješenje kojim se pozivaju osobe koje imaju pravni interes da sukladno čl. 132. SZ-a uplate iznos od 30.000,00 kn na ime provedbe stečajnog postupka.</w:t>
      </w:r>
    </w:p>
    <w:p w:rsidRDefault="0010377C" w:rsidP="00D10204" w:rsidR="0010377C">
      <w:pPr>
        <w:ind w:firstLine="708"/>
        <w:jc w:val="both"/>
      </w:pPr>
      <w:r>
        <w:t>U slučaju ne uplate navedenog iznosa postupak se neće provesti i na odgovarajući način se primjenjuju odredbe čl. 286. do 292. SZ-a.</w:t>
      </w:r>
    </w:p>
    <w:p w:rsidRDefault="0010377C" w:rsidP="00D10204" w:rsidR="0010377C">
      <w:pPr>
        <w:ind w:firstLine="708"/>
        <w:jc w:val="both"/>
      </w:pPr>
    </w:p>
    <w:p w:rsidRDefault="0010377C" w:rsidP="00D10204" w:rsidR="0010377C">
      <w:pPr>
        <w:ind w:firstLine="708"/>
        <w:jc w:val="both"/>
      </w:pPr>
      <w:r>
        <w:t xml:space="preserve">Stoga je odlučeno kao u izreci. </w:t>
      </w:r>
    </w:p>
    <w:p w:rsidRDefault="00EA0394" w:rsidP="0010377C" w:rsidR="00EA0394"/>
    <w:p w:rsidRDefault="002C4030" w:rsidP="0010377C" w:rsidR="002C4030"/>
    <w:p w:rsidRDefault="00EA0394" w:rsidP="00EA0394" w:rsidR="00EA0394">
      <w:pPr>
        <w:ind w:firstLine="708"/>
      </w:pPr>
    </w:p>
    <w:p w:rsidRDefault="00170CC2" w:rsidP="00170CC2" w:rsidR="00EA0394">
      <w:pPr>
        <w:ind w:firstLine="708"/>
        <w:jc w:val="center"/>
      </w:pPr>
      <w:r>
        <w:t>U Slavonskom Brodu</w:t>
      </w:r>
      <w:r w:rsidR="00EA0394">
        <w:t xml:space="preserve"> </w:t>
      </w:r>
      <w:r>
        <w:t>15</w:t>
      </w:r>
      <w:r w:rsidR="00EA0394">
        <w:t xml:space="preserve">. </w:t>
      </w:r>
      <w:r>
        <w:t>rujna</w:t>
      </w:r>
      <w:r w:rsidR="00EA0394">
        <w:t xml:space="preserve"> 2017.</w:t>
      </w:r>
    </w:p>
    <w:p w:rsidRDefault="00170CC2" w:rsidP="00170CC2" w:rsidR="00170CC2">
      <w:pPr>
        <w:ind w:firstLine="708"/>
        <w:jc w:val="center"/>
      </w:pPr>
    </w:p>
    <w:p w:rsidRDefault="00EA0394" w:rsidP="00EA0394" w:rsidR="00EA0394">
      <w:pPr>
        <w:ind w:firstLine="708"/>
      </w:pPr>
    </w:p>
    <w:p w:rsidRDefault="002C4030" w:rsidP="00EA0394" w:rsidR="002C4030">
      <w:pPr>
        <w:ind w:firstLine="708"/>
      </w:pPr>
    </w:p>
    <w:p w:rsidRDefault="00EA0394" w:rsidP="00EA0394" w:rsidR="00EA0394">
      <w:pPr>
        <w:ind w:firstLine="708"/>
      </w:pPr>
      <w:r>
        <w:t xml:space="preserve">                                                                                               S u d a c: </w:t>
      </w:r>
    </w:p>
    <w:p w:rsidRDefault="002C4030" w:rsidP="00EA0394" w:rsidR="002C4030">
      <w:pPr>
        <w:ind w:firstLine="708"/>
      </w:pPr>
    </w:p>
    <w:p w:rsidRDefault="00EA0394" w:rsidP="00EA0394" w:rsidR="00EA0394">
      <w:pPr>
        <w:ind w:firstLine="708"/>
      </w:pPr>
      <w:r>
        <w:t xml:space="preserve">                                                                                            </w:t>
      </w:r>
      <w:smartTag w:element="PersonName" w:uri="urn:schemas-microsoft-com:office:smarttags">
        <w:r>
          <w:t>Davorin Pavičić</w:t>
        </w:r>
      </w:smartTag>
    </w:p>
    <w:p w:rsidRDefault="00EA0394" w:rsidP="00EA0394" w:rsidR="00EA0394">
      <w:pPr>
        <w:ind w:firstLine="708"/>
      </w:pPr>
    </w:p>
    <w:p w:rsidRDefault="002C4030" w:rsidP="00EA0394" w:rsidR="002C4030">
      <w:pPr>
        <w:ind w:firstLine="708"/>
      </w:pPr>
    </w:p>
    <w:p w:rsidRDefault="00EA0394" w:rsidP="00EA0394" w:rsidR="00EA0394">
      <w:pPr>
        <w:ind w:firstLine="708"/>
      </w:pPr>
      <w:r>
        <w:t xml:space="preserve">  </w:t>
      </w:r>
    </w:p>
    <w:p w:rsidRDefault="00EA0394" w:rsidP="00EA0394" w:rsidR="00EA0394">
      <w:pPr>
        <w:ind w:firstLine="708"/>
      </w:pPr>
    </w:p>
    <w:p w:rsidRDefault="00EA0394" w:rsidP="0010377C" w:rsidR="00EA0394">
      <w:r>
        <w:t>NAPUTAK O PRAVNOM LIJEKU.</w:t>
      </w:r>
    </w:p>
    <w:p w:rsidRDefault="00EA0394" w:rsidP="0010377C" w:rsidR="00EA0394">
      <w:r>
        <w:t>Protiv ovog rješenja dopuštena je žalba</w:t>
      </w:r>
    </w:p>
    <w:p w:rsidRDefault="00EA0394" w:rsidP="0010377C" w:rsidR="00EA0394">
      <w:r>
        <w:t>u roku do 8 dana od dana objave ovog</w:t>
      </w:r>
    </w:p>
    <w:p w:rsidRDefault="00EA0394" w:rsidP="0010377C" w:rsidR="00EA0394">
      <w:r>
        <w:t xml:space="preserve">rješenja na </w:t>
      </w:r>
      <w:r w:rsidR="009255D9">
        <w:t>e - O</w:t>
      </w:r>
      <w:r>
        <w:t>glasnoj ploči suda. Žalba</w:t>
      </w:r>
    </w:p>
    <w:p w:rsidRDefault="00EA0394" w:rsidP="0010377C" w:rsidR="00EA0394">
      <w:r>
        <w:t>se podnosi Visokom trgovačkom sudu RH</w:t>
      </w:r>
    </w:p>
    <w:p w:rsidRDefault="00EA0394" w:rsidP="0010377C" w:rsidR="00EA0394">
      <w:r>
        <w:t>Zagreb putem ovoga suda u 3 primjerka.</w:t>
      </w:r>
    </w:p>
    <w:p w:rsidRDefault="00EA0394" w:rsidP="00EA0394" w:rsidR="00EA0394">
      <w:pPr>
        <w:ind w:firstLine="708"/>
      </w:pPr>
      <w:r>
        <w:t xml:space="preserve">      </w:t>
      </w: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r>
        <w:t xml:space="preserve">  </w:t>
      </w: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p>
    <w:p w:rsidRDefault="00EA0394" w:rsidP="00EA0394" w:rsidR="00EA0394">
      <w:pPr>
        <w:ind w:firstLine="708"/>
      </w:pPr>
      <w:r>
        <w:t>DNA</w:t>
      </w:r>
    </w:p>
    <w:p w:rsidRDefault="009255D9" w:rsidP="0010377C" w:rsidR="00EA0394">
      <w:pPr>
        <w:numPr>
          <w:ilvl w:val="0"/>
          <w:numId w:val="1"/>
        </w:numPr>
      </w:pPr>
      <w:r>
        <w:t>e</w:t>
      </w:r>
      <w:r w:rsidR="0010377C">
        <w:t>-O</w:t>
      </w:r>
      <w:r w:rsidR="00EA0394">
        <w:t>glasna ploča</w:t>
      </w:r>
    </w:p>
    <w:p w:rsidRDefault="00EA0394" w:rsidP="00EA0394" w:rsidR="00EA0394">
      <w:pPr>
        <w:numPr>
          <w:ilvl w:val="0"/>
          <w:numId w:val="1"/>
        </w:numPr>
      </w:pPr>
      <w:r>
        <w:t>kal.15 dana</w:t>
      </w:r>
    </w:p>
    <w:p w:rsidRDefault="00EA0394" w:rsidP="00EA0394" w:rsidR="00EA0394"/>
    <w:p w:rsidRDefault="003E1409" w:rsidR="003E1409"/>
    <w:sectPr w:rsidR="003E140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C69" w:rsidP="002C4030" w:rsidR="00EB4C69">
      <w:r>
        <w:separator/>
      </w:r>
    </w:p>
  </w:endnote>
  <w:endnote w:id="0" w:type="continuationSeparator">
    <w:p w:rsidRDefault="00EB4C69" w:rsidP="002C4030" w:rsidR="00EB4C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213402"/>
      <w:docPartObj>
        <w:docPartGallery w:val="Page Numbers (Bottom of Page)"/>
        <w:docPartUnique/>
      </w:docPartObj>
    </w:sdtPr>
    <w:sdtEndPr/>
    <w:sdtContent>
      <w:p w:rsidRDefault="002C4030" w:rsidR="002C4030">
        <w:pPr>
          <w:pStyle w:val="Podnoje"/>
          <w:jc w:val="center"/>
        </w:pPr>
        <w:r>
          <w:fldChar w:fldCharType="begin"/>
        </w:r>
        <w:r>
          <w:instrText>PAGE   \* MERGEFORMAT</w:instrText>
        </w:r>
        <w:r>
          <w:fldChar w:fldCharType="separate"/>
        </w:r>
        <w:r w:rsidR="00D02E43">
          <w:rPr>
            <w:noProof/>
          </w:rPr>
          <w:t>3</w:t>
        </w:r>
        <w:r>
          <w:fldChar w:fldCharType="end"/>
        </w:r>
      </w:p>
    </w:sdtContent>
  </w:sdt>
  <w:p w:rsidRDefault="002C4030" w:rsidR="002C403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C69" w:rsidP="002C4030" w:rsidR="00EB4C69">
      <w:r>
        <w:separator/>
      </w:r>
    </w:p>
  </w:footnote>
  <w:footnote w:id="0" w:type="continuationSeparator">
    <w:p w:rsidRDefault="00EB4C69" w:rsidP="002C4030" w:rsidR="00EB4C6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A2260D"/>
    <w:multiLevelType w:val="hybridMultilevel"/>
    <w:tmpl w:val="ED461EF0"/>
    <w:lvl w:tplc="37BC730C"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0394"/>
    <w:rsid w:val="0008791C"/>
    <w:rsid w:val="0010377C"/>
    <w:rsid w:val="00170CC2"/>
    <w:rsid w:val="002005A6"/>
    <w:rsid w:val="002C4030"/>
    <w:rsid w:val="003E1409"/>
    <w:rsid w:val="006068BB"/>
    <w:rsid w:val="006C5A18"/>
    <w:rsid w:val="007035F1"/>
    <w:rsid w:val="008239E4"/>
    <w:rsid w:val="009255D9"/>
    <w:rsid w:val="00AF2667"/>
    <w:rsid w:val="00B542DD"/>
    <w:rsid w:val="00D02E43"/>
    <w:rsid w:val="00D10204"/>
    <w:rsid w:val="00EA0394"/>
    <w:rsid w:val="00EB4C69"/>
    <w:rsid w:val="00EC6980"/>
    <w:rsid w:val="00FC0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039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542D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42D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C4030"/>
    <w:pPr>
      <w:tabs>
        <w:tab w:pos="4536" w:val="center"/>
        <w:tab w:pos="9072" w:val="right"/>
      </w:tabs>
    </w:pPr>
  </w:style>
  <w:style w:customStyle="true" w:styleId="ZaglavljeChar" w:type="character">
    <w:name w:val="Zaglavlje Char"/>
    <w:basedOn w:val="Zadanifontodlomka"/>
    <w:link w:val="Zaglavlje"/>
    <w:uiPriority w:val="99"/>
    <w:rsid w:val="002C403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4030"/>
    <w:pPr>
      <w:tabs>
        <w:tab w:pos="4536" w:val="center"/>
        <w:tab w:pos="9072" w:val="right"/>
      </w:tabs>
    </w:pPr>
  </w:style>
  <w:style w:customStyle="true" w:styleId="PodnojeChar" w:type="character">
    <w:name w:val="Podnožje Char"/>
    <w:basedOn w:val="Zadanifontodlomka"/>
    <w:link w:val="Podnoje"/>
    <w:uiPriority w:val="99"/>
    <w:rsid w:val="002C403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068BB"/>
    <w:rPr>
      <w:color w:val="808080"/>
      <w:bdr w:space="0" w:sz="0" w:color="auto" w:val="none"/>
      <w:shd w:fill="auto" w:color="auto" w:val="clear"/>
    </w:rPr>
  </w:style>
  <w:style w:customStyle="true" w:styleId="eSPISCCParagraphDefaultFont" w:type="character">
    <w:name w:val="eSPIS_CC_Paragraph Default Font"/>
    <w:basedOn w:val="Zadanifontodlomka"/>
    <w:rsid w:val="006068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68BB"/>
    <w:rPr>
      <w:bdr w:space="0" w:sz="0" w:color="auto" w:val="none"/>
      <w:shd w:fill="FFFFCC" w:color="auto" w:val="clear"/>
      <w:lang w:val="hr-HR"/>
    </w:rPr>
  </w:style>
  <w:style w:customStyle="true" w:styleId="PozadinaSvijetloCrvena" w:type="character">
    <w:name w:val="Pozadina_SvijetloCrvena"/>
    <w:basedOn w:val="eSPISCCParagraphDefaultFont"/>
    <w:rsid w:val="006068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68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039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542DD"/>
    <w:rPr>
      <w:rFonts w:ascii="Tahoma" w:cs="Tahoma" w:hAnsi="Tahoma"/>
      <w:sz w:val="16"/>
      <w:szCs w:val="16"/>
    </w:rPr>
  </w:style>
  <w:style w:customStyle="1" w:styleId="TekstbaloniaChar" w:type="character">
    <w:name w:val="Tekst balončića Char"/>
    <w:basedOn w:val="Zadanifontodlomka"/>
    <w:link w:val="Tekstbalonia"/>
    <w:uiPriority w:val="99"/>
    <w:semiHidden/>
    <w:rsid w:val="00B542D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C4030"/>
    <w:pPr>
      <w:tabs>
        <w:tab w:pos="4536" w:val="center"/>
        <w:tab w:pos="9072" w:val="right"/>
      </w:tabs>
    </w:pPr>
  </w:style>
  <w:style w:customStyle="1" w:styleId="ZaglavljeChar" w:type="character">
    <w:name w:val="Zaglavlje Char"/>
    <w:basedOn w:val="Zadanifontodlomka"/>
    <w:link w:val="Zaglavlje"/>
    <w:uiPriority w:val="99"/>
    <w:rsid w:val="002C403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4030"/>
    <w:pPr>
      <w:tabs>
        <w:tab w:pos="4536" w:val="center"/>
        <w:tab w:pos="9072" w:val="right"/>
      </w:tabs>
    </w:pPr>
  </w:style>
  <w:style w:customStyle="1" w:styleId="PodnojeChar" w:type="character">
    <w:name w:val="Podnožje Char"/>
    <w:basedOn w:val="Zadanifontodlomka"/>
    <w:link w:val="Podnoje"/>
    <w:uiPriority w:val="99"/>
    <w:rsid w:val="002C403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068BB"/>
    <w:rPr>
      <w:color w:val="808080"/>
      <w:bdr w:color="auto" w:space="0" w:sz="0" w:val="none"/>
      <w:shd w:color="auto" w:fill="auto" w:val="clear"/>
    </w:rPr>
  </w:style>
  <w:style w:customStyle="1" w:styleId="eSPISCCParagraphDefaultFont" w:type="character">
    <w:name w:val="eSPIS_CC_Paragraph Default Font"/>
    <w:basedOn w:val="Zadanifontodlomka"/>
    <w:rsid w:val="006068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68BB"/>
    <w:rPr>
      <w:bdr w:color="auto" w:space="0" w:sz="0" w:val="none"/>
      <w:shd w:color="auto" w:fill="FFFFCC" w:val="clear"/>
      <w:lang w:val="hr-HR"/>
    </w:rPr>
  </w:style>
  <w:style w:customStyle="1" w:styleId="PozadinaSvijetloCrvena" w:type="character">
    <w:name w:val="Pozadina_SvijetloCrvena"/>
    <w:basedOn w:val="eSPISCCParagraphDefaultFont"/>
    <w:rsid w:val="006068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68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85241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St-329/2017-10</izvorni_sadrzaj>
    <derivirana_varijabla naziv="DomainObject.Oznaka_1">St-329/2017-10</derivirana_varijabla>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19349.62</izvorni_sadrzaj>
    <derivirana_varijabla naziv="DomainObject.Predmet.InicijalnaVrijednost_1">19349.62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St-329/2017</izvorni_sadrzaj>
    <derivirana_varijabla naziv="DomainObject.Predmet.OznakaBroj_1">St-329/2017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ANA-KARLO društvo s ograničenom odgovornošću za proizvodnju, trgovinu i usluge</izvorni_sadrzaj>
    <derivirana_varijabla naziv="DomainObject.Predmet.ProtustrankaFormated_1">  ANA-KARLO društvo s ograničenom odgovornošću za proizvodnju, trgovinu i usluge</derivirana_varijabla>
  </DomainObject.Predmet.ProtustrankaFormated>
  <DomainObject.Predmet.ProtustrankaFormatedOIB>
    <izvorni_sadrzaj>  ANA-KARLO društvo s ograničenom odgovornošću za proizvodnju, trgovinu i usluge, OIB 41237015386</izvorni_sadrzaj>
    <derivirana_varijabla naziv="DomainObject.Predmet.ProtustrankaFormatedOIB_1">  ANA-KARLO društvo s ograničenom odgovornošću za proizvodnju, trgovinu i usluge, OIB 41237015386</derivirana_varijabla>
  </DomainObject.Predmet.ProtustrankaFormatedOIB>
  <DomainObject.Predmet.ProtustrankaFormatedWithAdress>
    <izvorni_sadrzaj> ANA-KARLO društvo s ograničenom odgovornošću za proizvodnju, trgovinu i usluge, Nepoznato 91, 35435 Novi Varoš</izvorni_sadrzaj>
    <derivirana_varijabla naziv="DomainObject.Predmet.ProtustrankaFormatedWithAdress_1"> ANA-KARLO društvo s ograničenom odgovornošću za proizvodnju, trgovinu i usluge, Nepoznato 91, 35435 Novi Varoš</derivirana_varijabla>
  </DomainObject.Predmet.ProtustrankaFormatedWithAdress>
  <DomainObject.Predmet.ProtustrankaFormatedWithAdressOIB>
    <izvorni_sadrzaj> ANA-KARLO društvo s ograničenom odgovornošću za proizvodnju, trgovinu i usluge, OIB 41237015386, Nepoznato 91, 35435 Novi Varoš</izvorni_sadrzaj>
    <derivirana_varijabla naziv="DomainObject.Predmet.ProtustrankaFormatedWithAdressOIB_1"> ANA-KARLO društvo s ograničenom odgovornošću za proizvodnju, trgovinu i usluge, OIB 41237015386, Nepoznato 91, 35435 Novi Varoš</derivirana_varijabla>
  </DomainObject.Predmet.ProtustrankaFormatedWithAdressOIB>
  <DomainObject.Predmet.ProtustrankaWithAdress>
    <izvorni_sadrzaj>ANA-KARLO društvo s ograničenom odgovornošću za proizvodnju, trgovinu i usluge Nepoznato 91, 35435 Novi Varoš</izvorni_sadrzaj>
    <derivirana_varijabla naziv="DomainObject.Predmet.ProtustrankaWithAdress_1">ANA-KARLO društvo s ograničenom odgovornošću za proizvodnju, trgovinu i usluge Nepoznato 91, 35435 Novi Varoš</derivirana_varijabla>
  </DomainObject.Predmet.ProtustrankaWithAdress>
  <DomainObject.Predmet.ProtustrankaWithAdressOIB>
    <izvorni_sadrzaj>ANA-KARLO društvo s ograničenom odgovornošću za proizvodnju, trgovinu i usluge, OIB 41237015386, Nepoznato 91, 35435 Novi Varoš</izvorni_sadrzaj>
    <derivirana_varijabla naziv="DomainObject.Predmet.ProtustrankaWithAdressOIB_1">ANA-KARLO društvo s ograničenom odgovornošću za proizvodnju, trgovinu i usluge, OIB 41237015386, Nepoznato 91, 35435 Novi Varoš</derivirana_varijabla>
  </DomainObject.Predmet.ProtustrankaWithAdressOIB>
  <DomainObject.Predmet.ProtustrankaNazivFormated>
    <izvorni_sadrzaj>ANA-KARLO društvo s ograničenom odgovornošću za proizvodnju, trgovinu i usluge</izvorni_sadrzaj>
    <derivirana_varijabla naziv="DomainObject.Predmet.ProtustrankaNazivFormated_1">ANA-KARLO društvo s ograničenom odgovornošću za proizvodnju, trgovinu i usluge</derivirana_varijabla>
  </DomainObject.Predmet.ProtustrankaNazivFormated>
  <DomainObject.Predmet.ProtustrankaNazivFormatedOIB>
    <izvorni_sadrzaj>ANA-KARLO društvo s ograničenom odgovornošću za proizvodnju, trgovinu i usluge, OIB 41237015386</izvorni_sadrzaj>
    <derivirana_varijabla naziv="DomainObject.Predmet.ProtustrankaNazivFormatedOIB_1">ANA-KARLO društvo s ograničenom odgovornošću za proizvodnju, trgovinu i usluge, OIB 41237015386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ANA-KARLO društvo s ograničenom odgovornošću za proizvodnju, trgovinu i usluge</item>
    </izvorni_sadrzaj>
    <derivirana_varijabla naziv="DomainObject.Predmet.ProtuStrankaListFormated_1">
      <item>ANA-KARLO društvo s ograničenom odgovornošću za proizvodnju, trgovinu i usluge</item>
    </derivirana_varijabla>
  </DomainObject.Predmet.ProtuStrankaListFormated>
  <DomainObject.Predmet.ProtuStrankaListFormatedOIB>
    <izvorni_sadrzaj>
      <item>ANA-KARLO društvo s ograničenom odgovornošću za proizvodnju, trgovinu i usluge, OIB 41237015386</item>
    </izvorni_sadrzaj>
    <derivirana_varijabla naziv="DomainObject.Predmet.ProtuStrankaListFormatedOIB_1">
      <item>ANA-KARLO društvo s ograničenom odgovornošću za proizvodnju, trgovinu i usluge, OIB 41237015386</item>
    </derivirana_varijabla>
  </DomainObject.Predmet.ProtuStrankaListFormatedOIB>
  <DomainObject.Predmet.ProtuStrankaListFormatedWithAdress>
    <izvorni_sadrzaj>
      <item>ANA-KARLO društvo s ograničenom odgovornošću za proizvodnju, trgovinu i usluge, Nepoznato 91, 35435 Novi Varoš</item>
    </izvorni_sadrzaj>
    <derivirana_varijabla naziv="DomainObject.Predmet.ProtuStrankaListFormatedWithAdress_1">
      <item>ANA-KARLO društvo s ograničenom odgovornošću za proizvodnju, trgovinu i usluge, Nepoznato 91, 35435 Novi Varoš</item>
    </derivirana_varijabla>
  </DomainObject.Predmet.ProtuStrankaListFormatedWithAdress>
  <DomainObject.Predmet.ProtuStrankaListFormatedWithAdressOIB>
    <izvorni_sadrzaj>
      <item>ANA-KARLO društvo s ograničenom odgovornošću za proizvodnju, trgovinu i usluge, OIB 41237015386, Nepoznato 91, 35435 Novi Varoš</item>
    </izvorni_sadrzaj>
    <derivirana_varijabla naziv="DomainObject.Predmet.ProtuStrankaListFormatedWithAdressOIB_1">
      <item>ANA-KARLO društvo s ograničenom odgovornošću za proizvodnju, trgovinu i usluge, OIB 41237015386, Nepoznato 91, 35435 Novi Varoš</item>
    </derivirana_varijabla>
  </DomainObject.Predmet.ProtuStrankaListFormatedWithAdressOIB>
  <DomainObject.Predmet.ProtuStrankaListNazivFormated>
    <izvorni_sadrzaj>
      <item>ANA-KARLO društvo s ograničenom odgovornošću za proizvodnju, trgovinu i usluge</item>
    </izvorni_sadrzaj>
    <derivirana_varijabla naziv="DomainObject.Predmet.ProtuStrankaListNazivFormated_1">
      <item>ANA-KARLO društvo s ograničenom odgovornošću za proizvodnju, trgovinu i usluge</item>
    </derivirana_varijabla>
  </DomainObject.Predmet.ProtuStrankaListNazivFormated>
  <DomainObject.Predmet.ProtuStrankaListNazivFormatedOIB>
    <izvorni_sadrzaj>
      <item>ANA-KARLO društvo s ograničenom odgovornošću za proizvodnju, trgovinu i usluge, OIB 41237015386</item>
    </izvorni_sadrzaj>
    <derivirana_varijabla naziv="DomainObject.Predmet.ProtuStrankaListNazivFormatedOIB_1">
      <item>ANA-KARLO društvo s ograničenom odgovornošću za proizvodnju, trgovinu i usluge, OIB 41237015386</item>
    </derivirana_varijabla>
  </DomainObject.Predmet.ProtuStrankaListNazivFormatedOIB>
  <DomainObject.Predmet.OstaliListFormated>
    <izvorni_sadrzaj>
      <item>Josip Bedlek</item>
    </izvorni_sadrzaj>
    <derivirana_varijabla naziv="DomainObject.Predmet.OstaliListFormated_1">
      <item>Josip Bedlek</item>
    </derivirana_varijabla>
  </DomainObject.Predmet.OstaliListFormated>
  <DomainObject.Predmet.OstaliListFormatedOIB>
    <izvorni_sadrzaj>
      <item>Josip Bedlek</item>
    </izvorni_sadrzaj>
    <derivirana_varijabla naziv="DomainObject.Predmet.OstaliListFormatedOIB_1">
      <item>Josip Bedlek</item>
    </derivirana_varijabla>
  </DomainObject.Predmet.OstaliListFormatedOIB>
  <DomainObject.Predmet.OstaliListFormatedWithAdress>
    <izvorni_sadrzaj>
      <item>Josip Bedlek</item>
    </izvorni_sadrzaj>
    <derivirana_varijabla naziv="DomainObject.Predmet.OstaliListFormatedWithAdress_1">
      <item>Josip Bedlek</item>
    </derivirana_varijabla>
  </DomainObject.Predmet.OstaliListFormatedWithAdress>
  <DomainObject.Predmet.OstaliListFormatedWithAdressOIB>
    <izvorni_sadrzaj>
      <item>Josip Bedlek</item>
    </izvorni_sadrzaj>
    <derivirana_varijabla naziv="DomainObject.Predmet.OstaliListFormatedWithAdressOIB_1">
      <item>Josip Bedlek</item>
    </derivirana_varijabla>
  </DomainObject.Predmet.OstaliListFormatedWithAdressOIB>
  <DomainObject.Predmet.OstaliListNazivFormated>
    <izvorni_sadrzaj>
      <item>Josip Bedlek</item>
    </izvorni_sadrzaj>
    <derivirana_varijabla naziv="DomainObject.Predmet.OstaliListNazivFormated_1">
      <item>Josip Bedlek</item>
    </derivirana_varijabla>
  </DomainObject.Predmet.OstaliListNazivFormated>
  <DomainObject.Predmet.OstaliListNazivFormatedOIB>
    <izvorni_sadrzaj>
      <item>Josip Bedlek</item>
    </izvorni_sadrzaj>
    <derivirana_varijabla naziv="DomainObject.Predmet.OstaliListNazivFormatedOIB_1">
      <item>Josip Bedlek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St-329/2017-10</izvorni_sadrzaj>
    <derivirana_varijabla naziv="DomainObject.PoslovniBrojDokumenta_1">St-329/2017-10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ANA-KARLO društvo s ograničenom odgovornošću za proizvodnju, trgovinu i usluge</izvorni_sadrzaj>
    <derivirana_varijabla naziv="DomainObject.Predmet.ProtustrankaIDrugi_1">ANA-KARLO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ANA-KARLO društvo s ograničenom odgovornošću za proizvodnju, trgovinu i usluge, OIB 41237015386, Nepoznato 91, 35435 Novi Varoš</izvorni_sadrzaj>
    <derivirana_varijabla naziv="DomainObject.Predmet.ProtustrankaIDrugiAdressOIB_1">ANA-KARLO društvo s ograničenom odgovornošću za proizvodnju, trgovinu i usluge, OIB 41237015386, Nepoznato 91, 35435 Novi Varoš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ANA-KARLO društvo s ograničenom odgovornošću za proizvodnju, trgovinu i usluge</item>
      <item>Josip Bedlek</item>
    </izvorni_sadrzaj>
    <derivirana_varijabla naziv="DomainObject.Predmet.SudioniciListNaziv_1">
      <item>Financijska agencija</item>
      <item>ANA-KARLO društvo s ograničenom odgovornošću za proizvodnju, trgovinu i usluge</item>
      <item>Josip Bedlek</item>
    </derivirana_varijabla>
  </DomainObject.Predmet.SudioniciListNaziv>
  <DomainObject.Predmet.SudioniciListAdressOIB>
    <izvorni_sadrzaj>
      <item>Financijska agencija, OIB 85821130368, Ulica grada Vukovara 70,10000 Zagreb</item>
      <item>ANA-KARLO društvo s ograničenom odgovornošću za proizvodnju, trgovinu i usluge, OIB 41237015386, Nepoznato 91,35435 Novi Varoš</item>
      <item>Josip Bedlek</item>
    </izvorni_sadrzaj>
    <derivirana_varijabla naziv="DomainObject.Predmet.SudioniciListAdressOIB_1">
      <item>Financijska agencija, OIB 85821130368, Ulica grada Vukovara 70,10000 Zagreb</item>
      <item>ANA-KARLO društvo s ograničenom odgovornošću za proizvodnju, trgovinu i usluge, OIB 41237015386, Nepoznato 91,35435 Novi Varoš</item>
      <item>Josip Bedlek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41237015386</item>
      <item>, OIB null</item>
    </izvorni_sadrzaj>
    <derivirana_varijabla naziv="DomainObject.Predmet.SudioniciListNazivOIB_1">
      <item>, OIB 85821130368</item>
      <item>, OIB 41237015386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613</properties:Words>
  <properties:Characters>3046</properties:Characters>
  <properties:Lines>101</properties:Lines>
  <properties:Paragraphs>29</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2017-09-15T07:45:00Z</dcterms:created>
  <dc:creator>wsadmin</dc:creator>
  <cp:lastModifiedBy>wsadmin</cp:lastModifiedBy>
  <cp:lastPrinted>2017-09-15T11:33:00Z</cp:lastPrinted>
  <dcterms:modified xmlns:xsi="http://www.w3.org/2001/XMLSchema-instance" xsi:type="dcterms:W3CDTF">2017-09-15T11:50:00Z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St-329/2017-10 / Odluka - Rješenje</vt:lpwstr>
  </prop:property>
  <prop:property name="CC_coloring" pid="4" fmtid="{D5CDD505-2E9C-101B-9397-08002B2CF9AE}">
    <vt:bool>false</vt:bool>
  </prop:property>
  <prop:property name="BrojStranica" pid="5" fmtid="{D5CDD505-2E9C-101B-9397-08002B2CF9AE}">
    <vt:i4>3</vt:i4>
  </prop:property>
</prop:Properties>
</file>