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454b" w14:paraId="c7d454b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A37D46">
        <w:t>DELTA 2B</w:t>
      </w:r>
      <w:r w:rsidR="000D09C7">
        <w:t xml:space="preserve"> d.o.o. </w:t>
      </w:r>
      <w:r w:rsidR="00B57612">
        <w:t>Rabac, Obala Maršala Tita 2B</w:t>
      </w:r>
      <w:r w:rsidR="00DD6702">
        <w:t>,</w:t>
      </w:r>
      <w:r w:rsidR="007D7A8F">
        <w:t xml:space="preserve"> OIB: </w:t>
      </w:r>
      <w:r w:rsidR="00B57612" w:rsidRPr="00B57612">
        <w:t>52499101824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E0467">
        <w:t xml:space="preserve">IDEX d.o.o. Buje, Plovanija, Portoroška 1 A, OIB: </w:t>
      </w:r>
      <w:r w:rsidR="001E0467" w:rsidRPr="00F74742">
        <w:t>67656696912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A2868">
        <w:rPr>
          <w:b/>
          <w:lang w:val="pl-PL"/>
        </w:rPr>
        <w:t>4</w:t>
      </w:r>
      <w:r w:rsidR="00B17BB5">
        <w:rPr>
          <w:b/>
          <w:lang w:val="pl-PL"/>
        </w:rPr>
        <w:t xml:space="preserve">. </w:t>
      </w:r>
      <w:r w:rsidR="00CA2868">
        <w:rPr>
          <w:b/>
          <w:lang w:val="pl-PL"/>
        </w:rPr>
        <w:t>lipnja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1E0467">
        <w:rPr>
          <w:b/>
          <w:lang w:val="pl-PL"/>
        </w:rPr>
        <w:t>9:</w:t>
      </w:r>
      <w:r w:rsidR="00B57612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</w:p>
    <w:p w:rsidRDefault="00FB0B18" w:rsidP="005E3EB7" w:rsidR="00CA2868">
      <w:pPr>
        <w:jc w:val="both"/>
      </w:pPr>
      <w:r>
        <w:tab/>
      </w:r>
      <w:r>
        <w:tab/>
        <w:t xml:space="preserve">- dužnik </w:t>
      </w:r>
      <w:r w:rsidR="00B57612">
        <w:t xml:space="preserve">DELTA 2B d.o.o. Rabac,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183B55">
        <w:rPr>
          <w:lang w:val="sv-SE"/>
        </w:rPr>
        <w:t xml:space="preserve">Marcello Bevignani, Rabac, Obala Maršala Tita </w:t>
      </w:r>
      <w:r w:rsidR="00183B55">
        <w:rPr>
          <w:lang w:val="sv-SE"/>
        </w:rPr>
        <w:tab/>
      </w:r>
      <w:r w:rsidR="00183B55">
        <w:rPr>
          <w:lang w:val="sv-SE"/>
        </w:rPr>
        <w:tab/>
        <w:t>2/b, OIB: 33700617732.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183B55">
        <w:rPr>
          <w:lang w:val="sv-SE"/>
        </w:rPr>
        <w:t>Marcello Bevignani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183B55">
        <w:rPr>
          <w:lang w:val="sv-SE"/>
        </w:rPr>
        <w:t>Marcellu Bevignaniu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12FD9">
        <w:t>4</w:t>
      </w:r>
      <w:r w:rsidR="003E00AF">
        <w:t xml:space="preserve">. </w:t>
      </w:r>
      <w:r w:rsidR="00812FD9">
        <w:t>svibnja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0B47A8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B57612">
        <w:t xml:space="preserve">DELTA 2B d.o.o. Rabac, Obala Maršala Tita 2B,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183B55">
        <w:rPr>
          <w:lang w:val="sv-SE"/>
        </w:rPr>
        <w:t xml:space="preserve">Marcello Bevignani, Rabac, Obala M. Tita </w:t>
      </w:r>
      <w:r w:rsidR="000E0BE8">
        <w:rPr>
          <w:lang w:val="sv-SE"/>
        </w:rPr>
        <w:tab/>
      </w:r>
      <w:r w:rsidR="00183B55">
        <w:rPr>
          <w:lang w:val="sv-SE"/>
        </w:rPr>
        <w:t>2/b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7A8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A37D46">
      <w:t>Posl. broj: 4 St-89/2018-4</w:t>
    </w:r>
  </w:p>
  <w:p w:rsidRDefault="000B47A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A37D46">
      <w:t>89/2018-4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906D0"/>
    <w:rsid w:val="000959EB"/>
    <w:rsid w:val="000A7AEE"/>
    <w:rsid w:val="000B47A8"/>
    <w:rsid w:val="000C3E82"/>
    <w:rsid w:val="000D09C7"/>
    <w:rsid w:val="000E0BE8"/>
    <w:rsid w:val="00105DB3"/>
    <w:rsid w:val="00107DA9"/>
    <w:rsid w:val="00121B0C"/>
    <w:rsid w:val="00134676"/>
    <w:rsid w:val="00163054"/>
    <w:rsid w:val="00183B55"/>
    <w:rsid w:val="001B237E"/>
    <w:rsid w:val="001D3B56"/>
    <w:rsid w:val="001E0467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FBA"/>
    <w:rsid w:val="00333A6A"/>
    <w:rsid w:val="00374410"/>
    <w:rsid w:val="00395F29"/>
    <w:rsid w:val="003B3E0F"/>
    <w:rsid w:val="003B74B1"/>
    <w:rsid w:val="003C5058"/>
    <w:rsid w:val="003E00AF"/>
    <w:rsid w:val="00412B9B"/>
    <w:rsid w:val="00423F69"/>
    <w:rsid w:val="00446090"/>
    <w:rsid w:val="004621C6"/>
    <w:rsid w:val="00480C26"/>
    <w:rsid w:val="0051365F"/>
    <w:rsid w:val="00554328"/>
    <w:rsid w:val="0057648D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650C6"/>
    <w:rsid w:val="00877A4A"/>
    <w:rsid w:val="00894ED5"/>
    <w:rsid w:val="008E4F58"/>
    <w:rsid w:val="008F011A"/>
    <w:rsid w:val="009477AC"/>
    <w:rsid w:val="009533B5"/>
    <w:rsid w:val="00957A6F"/>
    <w:rsid w:val="00985388"/>
    <w:rsid w:val="00996153"/>
    <w:rsid w:val="009A76DB"/>
    <w:rsid w:val="00A0153D"/>
    <w:rsid w:val="00A37D46"/>
    <w:rsid w:val="00A560B4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57612"/>
    <w:rsid w:val="00B84F02"/>
    <w:rsid w:val="00C24797"/>
    <w:rsid w:val="00C34AB9"/>
    <w:rsid w:val="00C50881"/>
    <w:rsid w:val="00C658A3"/>
    <w:rsid w:val="00C71B5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74742"/>
    <w:rsid w:val="00FB0B18"/>
    <w:rsid w:val="00FC25F7"/>
    <w:rsid w:val="00FC45E6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7A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7A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7A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7A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7A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7A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7A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7A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2B d.o.o. RABAC zastupanog po punomoćniku Marcello Bevignani</izvorni_sadrzaj>
    <derivirana_varijabla naziv="DomainObject.Predmet.ProtustrankaFormated_1">  DELTA 2B d.o.o. RABAC zastupanog po punomoćniku Marcello Bevignani</derivirana_varijabla>
  </DomainObject.Predmet.ProtustrankaFormated>
  <DomainObject.Predmet.ProtustrankaFormatedOIB>
    <izvorni_sadrzaj>  DELTA 2B d.o.o. RABAC, OIB 52499101824 zastupanog po punomoćniku Marcello Bevignani</izvorni_sadrzaj>
    <derivirana_varijabla naziv="DomainObject.Predmet.ProtustrankaFormatedOIB_1">  DELTA 2B d.o.o. RABAC, OIB 52499101824 zastupanog po punomoćniku Marcello Bevignani</derivirana_varijabla>
  </DomainObject.Predmet.ProtustrankaFormatedOIB>
  <DomainObject.Predmet.ProtustrankaFormatedWithAdress>
    <izvorni_sadrzaj> DELTA 2B d.o.o. RABAC, Obala Maršala Tita 2B, 52221 Rabac zastupanog po punomoćniku Marcello Bevignani</izvorni_sadrzaj>
    <derivirana_varijabla naziv="DomainObject.Predmet.ProtustrankaFormatedWithAdress_1"> DELTA 2B d.o.o. RABAC, Obala Maršala Tita 2B, 52221 Rabac zastupanog po punomoćniku Marcello Bevignani</derivirana_varijabla>
  </DomainObject.Predmet.ProtustrankaFormatedWithAdress>
  <DomainObject.Predmet.ProtustrankaFormatedWithAdressOIB>
    <izvorni_sadrzaj> DELTA 2B d.o.o. RABAC, OIB 52499101824, Obala Maršala Tita 2B, 52221 Rabac zastupanog po punomoćniku Marcello Bevignani</izvorni_sadrzaj>
    <derivirana_varijabla naziv="DomainObject.Predmet.ProtustrankaFormatedWithAdressOIB_1"> DELTA 2B d.o.o. RABAC, OIB 52499101824, Obala Maršala Tita 2B, 52221 Rabac zastupanog po punomoćniku Marcello Bevignani</derivirana_varijabla>
  </DomainObject.Predmet.ProtustrankaFormatedWithAdressOIB>
  <DomainObject.Predmet.ProtustrankaWithAdress>
    <izvorni_sadrzaj>DELTA 2B d.o.o. RABAC Obala Maršala Tita 2B, 52221 Rabac</izvorni_sadrzaj>
    <derivirana_varijabla naziv="DomainObject.Predmet.ProtustrankaWithAdress_1">DELTA 2B d.o.o. RABAC Obala Maršala Tita 2B, 52221 Rabac</derivirana_varijabla>
  </DomainObject.Predmet.ProtustrankaWithAdress>
  <DomainObject.Predmet.ProtustrankaWithAdressOIB>
    <izvorni_sadrzaj>DELTA 2B d.o.o. RABAC, OIB 52499101824, Obala Maršala Tita 2B, 52221 Rabac</izvorni_sadrzaj>
    <derivirana_varijabla naziv="DomainObject.Predmet.ProtustrankaWithAdressOIB_1">DELTA 2B d.o.o. RABAC, OIB 52499101824, Obala Maršala Tita 2B, 52221 Rabac</derivirana_varijabla>
  </DomainObject.Predmet.ProtustrankaWithAdressOIB>
  <DomainObject.Predmet.ProtustrankaNazivFormated>
    <izvorni_sadrzaj>DELTA 2B d.o.o. RABAC</izvorni_sadrzaj>
    <derivirana_varijabla naziv="DomainObject.Predmet.ProtustrankaNazivFormated_1">DELTA 2B d.o.o. RABAC</derivirana_varijabla>
  </DomainObject.Predmet.ProtustrankaNazivFormated>
  <DomainObject.Predmet.ProtustrankaNazivFormatedOIB>
    <izvorni_sadrzaj>DELTA 2B d.o.o. RABAC, OIB 52499101824</izvorni_sadrzaj>
    <derivirana_varijabla naziv="DomainObject.Predmet.ProtustrankaNazivFormatedOIB_1">DELTA 2B d.o.o. RABAC, OIB 52499101824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423673.90</izvorni_sadrzaj>
    <derivirana_varijabla naziv="DomainObject.Predmet.TrenutnaVrijednost_1">423673.90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DELTA 2B d.o.o. RABAC zastupanog po punomoćniku Marcello Bevignani</item>
    </izvorni_sadrzaj>
    <derivirana_varijabla naziv="DomainObject.Predmet.ProtuStrankaListFormated_1">
      <item>DELTA 2B d.o.o. RABAC zastupanog po punomoćniku Marcello Bevignani</item>
    </derivirana_varijabla>
  </DomainObject.Predmet.ProtuStrankaListFormated>
  <DomainObject.Predmet.ProtuStrankaListFormatedOIB>
    <izvorni_sadrzaj>
      <item>DELTA 2B d.o.o. RABAC, OIB 52499101824 zastupanog po punomoćniku Marcello Bevignani</item>
    </izvorni_sadrzaj>
    <derivirana_varijabla naziv="DomainObject.Predmet.ProtuStrankaListFormatedOIB_1">
      <item>DELTA 2B d.o.o. RABAC, OIB 52499101824 zastupanog po punomoćniku Marcello Bevignani</item>
    </derivirana_varijabla>
  </DomainObject.Predmet.ProtuStrankaListFormatedOIB>
  <DomainObject.Predmet.ProtuStrankaListFormatedWithAdress>
    <izvorni_sadrzaj>
      <item>DELTA 2B d.o.o. RABAC, Obala Maršala Tita 2B, 52221 Rabac zastupanog po punomoćniku Marcello Bevignani</item>
    </izvorni_sadrzaj>
    <derivirana_varijabla naziv="DomainObject.Predmet.ProtuStrankaListFormatedWithAdress_1">
      <item>DELTA 2B d.o.o. RABAC, Obala Maršala Tita 2B, 52221 Rabac zastupanog po punomoćniku Marcello Bevignani</item>
    </derivirana_varijabla>
  </DomainObject.Predmet.ProtuStrankaListFormatedWithAdress>
  <DomainObject.Predmet.ProtuStrankaListFormatedWithAdressOIB>
    <izvorni_sadrzaj>
      <item>DELTA 2B d.o.o. RABAC, OIB 52499101824, Obala Maršala Tita 2B, 52221 Rabac zastupanog po punomoćniku Marcello Bevignani</item>
    </izvorni_sadrzaj>
    <derivirana_varijabla naziv="DomainObject.Predmet.ProtuStrankaListFormatedWithAdressOIB_1">
      <item>DELTA 2B d.o.o. RABAC, OIB 52499101824, Obala Maršala Tita 2B, 52221 Rabac zastupanog po punomoćniku Marcello Bevignani</item>
    </derivirana_varijabla>
  </DomainObject.Predmet.ProtuStrankaListFormatedWithAdressOIB>
  <DomainObject.Predmet.ProtuStrankaListNazivFormated>
    <izvorni_sadrzaj>
      <item>DELTA 2B d.o.o. RABAC</item>
    </izvorni_sadrzaj>
    <derivirana_varijabla naziv="DomainObject.Predmet.ProtuStrankaListNazivFormated_1">
      <item>DELTA 2B d.o.o. RABAC</item>
    </derivirana_varijabla>
  </DomainObject.Predmet.ProtuStrankaListNazivFormated>
  <DomainObject.Predmet.ProtuStrankaListNazivFormatedOIB>
    <izvorni_sadrzaj>
      <item>DELTA 2B d.o.o. RABAC, OIB 52499101824</item>
    </izvorni_sadrzaj>
    <derivirana_varijabla naziv="DomainObject.Predmet.ProtuStrankaListNazivFormatedOIB_1">
      <item>DELTA 2B d.o.o. RABAC, OIB 52499101824</item>
    </derivirana_varijabla>
  </DomainObject.Predmet.ProtuStrankaListNazivFormatedOIB>
  <DomainObject.Predmet.OstaliListFormated>
    <izvorni_sadrzaj>
      <item>Marcello Bevignani punomoćnik sudionika u postupku DELTA 2B d.o.o. RABAC</item>
    </izvorni_sadrzaj>
    <derivirana_varijabla naziv="DomainObject.Predmet.OstaliListFormated_1">
      <item>Marcello Bevignani punomoćnik sudionika u postupku DELTA 2B d.o.o. RABAC</item>
    </derivirana_varijabla>
  </DomainObject.Predmet.OstaliListFormated>
  <DomainObject.Predmet.OstaliListFormatedOIB>
    <izvorni_sadrzaj>
      <item>Marcello Bevignani, OIB 33700617732 punomoćnik sudionika u postupku DELTA 2B d.o.o. RABAC</item>
    </izvorni_sadrzaj>
    <derivirana_varijabla naziv="DomainObject.Predmet.OstaliListFormatedOIB_1">
      <item>Marcello Bevignani, OIB 33700617732 punomoćnik sudionika u postupku DELTA 2B d.o.o. RABAC</item>
    </derivirana_varijabla>
  </DomainObject.Predmet.OstaliListFormatedOIB>
  <DomainObject.Predmet.OstaliListFormatedWithAdress>
    <izvorni_sadrzaj>
      <item>Marcello Bevignani, Via Di Valiano 12, Pontassieve punomoćnik sudionika u postupku DELTA 2B d.o.o. RABAC</item>
    </izvorni_sadrzaj>
    <derivirana_varijabla naziv="DomainObject.Predmet.OstaliListFormatedWithAdress_1">
      <item>Marcello Bevignani, Via Di Valiano 12, Pontassieve punomoćnik sudionika u postupku DELTA 2B d.o.o. RABAC</item>
    </derivirana_varijabla>
  </DomainObject.Predmet.OstaliListFormatedWithAdress>
  <DomainObject.Predmet.OstaliListFormatedWithAdressOIB>
    <izvorni_sadrzaj>
      <item>Marcello Bevignani, OIB 33700617732, Via Di Valiano 12, Pontassieve punomoćnik sudionika u postupku DELTA 2B d.o.o. RABAC</item>
    </izvorni_sadrzaj>
    <derivirana_varijabla naziv="DomainObject.Predmet.OstaliListFormatedWithAdressOIB_1">
      <item>Marcello Bevignani, OIB 33700617732, Via Di Valiano 12, Pontassieve punomoćnik sudionika u postupku DELTA 2B d.o.o. RABAC</item>
    </derivirana_varijabla>
  </DomainObject.Predmet.OstaliListFormatedWithAdressOIB>
  <DomainObject.Predmet.OstaliListNazivFormated>
    <izvorni_sadrzaj>
      <item>Marcello Bevignani</item>
    </izvorni_sadrzaj>
    <derivirana_varijabla naziv="DomainObject.Predmet.OstaliListNazivFormated_1">
      <item>Marcello Bevignani</item>
    </derivirana_varijabla>
  </DomainObject.Predmet.OstaliListNazivFormated>
  <DomainObject.Predmet.OstaliListNazivFormatedOIB>
    <izvorni_sadrzaj>
      <item>Marcello Bevignani, OIB 33700617732</item>
    </izvorni_sadrzaj>
    <derivirana_varijabla naziv="DomainObject.Predmet.OstaliListNazivFormatedOIB_1">
      <item>Marcello Bevignani, OIB 33700617732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DELTA 2B d.o.o. RABAC</izvorni_sadrzaj>
    <derivirana_varijabla naziv="DomainObject.Predmet.ProtustrankaIDrugi_1">DELTA 2B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DELTA 2B d.o.o. RABAC, OIB 52499101824, Obala Maršala Tita 2B, 52221 Rabac</izvorni_sadrzaj>
    <derivirana_varijabla naziv="DomainObject.Predmet.ProtustrankaIDrugiAdressOIB_1">DELTA 2B d.o.o. RABAC, OIB 52499101824, Obala Maršala Tita 2B,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DELTA 2B d.o.o. RABAC</item>
      <item>Marcello Bevignani</item>
    </izvorni_sadrzaj>
    <derivirana_varijabla naziv="DomainObject.Predmet.SudioniciListNaziv_1">
      <item>FINANCIJSKA AGENCIJA, RC RIJEKA, PODRUŽNICA PULA, PULA</item>
      <item>DELTA 2B d.o.o. RABAC</item>
      <item>Marcello Bevignani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izvorni_sadrzaj>
    <derivirana_varijabla naziv="DomainObject.Predmet.SudioniciListAdressOIB_1">
      <item>FINANCIJSKA AGENCIJA, RC RIJEKA, PODRUŽNICA PULA, PULA, OIB 85821130368, F. Kurelca 8,51000 Rijeka</item>
      <item>DELTA 2B d.o.o. RABAC, OIB 52499101824, Obala Maršala Tita 2B,52221 Rabac</item>
      <item>Marcello Bevignani, OIB 33700617732, Via Di Valiano 12,Pontassieve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52499101824</item>
      <item>, OIB 33700617732</item>
    </izvorni_sadrzaj>
    <derivirana_varijabla naziv="DomainObject.Predmet.SudioniciListNazivOIB_1">
      <item>, OIB 85821130368</item>
      <item>, OIB 52499101824</item>
      <item>, OIB 33700617732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FBFEA-06A9-46F8-B8D1-4D685FF53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2957</properties:Characters>
  <properties:Lines>83</properties:Lines>
  <properties:Paragraphs>42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2018-05-04T06:24:00Z</dcterms:created>
  <dc:creator>Jasmina Matika</dc:creator>
  <cp:lastModifiedBy>Sanja Prodan</cp:lastModifiedBy>
  <cp:lastPrinted>2018-05-04T12:16:00Z</cp:lastPrinted>
  <dcterms:modified xmlns:xsi="http://www.w3.org/2001/XMLSchema-instance" xsi:type="dcterms:W3CDTF">2018-05-04T12:16:00Z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(st-89-2018-4-delta 2b 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