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4e62" w14:paraId="4a84e62" w:rsidRDefault="004377B4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>
        <w:t>1648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4377B4" w:rsidRPr="004377B4">
        <w:t>VAGRES društvo s ograničenom odgovornošću za trgovinu i građevinarstvo</w:t>
      </w:r>
      <w:r w:rsidR="004377B4">
        <w:t xml:space="preserve"> Našice Ivana Mažuranića 48, </w:t>
      </w:r>
      <w:r w:rsidR="004741CF">
        <w:t xml:space="preserve"> </w:t>
      </w:r>
      <w:r w:rsidR="005953D8">
        <w:t xml:space="preserve">MBS </w:t>
      </w:r>
      <w:r w:rsidR="004377B4" w:rsidRPr="004377B4">
        <w:t>030172678</w:t>
      </w:r>
      <w:r w:rsidR="005953D8">
        <w:t xml:space="preserve">, OIB </w:t>
      </w:r>
      <w:r w:rsidR="004377B4" w:rsidRPr="004377B4">
        <w:t>06023490654</w:t>
      </w:r>
      <w:r w:rsidR="0072710A">
        <w:t xml:space="preserve">, </w:t>
      </w:r>
      <w:r w:rsidR="003B4C28">
        <w:t xml:space="preserve">dana </w:t>
      </w:r>
      <w:r w:rsidR="004377B4">
        <w:t>05</w:t>
      </w:r>
      <w:r w:rsidR="00015125">
        <w:t xml:space="preserve">. </w:t>
      </w:r>
      <w:r w:rsidR="004377B4">
        <w:t>prosinca</w:t>
      </w:r>
      <w:r w:rsidR="00DD2365">
        <w:t xml:space="preserve"> 201</w:t>
      </w:r>
      <w:r w:rsidR="00935FE4">
        <w:t>7</w:t>
      </w:r>
      <w:r w:rsidR="00DD2365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 xml:space="preserve">zakonski zastupnik dužnika </w:t>
      </w:r>
      <w:r w:rsidR="004377B4">
        <w:t>Vlado Katavić, Londžica, Marinović Brdo 6, OIB: 63863645666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4377B4">
        <w:t>1648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4377B4" w:rsidRPr="004377B4">
        <w:t>VAGRES društvo s ograničenom odgovornošću za trgovinu i građevinarstvo</w:t>
      </w:r>
      <w:r w:rsidR="004377B4">
        <w:t xml:space="preserve"> Našice Ivana Mažuranića 48,  MBS </w:t>
      </w:r>
      <w:r w:rsidR="004377B4" w:rsidRPr="004377B4">
        <w:t>030172678</w:t>
      </w:r>
      <w:r w:rsidR="004377B4">
        <w:t xml:space="preserve">, OIB </w:t>
      </w:r>
      <w:r w:rsidR="004377B4" w:rsidRPr="004377B4">
        <w:t>06023490654</w:t>
      </w:r>
      <w:r w:rsidR="004377B4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4377B4">
        <w:t xml:space="preserve">Vlado Katavić, Londžica, Marinović Brdo 6, OIB: 63863645666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4377B4">
        <w:t xml:space="preserve">Vlado Katavić, Londžica, Marinović Brdo 6, OIB: 63863645666 </w:t>
      </w:r>
      <w:r w:rsidR="00E3287E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4377B4">
        <w:t xml:space="preserve">Vlado Katavić, Londžica, Marinović Brdo 6, OIB: 63863645666 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4377B4">
        <w:t>1648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4377B4">
        <w:t>Vlado Katavić, Londžica, Marinović Brdo 6, OIB: 63863645666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377B4">
        <w:t>05</w:t>
      </w:r>
      <w:r w:rsidR="005E5D90">
        <w:t xml:space="preserve"> </w:t>
      </w:r>
      <w:r w:rsidR="00A66093">
        <w:t xml:space="preserve">. </w:t>
      </w:r>
      <w:r w:rsidR="004377B4">
        <w:t>prosinca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377B4" w:rsidP="004377B4" w:rsidR="005953D8">
      <w:pPr>
        <w:numPr>
          <w:ilvl w:val="0"/>
          <w:numId w:val="6"/>
        </w:numPr>
        <w:jc w:val="both"/>
      </w:pPr>
      <w:r w:rsidRPr="004377B4">
        <w:t xml:space="preserve">Vlado Katavić, Londžica, Marinović Brdo 6, </w:t>
      </w:r>
      <w:r w:rsidR="00E3287E">
        <w:t xml:space="preserve"> </w:t>
      </w:r>
      <w:r w:rsidR="004741CF">
        <w:t xml:space="preserve"> </w:t>
      </w:r>
      <w:r w:rsidR="00E12DC9">
        <w:t xml:space="preserve"> </w:t>
      </w:r>
      <w:r w:rsidR="002B50CD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377B4">
        <w:t>5</w:t>
      </w:r>
      <w:r w:rsidR="00A66093">
        <w:t>/</w:t>
      </w:r>
      <w:r w:rsidR="00340024">
        <w:t>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0A3" w:rsidR="00BA00A3">
      <w:r>
        <w:separator/>
      </w:r>
    </w:p>
  </w:endnote>
  <w:endnote w:id="0" w:type="continuationSeparator">
    <w:p w:rsidRDefault="00BA00A3" w:rsidR="00BA0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0A3" w:rsidR="00BA00A3">
      <w:r>
        <w:separator/>
      </w:r>
    </w:p>
  </w:footnote>
  <w:footnote w:id="0" w:type="continuationSeparator">
    <w:p w:rsidRDefault="00BA00A3" w:rsidR="00BA0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4F7B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B50CD"/>
    <w:rsid w:val="002C6560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377B4"/>
    <w:rsid w:val="00444787"/>
    <w:rsid w:val="00451DD6"/>
    <w:rsid w:val="00461279"/>
    <w:rsid w:val="00470B34"/>
    <w:rsid w:val="004741CF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E4A1C"/>
    <w:rsid w:val="009E4B2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A00A3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4F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4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A4F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4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St-1648/2017</izvorni_sadrzaj>
    <derivirana_varijabla naziv="DomainObject.Predmet.OznakaBroj_1">St-1648/2017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VAGRES društvo s ograničenom odgovornošću za trgovinu i građevinarstvo</izvorni_sadrzaj>
    <derivirana_varijabla naziv="DomainObject.Predmet.ProtustrankaFormated_1">  VAGRES društvo s ograničenom odgovornošću za trgovinu i građevinarstvo</derivirana_varijabla>
  </DomainObject.Predmet.ProtustrankaFormated>
  <DomainObject.Predmet.ProtustrankaFormatedOIB>
    <izvorni_sadrzaj>  VAGRES društvo s ograničenom odgovornošću za trgovinu i građevinarstvo, OIB 06023490654</izvorni_sadrzaj>
    <derivirana_varijabla naziv="DomainObject.Predmet.ProtustrankaFormatedOIB_1">  VAGRES društvo s ograničenom odgovornošću za trgovinu i građevinarstvo, OIB 06023490654</derivirana_varijabla>
  </DomainObject.Predmet.ProtustrankaFormatedOIB>
  <DomainObject.Predmet.ProtustrankaFormatedWithAdress>
    <izvorni_sadrzaj> VAGRES društvo s ograničenom odgovornošću za trgovinu i građevinarstvo, Ivana Mažuranića 48, 31500 Našice</izvorni_sadrzaj>
    <derivirana_varijabla naziv="DomainObject.Predmet.ProtustrankaFormatedWithAdress_1"> VAGRES društvo s ograničenom odgovornošću za trgovinu i građevinarstvo, Ivana Mažuranića 48, 31500 Našice</derivirana_varijabla>
  </DomainObject.Predmet.ProtustrankaFormatedWithAdress>
  <DomainObject.Predmet.ProtustrankaFormatedWithAdressOIB>
    <izvorni_sadrzaj> VAGRES društvo s ograničenom odgovornošću za trgovinu i građevinarstvo, OIB 06023490654, Ivana Mažuranića 48, 31500 Našice</izvorni_sadrzaj>
    <derivirana_varijabla naziv="DomainObject.Predmet.ProtustrankaFormatedWithAdressOIB_1"> VAGRES društvo s ograničenom odgovornošću za trgovinu i građevinarstvo, OIB 06023490654, Ivana Mažuranića 48, 31500 Našice</derivirana_varijabla>
  </DomainObject.Predmet.ProtustrankaFormatedWithAdressOIB>
  <DomainObject.Predmet.ProtustrankaWithAdress>
    <izvorni_sadrzaj>VAGRES društvo s ograničenom odgovornošću za trgovinu i građevinarstvo Ivana Mažuranića 48, 31500 Našice</izvorni_sadrzaj>
    <derivirana_varijabla naziv="DomainObject.Predmet.ProtustrankaWithAdress_1">VAGRES društvo s ograničenom odgovornošću za trgovinu i građevinarstvo Ivana Mažuranića 48, 31500 Našice</derivirana_varijabla>
  </DomainObject.Predmet.ProtustrankaWithAdress>
  <DomainObject.Predmet.ProtustrankaWithAdressOIB>
    <izvorni_sadrzaj>VAGRES društvo s ograničenom odgovornošću za trgovinu i građevinarstvo, OIB 06023490654, Ivana Mažuranića 48, 31500 Našice</izvorni_sadrzaj>
    <derivirana_varijabla naziv="DomainObject.Predmet.ProtustrankaWithAdressOIB_1">VAGRES društvo s ograničenom odgovornošću za trgovinu i građevinarstvo, OIB 06023490654, Ivana Mažuranića 48, 31500 Našice</derivirana_varijabla>
  </DomainObject.Predmet.ProtustrankaWithAdressOIB>
  <DomainObject.Predmet.ProtustrankaNazivFormated>
    <izvorni_sadrzaj>VAGRES društvo s ograničenom odgovornošću za trgovinu i građevinarstvo</izvorni_sadrzaj>
    <derivirana_varijabla naziv="DomainObject.Predmet.ProtustrankaNazivFormated_1">VAGRES društvo s ograničenom odgovornošću za trgovinu i građevinarstvo</derivirana_varijabla>
  </DomainObject.Predmet.ProtustrankaNazivFormated>
  <DomainObject.Predmet.ProtustrankaNazivFormatedOIB>
    <izvorni_sadrzaj>VAGRES društvo s ograničenom odgovornošću za trgovinu i građevinarstvo, OIB 06023490654</izvorni_sadrzaj>
    <derivirana_varijabla naziv="DomainObject.Predmet.ProtustrankaNazivFormatedOIB_1">VAGRES društvo s ograničenom odgovornošću za trgovinu i građevinarstvo, OIB 06023490654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VAGRES društvo s ograničenom odgovornošću za trgovinu i građevinarstvo</item>
    </izvorni_sadrzaj>
    <derivirana_varijabla naziv="DomainObject.Predmet.ProtuStrankaListFormated_1">
      <item>VAGRES društvo s ograničenom odgovornošću za trgovinu i građevinarstvo</item>
    </derivirana_varijabla>
  </DomainObject.Predmet.ProtuStrankaListFormated>
  <DomainObject.Predmet.ProtuStrankaListFormatedOIB>
    <izvorni_sadrzaj>
      <item>VAGRES društvo s ograničenom odgovornošću za trgovinu i građevinarstvo, OIB 06023490654</item>
    </izvorni_sadrzaj>
    <derivirana_varijabla naziv="DomainObject.Predmet.ProtuStrankaListFormatedOIB_1">
      <item>VAGRES društvo s ograničenom odgovornošću za trgovinu i građevinarstvo, OIB 06023490654</item>
    </derivirana_varijabla>
  </DomainObject.Predmet.ProtuStrankaListFormatedOIB>
  <DomainObject.Predmet.ProtuStrankaListFormatedWithAdress>
    <izvorni_sadrzaj>
      <item>VAGRES društvo s ograničenom odgovornošću za trgovinu i građevinarstvo, Ivana Mažuranića 48, 31500 Našice</item>
    </izvorni_sadrzaj>
    <derivirana_varijabla naziv="DomainObject.Predmet.ProtuStrankaListFormatedWithAdress_1">
      <item>VAGRES društvo s ograničenom odgovornošću za trgovinu i građevinarstvo, Ivana Mažuranića 48, 31500 Našice</item>
    </derivirana_varijabla>
  </DomainObject.Predmet.ProtuStrankaListFormatedWithAdress>
  <DomainObject.Predmet.ProtuStrankaListFormatedWithAdressOIB>
    <izvorni_sadrzaj>
      <item>VAGRES društvo s ograničenom odgovornošću za trgovinu i građevinarstvo, OIB 06023490654, Ivana Mažuranića 48, 31500 Našice</item>
    </izvorni_sadrzaj>
    <derivirana_varijabla naziv="DomainObject.Predmet.ProtuStrankaListFormatedWithAdressOIB_1">
      <item>VAGRES društvo s ograničenom odgovornošću za trgovinu i građevinarstvo, OIB 06023490654, Ivana Mažuranića 48, 31500 Našice</item>
    </derivirana_varijabla>
  </DomainObject.Predmet.ProtuStrankaListFormatedWithAdressOIB>
  <DomainObject.Predmet.ProtuStrankaListNazivFormated>
    <izvorni_sadrzaj>
      <item>VAGRES društvo s ograničenom odgovornošću za trgovinu i građevinarstvo</item>
    </izvorni_sadrzaj>
    <derivirana_varijabla naziv="DomainObject.Predmet.ProtuStrankaListNazivFormated_1">
      <item>VAGRES društvo s ograničenom odgovornošću za trgovinu i građevinarstvo</item>
    </derivirana_varijabla>
  </DomainObject.Predmet.ProtuStrankaListNazivFormated>
  <DomainObject.Predmet.ProtuStrankaListNazivFormatedOIB>
    <izvorni_sadrzaj>
      <item>VAGRES društvo s ograničenom odgovornošću za trgovinu i građevinarstvo, OIB 06023490654</item>
    </izvorni_sadrzaj>
    <derivirana_varijabla naziv="DomainObject.Predmet.ProtuStrankaListNazivFormatedOIB_1">
      <item>VAGRES društvo s ograničenom odgovornošću za trgovinu i građevinarstvo, OIB 06023490654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VAGRES društvo s ograničenom odgovornošću za trgovinu i građevinarstvo</izvorni_sadrzaj>
    <derivirana_varijabla naziv="DomainObject.Predmet.ProtustrankaIDrugi_1">VAGRES društvo s ograničenom odgovornošću za trgovinu i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VAGRES društvo s ograničenom odgovornošću za trgovinu i građevinarstvo, OIB 06023490654, Ivana Mažuranića 48, 31500 Našice</izvorni_sadrzaj>
    <derivirana_varijabla naziv="DomainObject.Predmet.ProtustrankaIDrugiAdressOIB_1">VAGRES društvo s ograničenom odgovornošću za trgovinu i građevinarstvo, OIB 06023490654, Ivana Mažuranića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VAGRES društvo s ograničenom odgovornošću za trgovinu i građevinarstvo</item>
    </izvorni_sadrzaj>
    <derivirana_varijabla naziv="DomainObject.Predmet.SudioniciListNaziv_1">
      <item>FINA RC OSIJEK</item>
      <item>VAGRES društvo s ograničenom odgovornošću za trgovinu i građevinarstvo</item>
    </derivirana_varijabla>
  </DomainObject.Predmet.SudioniciListNaziv>
  <DomainObject.Predmet.SudioniciListAdressOIB>
    <izvorni_sadrzaj>
      <item>FINA RC OSIJEK, OIB 85821130368</item>
      <item>VAGRES društvo s ograničenom odgovornošću za trgovinu i građevinarstvo, OIB 06023490654, Ivana Mažuranića 48,31500 Našice</item>
    </izvorni_sadrzaj>
    <derivirana_varijabla naziv="DomainObject.Predmet.SudioniciListAdressOIB_1">
      <item>FINA RC OSIJEK, OIB 85821130368</item>
      <item>VAGRES društvo s ograničenom odgovornošću za trgovinu i građevinarstvo, OIB 06023490654, Ivana Mažuranića 48,31500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06023490654</item>
    </izvorni_sadrzaj>
    <derivirana_varijabla naziv="DomainObject.Predmet.SudioniciListNazivOIB_1">
      <item>, OIB 85821130368</item>
      <item>, OIB 06023490654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FF62B-1722-461C-A213-411FCFECA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2550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2017-12-05T10:03:00Z</dcterms:created>
  <dc:creator>hermanj</dc:creator>
  <cp:lastModifiedBy>Snježana Markotić Jurić</cp:lastModifiedBy>
  <cp:lastPrinted>2017-12-05T10:03:00Z</cp:lastPrinted>
  <dcterms:modified xmlns:xsi="http://www.w3.org/2001/XMLSchema-instance" xsi:type="dcterms:W3CDTF">2017-12-05T10:05:00Z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