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4354" w14:paraId="e8d4354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FE417C">
        <w:rPr>
          <w:rFonts w:cs="Times New Roman" w:eastAsia="Times New Roman"/>
          <w:szCs w:val="20"/>
          <w:lang w:eastAsia="hr-HR"/>
        </w:rPr>
        <w:t>577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8A6AC7">
        <w:rPr>
          <w:rFonts w:cs="Times New Roman" w:eastAsia="Times New Roman"/>
          <w:szCs w:val="24"/>
          <w:lang w:eastAsia="hr-HR"/>
        </w:rPr>
        <w:t xml:space="preserve">OPTIMA FERUM d.o.o., Zagreb, </w:t>
      </w:r>
      <w:proofErr w:type="spellStart"/>
      <w:r w:rsidR="008A6AC7">
        <w:rPr>
          <w:rFonts w:cs="Times New Roman" w:eastAsia="Times New Roman"/>
          <w:szCs w:val="24"/>
          <w:lang w:eastAsia="hr-HR"/>
        </w:rPr>
        <w:t>Stražnjički</w:t>
      </w:r>
      <w:proofErr w:type="spellEnd"/>
      <w:r w:rsidR="008A6AC7">
        <w:rPr>
          <w:rFonts w:cs="Times New Roman" w:eastAsia="Times New Roman"/>
          <w:szCs w:val="24"/>
          <w:lang w:eastAsia="hr-HR"/>
        </w:rPr>
        <w:t xml:space="preserve"> put 1. odvojak 7,</w:t>
      </w:r>
      <w:r w:rsidR="00554E3B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643EE2">
        <w:rPr>
          <w:rFonts w:cs="Times New Roman" w:eastAsia="Times New Roman"/>
          <w:szCs w:val="24"/>
          <w:lang w:eastAsia="hr-HR"/>
        </w:rPr>
        <w:t>080</w:t>
      </w:r>
      <w:r w:rsidR="009A66C6">
        <w:rPr>
          <w:rFonts w:cs="Times New Roman" w:eastAsia="Times New Roman"/>
          <w:szCs w:val="24"/>
          <w:lang w:eastAsia="hr-HR"/>
        </w:rPr>
        <w:t>8</w:t>
      </w:r>
      <w:r w:rsidR="008A6AC7">
        <w:rPr>
          <w:rFonts w:cs="Times New Roman" w:eastAsia="Times New Roman"/>
          <w:szCs w:val="24"/>
          <w:lang w:eastAsia="hr-HR"/>
        </w:rPr>
        <w:t>00012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643EE2">
        <w:rPr>
          <w:rFonts w:cs="Times New Roman" w:eastAsia="Times New Roman"/>
          <w:szCs w:val="24"/>
          <w:lang w:eastAsia="hr-HR"/>
        </w:rPr>
        <w:t>8</w:t>
      </w:r>
      <w:r w:rsidR="009A66C6">
        <w:rPr>
          <w:rFonts w:cs="Times New Roman" w:eastAsia="Times New Roman"/>
          <w:szCs w:val="24"/>
          <w:lang w:eastAsia="hr-HR"/>
        </w:rPr>
        <w:t>7</w:t>
      </w:r>
      <w:r w:rsidR="008A6AC7">
        <w:rPr>
          <w:rFonts w:cs="Times New Roman" w:eastAsia="Times New Roman"/>
          <w:szCs w:val="24"/>
          <w:lang w:eastAsia="hr-HR"/>
        </w:rPr>
        <w:t>21949050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5C3F42">
        <w:rPr>
          <w:rFonts w:cs="Times New Roman" w:eastAsia="Times New Roman"/>
          <w:szCs w:val="24"/>
          <w:lang w:eastAsia="hr-HR"/>
        </w:rPr>
        <w:t xml:space="preserve">OPTIMA FERUM d.o.o., Zagreb, </w:t>
      </w:r>
      <w:proofErr w:type="spellStart"/>
      <w:r w:rsidR="005C3F42">
        <w:rPr>
          <w:rFonts w:cs="Times New Roman" w:eastAsia="Times New Roman"/>
          <w:szCs w:val="24"/>
          <w:lang w:eastAsia="hr-HR"/>
        </w:rPr>
        <w:t>Stražnjički</w:t>
      </w:r>
      <w:proofErr w:type="spellEnd"/>
      <w:r w:rsidR="005C3F42">
        <w:rPr>
          <w:rFonts w:cs="Times New Roman" w:eastAsia="Times New Roman"/>
          <w:szCs w:val="24"/>
          <w:lang w:eastAsia="hr-HR"/>
        </w:rPr>
        <w:t xml:space="preserve"> put 1. odvojak 7, MBS:080800012, </w:t>
      </w:r>
      <w:r w:rsidR="005C3F42" w:rsidRPr="00CA377B">
        <w:rPr>
          <w:rFonts w:cs="Times New Roman" w:eastAsia="Times New Roman"/>
          <w:szCs w:val="24"/>
          <w:lang w:eastAsia="hr-HR"/>
        </w:rPr>
        <w:t>OIB</w:t>
      </w:r>
      <w:r w:rsidR="005C3F42">
        <w:rPr>
          <w:rFonts w:cs="Times New Roman" w:eastAsia="Times New Roman"/>
          <w:szCs w:val="24"/>
          <w:lang w:eastAsia="hr-HR"/>
        </w:rPr>
        <w:t>:78721949050</w:t>
      </w:r>
      <w:r w:rsidR="00BC0395">
        <w:rPr>
          <w:rFonts w:cs="Times New Roman" w:eastAsia="Times New Roman"/>
          <w:szCs w:val="24"/>
          <w:lang w:eastAsia="hr-HR"/>
        </w:rPr>
        <w:t xml:space="preserve">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22B78">
        <w:rPr>
          <w:rFonts w:cs="Times New Roman" w:eastAsia="Times New Roman"/>
          <w:szCs w:val="24"/>
          <w:lang w:eastAsia="hr-HR"/>
        </w:rPr>
        <w:t xml:space="preserve">OPTIMA FERUM d.o.o., Zagreb, </w:t>
      </w:r>
      <w:proofErr w:type="spellStart"/>
      <w:r w:rsidR="00822B78">
        <w:rPr>
          <w:rFonts w:cs="Times New Roman" w:eastAsia="Times New Roman"/>
          <w:szCs w:val="24"/>
          <w:lang w:eastAsia="hr-HR"/>
        </w:rPr>
        <w:t>Stražnjički</w:t>
      </w:r>
      <w:proofErr w:type="spellEnd"/>
      <w:r w:rsidR="00822B78">
        <w:rPr>
          <w:rFonts w:cs="Times New Roman" w:eastAsia="Times New Roman"/>
          <w:szCs w:val="24"/>
          <w:lang w:eastAsia="hr-HR"/>
        </w:rPr>
        <w:t xml:space="preserve"> put 1. odvojak 7, MBS:080800012, </w:t>
      </w:r>
      <w:r w:rsidR="00822B78" w:rsidRPr="00CA377B">
        <w:rPr>
          <w:rFonts w:cs="Times New Roman" w:eastAsia="Times New Roman"/>
          <w:szCs w:val="24"/>
          <w:lang w:eastAsia="hr-HR"/>
        </w:rPr>
        <w:t>OIB</w:t>
      </w:r>
      <w:r w:rsidR="00822B78">
        <w:rPr>
          <w:rFonts w:cs="Times New Roman" w:eastAsia="Times New Roman"/>
          <w:szCs w:val="24"/>
          <w:lang w:eastAsia="hr-HR"/>
        </w:rPr>
        <w:t>:78721949050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3735BF" w:rsidP="00D80DFA" w:rsidR="003735BF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85110"/>
    <w:rsid w:val="001D3886"/>
    <w:rsid w:val="001D78EA"/>
    <w:rsid w:val="001E5EB8"/>
    <w:rsid w:val="002173A8"/>
    <w:rsid w:val="00295510"/>
    <w:rsid w:val="002B4845"/>
    <w:rsid w:val="002B7C23"/>
    <w:rsid w:val="002C55AB"/>
    <w:rsid w:val="002D0635"/>
    <w:rsid w:val="002D4132"/>
    <w:rsid w:val="002D7620"/>
    <w:rsid w:val="003045D3"/>
    <w:rsid w:val="00311CDB"/>
    <w:rsid w:val="00341831"/>
    <w:rsid w:val="003451DE"/>
    <w:rsid w:val="00353C98"/>
    <w:rsid w:val="00365A23"/>
    <w:rsid w:val="003735BF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1FC6"/>
    <w:rsid w:val="004751F8"/>
    <w:rsid w:val="00487F58"/>
    <w:rsid w:val="0049798F"/>
    <w:rsid w:val="004F497F"/>
    <w:rsid w:val="00500241"/>
    <w:rsid w:val="0053631C"/>
    <w:rsid w:val="00554E3B"/>
    <w:rsid w:val="00562EF0"/>
    <w:rsid w:val="005962C7"/>
    <w:rsid w:val="005C2C64"/>
    <w:rsid w:val="005C3F42"/>
    <w:rsid w:val="005C5B89"/>
    <w:rsid w:val="005E4ECA"/>
    <w:rsid w:val="00610C15"/>
    <w:rsid w:val="00623EAF"/>
    <w:rsid w:val="006309FB"/>
    <w:rsid w:val="00635F93"/>
    <w:rsid w:val="00643EE2"/>
    <w:rsid w:val="00677521"/>
    <w:rsid w:val="00686853"/>
    <w:rsid w:val="00691A67"/>
    <w:rsid w:val="006D34C3"/>
    <w:rsid w:val="006F6238"/>
    <w:rsid w:val="0070567F"/>
    <w:rsid w:val="007B2854"/>
    <w:rsid w:val="007C4C62"/>
    <w:rsid w:val="007D3272"/>
    <w:rsid w:val="007D7241"/>
    <w:rsid w:val="0081320E"/>
    <w:rsid w:val="00816876"/>
    <w:rsid w:val="0082269F"/>
    <w:rsid w:val="00822B78"/>
    <w:rsid w:val="008511B8"/>
    <w:rsid w:val="008859AB"/>
    <w:rsid w:val="008A5480"/>
    <w:rsid w:val="008A6AC7"/>
    <w:rsid w:val="008F531B"/>
    <w:rsid w:val="00900A4C"/>
    <w:rsid w:val="00915BE4"/>
    <w:rsid w:val="00946D56"/>
    <w:rsid w:val="0096740E"/>
    <w:rsid w:val="009A66C6"/>
    <w:rsid w:val="009B6322"/>
    <w:rsid w:val="009B6EC9"/>
    <w:rsid w:val="009B7F12"/>
    <w:rsid w:val="009C51EF"/>
    <w:rsid w:val="009C68B2"/>
    <w:rsid w:val="009F3E7E"/>
    <w:rsid w:val="009F7138"/>
    <w:rsid w:val="009F7190"/>
    <w:rsid w:val="00A1431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BC0395"/>
    <w:rsid w:val="00C07F0B"/>
    <w:rsid w:val="00C1700D"/>
    <w:rsid w:val="00C27A1E"/>
    <w:rsid w:val="00CA377B"/>
    <w:rsid w:val="00CA7AFD"/>
    <w:rsid w:val="00CB7F93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2E19"/>
    <w:rsid w:val="00EC5E51"/>
    <w:rsid w:val="00ED7AD5"/>
    <w:rsid w:val="00F00062"/>
    <w:rsid w:val="00F136B1"/>
    <w:rsid w:val="00F53DCE"/>
    <w:rsid w:val="00F761B2"/>
    <w:rsid w:val="00FE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8577</izvorni_sadrzaj>
    <derivirana_varijabla naziv="DomainObject.Predmet.Broj_1">8577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St-8577/2015</izvorni_sadrzaj>
    <derivirana_varijabla naziv="DomainObject.Predmet.OznakaBroj_1">St-8577/2015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FERUM d.o.o.</izvorni_sadrzaj>
    <derivirana_varijabla naziv="DomainObject.Predmet.ProtustrankaFormated_1">  OPTIMA FERUM d.o.o.</derivirana_varijabla>
  </DomainObject.Predmet.ProtustrankaFormated>
  <DomainObject.Predmet.ProtustrankaFormatedOIB>
    <izvorni_sadrzaj>  OPTIMA FERUM d.o.o., OIB 78721949050</izvorni_sadrzaj>
    <derivirana_varijabla naziv="DomainObject.Predmet.ProtustrankaFormatedOIB_1">  OPTIMA FERUM d.o.o., OIB 78721949050</derivirana_varijabla>
  </DomainObject.Predmet.ProtustrankaFormatedOIB>
  <DomainObject.Predmet.ProtustrankaFormatedWithAdress>
    <izvorni_sadrzaj> OPTIMA FERUM d.o.o., Stražnjički put 1. odvojak 7, 10000 Zagreb</izvorni_sadrzaj>
    <derivirana_varijabla naziv="DomainObject.Predmet.ProtustrankaFormatedWithAdress_1"> OPTIMA FERUM d.o.o., Stražnjički put 1. odvojak 7, 10000 Zagreb</derivirana_varijabla>
  </DomainObject.Predmet.ProtustrankaFormatedWithAdress>
  <DomainObject.Predmet.ProtustrankaFormatedWithAdressOIB>
    <izvorni_sadrzaj> OPTIMA FERUM d.o.o., OIB 78721949050, Stražnjički put 1. odvojak 7, 10000 Zagreb</izvorni_sadrzaj>
    <derivirana_varijabla naziv="DomainObject.Predmet.ProtustrankaFormatedWithAdressOIB_1"> OPTIMA FERUM d.o.o., OIB 78721949050, Stražnjički put 1. odvojak 7, 10000 Zagreb</derivirana_varijabla>
  </DomainObject.Predmet.ProtustrankaFormatedWithAdressOIB>
  <DomainObject.Predmet.ProtustrankaWithAdress>
    <izvorni_sadrzaj>OPTIMA FERUM d.o.o. Stražnjički put 1. odvojak 7, 10000 Zagreb</izvorni_sadrzaj>
    <derivirana_varijabla naziv="DomainObject.Predmet.ProtustrankaWithAdress_1">OPTIMA FERUM d.o.o. Stražnjički put 1. odvojak 7, 10000 Zagreb</derivirana_varijabla>
  </DomainObject.Predmet.ProtustrankaWithAdress>
  <DomainObject.Predmet.ProtustrankaWithAdressOIB>
    <izvorni_sadrzaj>OPTIMA FERUM d.o.o., OIB 78721949050, Stražnjički put 1. odvojak 7, 10000 Zagreb</izvorni_sadrzaj>
    <derivirana_varijabla naziv="DomainObject.Predmet.ProtustrankaWithAdressOIB_1">OPTIMA FERUM d.o.o., OIB 78721949050, Stražnjički put 1. odvojak 7, 10000 Zagreb</derivirana_varijabla>
  </DomainObject.Predmet.ProtustrankaWithAdressOIB>
  <DomainObject.Predmet.ProtustrankaNazivFormated>
    <izvorni_sadrzaj>OPTIMA FERUM d.o.o.</izvorni_sadrzaj>
    <derivirana_varijabla naziv="DomainObject.Predmet.ProtustrankaNazivFormated_1">OPTIMA FERUM d.o.o.</derivirana_varijabla>
  </DomainObject.Predmet.ProtustrankaNazivFormated>
  <DomainObject.Predmet.ProtustrankaNazivFormatedOIB>
    <izvorni_sadrzaj>OPTIMA FERUM d.o.o., OIB 78721949050</izvorni_sadrzaj>
    <derivirana_varijabla naziv="DomainObject.Predmet.ProtustrankaNazivFormatedOIB_1">OPTIMA FERUM d.o.o., OIB 78721949050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FERUM d.o.o.</item>
    </izvorni_sadrzaj>
    <derivirana_varijabla naziv="DomainObject.Predmet.ProtuStrankaListFormated_1">
      <item>OPTIMA FERUM d.o.o.</item>
    </derivirana_varijabla>
  </DomainObject.Predmet.ProtuStrankaListFormated>
  <DomainObject.Predmet.ProtuStrankaListFormatedOIB>
    <izvorni_sadrzaj>
      <item>OPTIMA FERUM d.o.o., OIB 78721949050</item>
    </izvorni_sadrzaj>
    <derivirana_varijabla naziv="DomainObject.Predmet.ProtuStrankaListFormatedOIB_1">
      <item>OPTIMA FERUM d.o.o., OIB 78721949050</item>
    </derivirana_varijabla>
  </DomainObject.Predmet.ProtuStrankaListFormatedOIB>
  <DomainObject.Predmet.ProtuStrankaListFormatedWithAdress>
    <izvorni_sadrzaj>
      <item>OPTIMA FERUM d.o.o., Stražnjički put 1. odvojak 7, 10000 Zagreb</item>
    </izvorni_sadrzaj>
    <derivirana_varijabla naziv="DomainObject.Predmet.ProtuStrankaListFormatedWithAdress_1">
      <item>OPTIMA FERUM d.o.o., Stražnjički put 1. odvojak 7, 10000 Zagreb</item>
    </derivirana_varijabla>
  </DomainObject.Predmet.ProtuStrankaListFormatedWithAdress>
  <DomainObject.Predmet.ProtuStrankaListFormatedWithAdressOIB>
    <izvorni_sadrzaj>
      <item>OPTIMA FERUM d.o.o., OIB 78721949050, Stražnjički put 1. odvojak 7, 10000 Zagreb</item>
    </izvorni_sadrzaj>
    <derivirana_varijabla naziv="DomainObject.Predmet.ProtuStrankaListFormatedWithAdressOIB_1">
      <item>OPTIMA FERUM d.o.o., OIB 78721949050, Stražnjički put 1. odvojak 7, 10000 Zagreb</item>
    </derivirana_varijabla>
  </DomainObject.Predmet.ProtuStrankaListFormatedWithAdressOIB>
  <DomainObject.Predmet.ProtuStrankaListNazivFormated>
    <izvorni_sadrzaj>
      <item>OPTIMA FERUM d.o.o.</item>
    </izvorni_sadrzaj>
    <derivirana_varijabla naziv="DomainObject.Predmet.ProtuStrankaListNazivFormated_1">
      <item>OPTIMA FERUM d.o.o.</item>
    </derivirana_varijabla>
  </DomainObject.Predmet.ProtuStrankaListNazivFormated>
  <DomainObject.Predmet.ProtuStrankaListNazivFormatedOIB>
    <izvorni_sadrzaj>
      <item>OPTIMA FERUM d.o.o., OIB 78721949050</item>
    </izvorni_sadrzaj>
    <derivirana_varijabla naziv="DomainObject.Predmet.ProtuStrankaListNazivFormatedOIB_1">
      <item>OPTIMA FERUM d.o.o., OIB 78721949050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FERUM d.o.o.</izvorni_sadrzaj>
    <derivirana_varijabla naziv="DomainObject.Predmet.ProtustrankaIDrugi_1">OPTIMA FERUM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OPTIMA FERUM d.o.o., OIB 78721949050, Stražnjički put 1. odvojak 7, 10000 Zagreb</izvorni_sadrzaj>
    <derivirana_varijabla naziv="DomainObject.Predmet.ProtustrankaIDrugiAdressOIB_1">OPTIMA FERUM d.o.o., OIB 78721949050, Stražnjički put 1.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OPTIMA FERUM d.o.o.</item>
    </izvorni_sadrzaj>
    <derivirana_varijabla naziv="DomainObject.Predmet.SudioniciListNaziv_1">
      <item>FINA Regionalni centar Zagreb</item>
      <item>OPTIMA FERUM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OPTIMA FERUM d.o.o., OIB 78721949050, Stražnjički put 1. odvojak 7,10000 Zagreb</item>
    </izvorni_sadrzaj>
    <derivirana_varijabla naziv="DomainObject.Predmet.SudioniciListAdressOIB_1">
      <item>FINA Regionalni centar Zagreb, OIB 85821130368, Trg svibanjskih žrtava 1995. br. 1,10000 Zagreb</item>
      <item>OPTIMA FERUM d.o.o., OIB 78721949050, Stražnjički put 1.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78721949050</item>
    </izvorni_sadrzaj>
    <derivirana_varijabla naziv="DomainObject.Predmet.SudioniciListNazivOIB_1">
      <item>, OIB 85821130368</item>
      <item>, OIB 78721949050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1844</properties:Characters>
  <properties:Lines>43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2015-12-29T10:34:00Z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2015-12-29T13:52:00Z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