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0d43" w14:paraId="3170d43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972E23">
        <w:t>601</w:t>
      </w:r>
      <w:r w:rsidR="000C46EC">
        <w:t>/1</w:t>
      </w:r>
      <w:r w:rsidR="006D2D5D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>dužnikom</w:t>
      </w:r>
      <w:r w:rsidR="0080578E" w:rsidRPr="0080578E">
        <w:t xml:space="preserve"> </w:t>
      </w:r>
      <w:r w:rsidR="00972E23" w:rsidRPr="005C1240">
        <w:t>PUPEK d.o.o.</w:t>
      </w:r>
      <w:r w:rsidR="00972E23">
        <w:t xml:space="preserve"> u stečaju</w:t>
      </w:r>
      <w:r w:rsidR="00972E23" w:rsidRPr="005C1240">
        <w:t>, Zagreb, Ljubijska ulica 13, OIB 81722986478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972E23">
        <w:t>29. ožujka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104D6C" w:rsidP="00104D6C" w:rsidR="00104D6C">
      <w:pPr>
        <w:jc w:val="both"/>
      </w:pPr>
      <w:r w:rsidRPr="00730688">
        <w:t xml:space="preserve">I. Utvrđene su slijedeće tražbine prvog višeg isplatnog reda: </w:t>
      </w:r>
    </w:p>
    <w:p w:rsidRDefault="00104D6C" w:rsidP="00104D6C" w:rsidR="00104D6C" w:rsidRPr="00730688">
      <w:pPr>
        <w:jc w:val="both"/>
      </w:pPr>
    </w:p>
    <w:p w:rsidRDefault="00104D6C" w:rsidP="00104D6C" w:rsidR="00104D6C">
      <w:pPr>
        <w:jc w:val="both"/>
      </w:pPr>
      <w:r>
        <w:t xml:space="preserve">I.1. REPUBLIKA HRVATSKA, MINISTARSTVO FINANCIJA, </w:t>
      </w:r>
    </w:p>
    <w:p w:rsidRDefault="00104D6C" w:rsidP="00104D6C" w:rsidR="00104D6C">
      <w:pPr>
        <w:ind w:firstLine="360"/>
        <w:jc w:val="both"/>
      </w:pPr>
      <w:r>
        <w:t xml:space="preserve">POREZNA UPRAVA, Područni ured Zagreb, </w:t>
      </w:r>
    </w:p>
    <w:p w:rsidRDefault="00104D6C" w:rsidP="00104D6C" w:rsidR="00104D6C" w:rsidRPr="002A21EF">
      <w:pPr>
        <w:ind w:firstLine="360"/>
        <w:jc w:val="both"/>
      </w:pPr>
      <w:r w:rsidRPr="00674568">
        <w:t xml:space="preserve">OIB </w:t>
      </w:r>
      <w:r>
        <w:t xml:space="preserve">18683136487                                                                                            </w:t>
      </w:r>
      <w:r w:rsidRPr="002A21EF">
        <w:t>135.763,87 kn</w:t>
      </w:r>
    </w:p>
    <w:p w:rsidRDefault="00104D6C" w:rsidP="00104D6C" w:rsidR="00104D6C">
      <w:pPr>
        <w:ind w:firstLine="360"/>
        <w:jc w:val="both"/>
      </w:pPr>
    </w:p>
    <w:p w:rsidRDefault="00104D6C" w:rsidP="00104D6C" w:rsidR="00104D6C">
      <w:pPr>
        <w:jc w:val="both"/>
      </w:pPr>
    </w:p>
    <w:p w:rsidRDefault="00104D6C" w:rsidP="00104D6C" w:rsidR="00104D6C">
      <w:pPr>
        <w:jc w:val="both"/>
      </w:pPr>
      <w:r w:rsidRPr="00730688">
        <w:t xml:space="preserve">II. Utvrđene su slijedeće tražbine drugog višeg isplatnog reda: </w:t>
      </w:r>
    </w:p>
    <w:p w:rsidRDefault="00104D6C" w:rsidP="00104D6C" w:rsidR="00104D6C" w:rsidRPr="00730688">
      <w:pPr>
        <w:jc w:val="both"/>
      </w:pPr>
    </w:p>
    <w:p w:rsidRDefault="00104D6C" w:rsidP="00104D6C" w:rsidR="00104D6C">
      <w:pPr>
        <w:jc w:val="both"/>
      </w:pPr>
      <w:r>
        <w:t>II.1. HRVATSKE ŠUME društvo s ograničenom odgovornošću,</w:t>
      </w:r>
    </w:p>
    <w:p w:rsidRDefault="00104D6C" w:rsidP="00104D6C" w:rsidR="00104D6C" w:rsidRPr="00394E62">
      <w:pPr>
        <w:jc w:val="both"/>
      </w:pPr>
      <w:r>
        <w:t xml:space="preserve">        Zagreb</w:t>
      </w:r>
      <w:r w:rsidRPr="00394E62">
        <w:t>, Ulica Kneza Branimira 1, OIB 69693144506</w:t>
      </w:r>
      <w:r>
        <w:t xml:space="preserve">                                  225.841,48 kn                              </w:t>
      </w:r>
    </w:p>
    <w:p w:rsidRDefault="00104D6C" w:rsidP="00104D6C" w:rsidR="00104D6C">
      <w:pPr>
        <w:jc w:val="both"/>
      </w:pPr>
    </w:p>
    <w:p w:rsidRDefault="00104D6C" w:rsidP="00104D6C" w:rsidR="00104D6C">
      <w:pPr>
        <w:jc w:val="both"/>
      </w:pPr>
      <w:r>
        <w:t>II.2. VIPnet d.o.o.,</w:t>
      </w:r>
      <w:r w:rsidRPr="00CB1EB1">
        <w:t xml:space="preserve"> </w:t>
      </w:r>
      <w:r>
        <w:t>Zagreb,</w:t>
      </w:r>
    </w:p>
    <w:p w:rsidRDefault="00104D6C" w:rsidP="00104D6C" w:rsidR="00104D6C">
      <w:pPr>
        <w:ind w:firstLine="360"/>
        <w:jc w:val="both"/>
      </w:pPr>
      <w:r>
        <w:t xml:space="preserve">  Vrtni put 1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 xml:space="preserve">29524210204                              </w:t>
      </w:r>
      <w:r w:rsidRPr="00730688">
        <w:t xml:space="preserve"> </w:t>
      </w:r>
      <w:r>
        <w:t xml:space="preserve">                                         98.483,15</w:t>
      </w:r>
      <w:r w:rsidRPr="00730688">
        <w:t xml:space="preserve"> kn</w:t>
      </w:r>
    </w:p>
    <w:p w:rsidRDefault="00104D6C" w:rsidP="00104D6C" w:rsidR="00104D6C">
      <w:pPr>
        <w:jc w:val="both"/>
      </w:pPr>
    </w:p>
    <w:p w:rsidRDefault="00104D6C" w:rsidP="00104D6C" w:rsidR="00104D6C">
      <w:pPr>
        <w:jc w:val="both"/>
      </w:pPr>
      <w:r>
        <w:t>II.3. ALLIANZ ZAGREB d.d., Zagreb, Heinzelova 70,</w:t>
      </w:r>
    </w:p>
    <w:p w:rsidRDefault="00104D6C" w:rsidP="00104D6C" w:rsidR="00104D6C" w:rsidRPr="00394E62">
      <w:pPr>
        <w:jc w:val="both"/>
      </w:pPr>
      <w:r>
        <w:t xml:space="preserve">        </w:t>
      </w:r>
      <w:r w:rsidRPr="00394E62">
        <w:t>OIB 23759810849</w:t>
      </w:r>
      <w:r>
        <w:t xml:space="preserve">                                                                                          138.801,65 kn</w:t>
      </w:r>
    </w:p>
    <w:p w:rsidRDefault="00104D6C" w:rsidP="00104D6C" w:rsidR="00104D6C" w:rsidRPr="00394E62">
      <w:pPr>
        <w:jc w:val="both"/>
      </w:pPr>
    </w:p>
    <w:p w:rsidRDefault="00104D6C" w:rsidP="00104D6C" w:rsidR="00104D6C" w:rsidRPr="00394E62">
      <w:pPr>
        <w:tabs>
          <w:tab w:pos="7640" w:val="left"/>
        </w:tabs>
        <w:jc w:val="both"/>
      </w:pPr>
      <w:r w:rsidRPr="00394E62">
        <w:t>II.4. Fond za zaštitu okoliša i energetsku učinkovitost,</w:t>
      </w:r>
      <w:r>
        <w:tab/>
      </w:r>
    </w:p>
    <w:p w:rsidRDefault="00104D6C" w:rsidP="00104D6C" w:rsidR="00104D6C" w:rsidRPr="00394E62">
      <w:pPr>
        <w:jc w:val="both"/>
      </w:pPr>
      <w:r w:rsidRPr="00394E62">
        <w:t xml:space="preserve">        Zagreb, Radnička cesta 80, OIB 85828625994</w:t>
      </w:r>
      <w:r>
        <w:t xml:space="preserve">                                             </w:t>
      </w:r>
      <w:r w:rsidRPr="002A21EF">
        <w:t xml:space="preserve">286.942,50 kn              </w:t>
      </w:r>
    </w:p>
    <w:p w:rsidRDefault="00104D6C" w:rsidP="00104D6C" w:rsidR="00104D6C">
      <w:pPr>
        <w:jc w:val="both"/>
      </w:pPr>
    </w:p>
    <w:p w:rsidRDefault="00104D6C" w:rsidP="00104D6C" w:rsidR="00104D6C">
      <w:pPr>
        <w:jc w:val="both"/>
      </w:pPr>
      <w:r>
        <w:t>II.5. HRVATSKI TELEKOM d.d., Zagreb, R. F. Mihanovića 9,</w:t>
      </w:r>
    </w:p>
    <w:p w:rsidRDefault="00104D6C" w:rsidP="00104D6C" w:rsidR="00104D6C" w:rsidRPr="00602BB2">
      <w:pPr>
        <w:jc w:val="both"/>
      </w:pPr>
      <w:r>
        <w:t xml:space="preserve">        </w:t>
      </w:r>
      <w:r w:rsidRPr="00602BB2">
        <w:t>OIB 81793146560</w:t>
      </w:r>
      <w:r>
        <w:t xml:space="preserve">                                                                                              8.653,82 kn</w:t>
      </w:r>
    </w:p>
    <w:p w:rsidRDefault="00104D6C" w:rsidP="00104D6C" w:rsidR="00104D6C">
      <w:pPr>
        <w:jc w:val="both"/>
      </w:pPr>
    </w:p>
    <w:p w:rsidRDefault="00104D6C" w:rsidP="00104D6C" w:rsidR="00104D6C">
      <w:pPr>
        <w:jc w:val="both"/>
      </w:pPr>
      <w:r>
        <w:t>II.6. Splitska banka d.d., Split, Domovinskog rata 61,</w:t>
      </w:r>
    </w:p>
    <w:p w:rsidRDefault="00104D6C" w:rsidP="00104D6C" w:rsidR="00104D6C" w:rsidRPr="00602BB2">
      <w:pPr>
        <w:jc w:val="both"/>
      </w:pPr>
      <w:r w:rsidRPr="00602BB2">
        <w:t xml:space="preserve">         OIB 69326397242</w:t>
      </w:r>
      <w:r>
        <w:t xml:space="preserve">                                                                                      7.672.216,23 kn</w:t>
      </w:r>
    </w:p>
    <w:p w:rsidRDefault="00104D6C" w:rsidP="00104D6C" w:rsidR="00104D6C">
      <w:pPr>
        <w:jc w:val="both"/>
      </w:pPr>
    </w:p>
    <w:p w:rsidRDefault="00104D6C" w:rsidP="00104D6C" w:rsidR="00104D6C" w:rsidRPr="00602BB2">
      <w:pPr>
        <w:jc w:val="both"/>
      </w:pPr>
      <w:r>
        <w:t xml:space="preserve">II.7. ZAGREBAČKI </w:t>
      </w:r>
      <w:r w:rsidRPr="00602BB2">
        <w:t>HOLDING d.o.o., Zagreb,</w:t>
      </w:r>
    </w:p>
    <w:p w:rsidRDefault="00104D6C" w:rsidP="00104D6C" w:rsidR="00104D6C">
      <w:pPr>
        <w:jc w:val="both"/>
      </w:pPr>
      <w:r w:rsidRPr="00602BB2">
        <w:t xml:space="preserve">        Ulica grada Vukovara 41, OIB 85584865987</w:t>
      </w:r>
      <w:r>
        <w:t xml:space="preserve">                                                   5.115,68 kn</w:t>
      </w:r>
    </w:p>
    <w:p w:rsidRDefault="00104D6C" w:rsidP="00104D6C" w:rsidR="00104D6C">
      <w:pPr>
        <w:jc w:val="both"/>
      </w:pPr>
    </w:p>
    <w:p w:rsidRDefault="00104D6C" w:rsidP="00104D6C" w:rsidR="00104D6C">
      <w:pPr>
        <w:jc w:val="both"/>
      </w:pPr>
      <w:r>
        <w:t>II.8. HRVATSKE VODE, pravna osoba za upravljanje vodama,</w:t>
      </w:r>
    </w:p>
    <w:p w:rsidRDefault="00104D6C" w:rsidP="00104D6C" w:rsidR="00104D6C">
      <w:pPr>
        <w:jc w:val="both"/>
      </w:pPr>
      <w:r>
        <w:t xml:space="preserve">        Zagreb, Ulica grada Vukovara 220</w:t>
      </w:r>
      <w:r w:rsidRPr="00602BB2">
        <w:t>, OIB 28921383001</w:t>
      </w:r>
      <w:r>
        <w:t xml:space="preserve">                                  17.826,87 kn</w:t>
      </w:r>
    </w:p>
    <w:p w:rsidRDefault="00104D6C" w:rsidP="00104D6C" w:rsidR="00104D6C">
      <w:pPr>
        <w:jc w:val="both"/>
      </w:pPr>
    </w:p>
    <w:p w:rsidRDefault="00104D6C" w:rsidP="00104D6C" w:rsidR="00104D6C" w:rsidRPr="00602BB2">
      <w:pPr>
        <w:jc w:val="both"/>
      </w:pPr>
      <w:r>
        <w:t xml:space="preserve">II.9. </w:t>
      </w:r>
      <w:r w:rsidRPr="00602BB2">
        <w:t>OTP BANKA d.d., Zadar, Ulica domovinskog rata 3,</w:t>
      </w:r>
    </w:p>
    <w:p w:rsidRDefault="00104D6C" w:rsidP="00104D6C" w:rsidR="00104D6C">
      <w:pPr>
        <w:jc w:val="both"/>
      </w:pPr>
      <w:r w:rsidRPr="00602BB2">
        <w:t xml:space="preserve">        OIB 52508873833 </w:t>
      </w:r>
      <w:r>
        <w:t xml:space="preserve">                                                                                      3.170.936,27 kn</w:t>
      </w:r>
    </w:p>
    <w:p w:rsidRDefault="00104D6C" w:rsidP="00104D6C" w:rsidR="00104D6C">
      <w:pPr>
        <w:jc w:val="both"/>
      </w:pPr>
    </w:p>
    <w:p w:rsidRDefault="00104D6C" w:rsidP="00104D6C" w:rsidR="00104D6C" w:rsidRPr="00602BB2">
      <w:pPr>
        <w:jc w:val="both"/>
      </w:pPr>
      <w:r>
        <w:t xml:space="preserve">II.10. </w:t>
      </w:r>
      <w:r w:rsidRPr="00602BB2">
        <w:t>PORSCHE LEASING d.o.o., Zagreb, V. Škorpika 21,</w:t>
      </w:r>
    </w:p>
    <w:p w:rsidRDefault="00104D6C" w:rsidP="00104D6C" w:rsidR="00104D6C">
      <w:pPr>
        <w:jc w:val="both"/>
      </w:pPr>
      <w:r w:rsidRPr="00602BB2">
        <w:t xml:space="preserve">          OIB 90275854576</w:t>
      </w:r>
      <w:r>
        <w:t xml:space="preserve">                                                                                        588.505,73 kn</w:t>
      </w:r>
    </w:p>
    <w:p w:rsidRDefault="00104D6C" w:rsidP="00104D6C" w:rsidR="00104D6C">
      <w:pPr>
        <w:jc w:val="both"/>
      </w:pPr>
    </w:p>
    <w:p w:rsidRDefault="00104D6C" w:rsidP="00104D6C" w:rsidR="00104D6C" w:rsidRPr="00602BB2">
      <w:pPr>
        <w:jc w:val="both"/>
      </w:pPr>
      <w:r>
        <w:t xml:space="preserve">II.11. </w:t>
      </w:r>
      <w:r w:rsidRPr="00602BB2">
        <w:t>BKS – leasing Croatia d.o.o., Zagreb, Ivana Lučića 2a,</w:t>
      </w:r>
    </w:p>
    <w:p w:rsidRDefault="00104D6C" w:rsidP="00104D6C" w:rsidR="00104D6C">
      <w:pPr>
        <w:jc w:val="both"/>
      </w:pPr>
      <w:r w:rsidRPr="00602BB2">
        <w:t xml:space="preserve">          OIB 52277663197</w:t>
      </w:r>
      <w:r>
        <w:t xml:space="preserve">                                                                                        472.033,36 kn</w:t>
      </w:r>
    </w:p>
    <w:p w:rsidRDefault="00104D6C" w:rsidP="00104D6C" w:rsidR="00104D6C">
      <w:pPr>
        <w:jc w:val="both"/>
      </w:pPr>
    </w:p>
    <w:p w:rsidRDefault="00104D6C" w:rsidP="00104D6C" w:rsidR="00104D6C" w:rsidRPr="002A21EF">
      <w:pPr>
        <w:jc w:val="both"/>
      </w:pPr>
      <w:r>
        <w:t xml:space="preserve">II.12. </w:t>
      </w:r>
      <w:r w:rsidRPr="002A21EF">
        <w:t>CAPRICORNO, d.o.o., Split, Hercegovačka ulica 57 a,</w:t>
      </w:r>
    </w:p>
    <w:p w:rsidRDefault="00104D6C" w:rsidP="00104D6C" w:rsidR="00104D6C" w:rsidRPr="002A21EF">
      <w:pPr>
        <w:jc w:val="both"/>
      </w:pPr>
      <w:r w:rsidRPr="002A21EF">
        <w:t xml:space="preserve">           OIB 09517317411 </w:t>
      </w:r>
      <w:r>
        <w:t xml:space="preserve">                                                                                          5.716,57 kn</w:t>
      </w:r>
    </w:p>
    <w:p w:rsidRDefault="00104D6C" w:rsidP="00104D6C" w:rsidR="00104D6C" w:rsidRPr="00602BB2">
      <w:pPr>
        <w:jc w:val="both"/>
      </w:pPr>
    </w:p>
    <w:p w:rsidRDefault="00104D6C" w:rsidP="00104D6C" w:rsidR="00104D6C">
      <w:pPr>
        <w:jc w:val="both"/>
      </w:pPr>
      <w:r>
        <w:t xml:space="preserve">II.13.REPUBLIKA HRVATSKA, MINISTARSTVO FINANCIJA, </w:t>
      </w:r>
    </w:p>
    <w:p w:rsidRDefault="00104D6C" w:rsidP="00104D6C" w:rsidR="00104D6C">
      <w:pPr>
        <w:ind w:firstLine="360"/>
        <w:jc w:val="both"/>
      </w:pPr>
      <w:r>
        <w:t xml:space="preserve">  POREZNA UPRAVA, Područni ured Zagreb, </w:t>
      </w:r>
    </w:p>
    <w:p w:rsidRDefault="00104D6C" w:rsidP="00104D6C" w:rsidR="00104D6C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</w:t>
      </w:r>
      <w:r w:rsidRPr="00730688">
        <w:t xml:space="preserve">  </w:t>
      </w:r>
      <w:r>
        <w:t xml:space="preserve">      307.399,67 kn</w:t>
      </w:r>
    </w:p>
    <w:p w:rsidRDefault="00104D6C" w:rsidP="00104D6C" w:rsidR="00104D6C" w:rsidRPr="00730688">
      <w:pPr>
        <w:jc w:val="both"/>
      </w:pPr>
    </w:p>
    <w:p w:rsidRDefault="00104D6C" w:rsidP="00104D6C" w:rsidR="00104D6C">
      <w:pPr>
        <w:jc w:val="both"/>
      </w:pPr>
      <w:r>
        <w:t>II.14. CROATIA osiguranje d.d., Zagreb, Vatroslava Jagića 33,</w:t>
      </w:r>
    </w:p>
    <w:p w:rsidRDefault="00104D6C" w:rsidP="00104D6C" w:rsidR="00104D6C">
      <w:pPr>
        <w:jc w:val="both"/>
      </w:pPr>
      <w:r>
        <w:t xml:space="preserve">          </w:t>
      </w:r>
      <w:r w:rsidRPr="00692A74">
        <w:t>OIB 26187994862</w:t>
      </w:r>
      <w:r>
        <w:t xml:space="preserve">                                                                                          27.444,98 kn</w:t>
      </w:r>
    </w:p>
    <w:p w:rsidRDefault="00104D6C" w:rsidP="00104D6C" w:rsidR="00104D6C">
      <w:pPr>
        <w:jc w:val="both"/>
      </w:pPr>
    </w:p>
    <w:p w:rsidRDefault="00104D6C" w:rsidP="00104D6C" w:rsidR="00104D6C">
      <w:pPr>
        <w:jc w:val="both"/>
      </w:pPr>
      <w:r>
        <w:t>II.15. I.T.-GRAF d.o.o., Zagreb, Kovinska 11 A,</w:t>
      </w:r>
    </w:p>
    <w:p w:rsidRDefault="00104D6C" w:rsidP="00104D6C" w:rsidR="00104D6C" w:rsidRPr="00692A74">
      <w:pPr>
        <w:jc w:val="both"/>
      </w:pPr>
      <w:r>
        <w:t xml:space="preserve">          </w:t>
      </w:r>
      <w:r w:rsidRPr="00692A74">
        <w:t>OIB 66378642911</w:t>
      </w:r>
      <w:r>
        <w:t xml:space="preserve">                                                                                          19.512,90 kn</w:t>
      </w: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104D6C">
        <w:t>29. ožujka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B953E3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B953E3">
        <w:t>u</w:t>
      </w:r>
      <w:r w:rsidR="00BF52EC">
        <w:t xml:space="preserve"> u točki I. izreke rješenja</w:t>
      </w:r>
      <w:r w:rsidR="00AA293F">
        <w:t xml:space="preserve"> u iznosu od </w:t>
      </w:r>
      <w:r w:rsidR="00104D6C" w:rsidRPr="002A21EF">
        <w:t xml:space="preserve">135.763,87 </w:t>
      </w:r>
      <w:r w:rsidR="00AA293F">
        <w:t>kn</w:t>
      </w:r>
      <w:r w:rsidR="007E70A4">
        <w:t xml:space="preserve">, </w:t>
      </w:r>
      <w:r w:rsidR="008B74E3">
        <w:t xml:space="preserve">a </w:t>
      </w:r>
      <w:r w:rsidR="00B953E3">
        <w:t xml:space="preserve">isto tako priznao je tražbine drugog višeg isplatnog reda, navedene u točki II. izreke ovog rješenja u ukupnom iznosu od </w:t>
      </w:r>
      <w:r w:rsidR="00104D6C">
        <w:t xml:space="preserve">13.045.430,87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04D6C">
        <w:t xml:space="preserve"> </w:t>
      </w:r>
    </w:p>
    <w:p w:rsidRDefault="009468B0" w:rsidP="008C51C3" w:rsidR="009468B0" w:rsidRPr="00267DA6">
      <w:pPr>
        <w:ind w:firstLine="708"/>
        <w:jc w:val="both"/>
      </w:pPr>
    </w:p>
    <w:p w:rsidRDefault="009468B0" w:rsidP="009468B0" w:rsidR="002E55DF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104D6C">
        <w:t>29. ožujka 2018.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0C46EC">
        <w:t>S</w:t>
      </w:r>
      <w:r w:rsidRPr="002032E7">
        <w:t xml:space="preserve">udac:     </w:t>
      </w:r>
    </w:p>
    <w:p w:rsidRDefault="009468B0" w:rsidP="00104D6C" w:rsidR="00DB16CF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8A3BF4" w:rsidRPr="002032E7">
        <w:t xml:space="preserve"> </w:t>
      </w:r>
      <w:r w:rsidR="003D0B7D" w:rsidRPr="002032E7">
        <w:t>Goranka Boljkovac</w:t>
      </w:r>
      <w:r w:rsidR="00DB16CF">
        <w:t>, v.r.</w:t>
      </w:r>
    </w:p>
    <w:p w:rsidRDefault="00DB16CF" w:rsidP="00DB16CF" w:rsidR="00812161">
      <w:pPr>
        <w:tabs>
          <w:tab w:pos="6704" w:val="left"/>
        </w:tabs>
        <w:jc w:val="both"/>
      </w:pPr>
      <w:r>
        <w:tab/>
        <w:t>Za točnost otpravka:</w:t>
      </w:r>
    </w:p>
    <w:p w:rsidRDefault="00DB16CF" w:rsidP="00DB16CF" w:rsidR="00DB16CF">
      <w:pPr>
        <w:tabs>
          <w:tab w:pos="6704" w:val="left"/>
        </w:tabs>
        <w:jc w:val="both"/>
      </w:pPr>
      <w:r>
        <w:tab/>
        <w:t>Renata Klokočki</w:t>
      </w:r>
    </w:p>
    <w:p w:rsidRDefault="00DB16CF" w:rsidP="00DB16CF" w:rsidR="00DB16CF" w:rsidRPr="00267DA6">
      <w:pPr>
        <w:tabs>
          <w:tab w:pos="6704" w:val="left"/>
        </w:tabs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104D6C" w:rsidR="0091049A" w:rsidRPr="00267DA6">
      <w:headerReference w:type="even" r:id="rId11"/>
      <w:headerReference w:type="default" r:id="rId12"/>
      <w:pgSz w:h="16838" w:w="11906"/>
      <w:pgMar w:gutter="0" w:footer="708" w:header="708" w:left="1417" w:bottom="141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40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972E23">
      <w:t>601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04D6C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41C7B"/>
    <w:rsid w:val="00562398"/>
    <w:rsid w:val="005646C8"/>
    <w:rsid w:val="005C24C0"/>
    <w:rsid w:val="005E3015"/>
    <w:rsid w:val="006007B5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72E23"/>
    <w:rsid w:val="00985DE2"/>
    <w:rsid w:val="009C78C0"/>
    <w:rsid w:val="009D3D71"/>
    <w:rsid w:val="009F0937"/>
    <w:rsid w:val="00A026F4"/>
    <w:rsid w:val="00A13175"/>
    <w:rsid w:val="00A14DAD"/>
    <w:rsid w:val="00A24022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B16CF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A24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0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A24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0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St-601/2017</izvorni_sadrzaj>
    <derivirana_varijabla naziv="DomainObject.Predmet.OznakaBroj_1">St-601/2017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PUPEK d.o.o. zastupanog po punomoćniku Ankica Maričić</izvorni_sadrzaj>
    <derivirana_varijabla naziv="DomainObject.Predmet.ProtustrankaFormated_1">  PUPEK d.o.o. zastupanog po punomoćniku Ankica Maričić</derivirana_varijabla>
  </DomainObject.Predmet.ProtustrankaFormated>
  <DomainObject.Predmet.ProtustrankaFormatedOIB>
    <izvorni_sadrzaj>  PUPEK d.o.o., OIB 81722986478 zastupanog po punomoćniku Ankica Maričić</izvorni_sadrzaj>
    <derivirana_varijabla naziv="DomainObject.Predmet.ProtustrankaFormatedOIB_1">  PUPEK d.o.o., OIB 81722986478 zastupanog po punomoćniku Ankica Maričić</derivirana_varijabla>
  </DomainObject.Predmet.ProtustrankaFormatedOIB>
  <DomainObject.Predmet.ProtustrankaFormatedWithAdress>
    <izvorni_sadrzaj> PUPEK d.o.o., Ljubijska ulica 13, 10000 Zagreb zastupanog po punomoćniku Ankica Maričić</izvorni_sadrzaj>
    <derivirana_varijabla naziv="DomainObject.Predmet.ProtustrankaFormatedWithAdress_1"> PUPEK d.o.o., Ljubijska ulica 13, 10000 Zagreb zastupanog po punomoćniku Ankica Maričić</derivirana_varijabla>
  </DomainObject.Predmet.ProtustrankaFormatedWithAdress>
  <DomainObject.Predmet.ProtustrankaFormatedWithAdressOIB>
    <izvorni_sadrzaj> PUPEK d.o.o., OIB 81722986478, Ljubijska ulica 13, 10000 Zagreb zastupanog po punomoćniku Ankica Maričić</izvorni_sadrzaj>
    <derivirana_varijabla naziv="DomainObject.Predmet.ProtustrankaFormatedWithAdressOIB_1"> PUPEK d.o.o., OIB 81722986478, Ljubijska ulica 13, 10000 Zagreb zastupanog po punomoćniku Ankica Maričić</derivirana_varijabla>
  </DomainObject.Predmet.ProtustrankaFormatedWithAdressOIB>
  <DomainObject.Predmet.ProtustrankaWithAdress>
    <izvorni_sadrzaj>PUPEK d.o.o. Ljubijska ulica 13, 10000 Zagreb</izvorni_sadrzaj>
    <derivirana_varijabla naziv="DomainObject.Predmet.ProtustrankaWithAdress_1">PUPEK d.o.o. Ljubijska ulica 13, 10000 Zagreb</derivirana_varijabla>
  </DomainObject.Predmet.ProtustrankaWithAdress>
  <DomainObject.Predmet.ProtustrankaWithAdressOIB>
    <izvorni_sadrzaj>PUPEK d.o.o., OIB 81722986478, Ljubijska ulica 13, 10000 Zagreb</izvorni_sadrzaj>
    <derivirana_varijabla naziv="DomainObject.Predmet.ProtustrankaWithAdressOIB_1">PUPEK d.o.o., OIB 81722986478, Ljubijska ulica 13, 10000 Zagreb</derivirana_varijabla>
  </DomainObject.Predmet.ProtustrankaWithAdressOIB>
  <DomainObject.Predmet.ProtustrankaNazivFormated>
    <izvorni_sadrzaj>PUPEK d.o.o.</izvorni_sadrzaj>
    <derivirana_varijabla naziv="DomainObject.Predmet.ProtustrankaNazivFormated_1">PUPEK d.o.o.</derivirana_varijabla>
  </DomainObject.Predmet.ProtustrankaNazivFormated>
  <DomainObject.Predmet.ProtustrankaNazivFormatedOIB>
    <izvorni_sadrzaj>PUPEK d.o.o., OIB 81722986478</izvorni_sadrzaj>
    <derivirana_varijabla naziv="DomainObject.Predmet.ProtustrankaNazivFormatedOIB_1">PUPEK d.o.o., OIB 81722986478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 zastupanog po punomoćniku Sanja Vukina; Fond za zaštitu okoliša i energetsku učinkovitost; REPUBLIKA HRVATSKA MINISTARSTVO FINANCIJA zastupanog po punomoćniku ŽDO u Zagrebu</izvorni_sadrzaj>
    <derivirana_varijabla naziv="DomainObject.Predmet.StrankaFormated_1">  FINA Regionalni centar Zagreb; OTP banka Hrvatska dioničko društvo zastupanog po punomoćniku Sanja Vukina; Fond za zaštitu okoliša i energetsku učinkovitost; REPUBLIKA HRVATSKA MINISTARSTVO FINANCIJA zastupanog po punomoćniku ŽDO u Zagrebu</derivirana_varijabla>
  </DomainObject.Predmet.StrankaFormated>
  <DomainObject.Predmet.StrankaFormatedOIB>
    <izvorni_sadrzaj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izvorni_sadrzaj>
    <derivirana_varijabla naziv="DomainObject.Predmet.StrankaFormatedOIB_1"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izvorni_sadrzaj>
    <derivirana_varijabla naziv="DomainObject.Predmet.StrankaWithAdress_1"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derivirana_varijabla>
  </DomainObject.Predmet.StrankaWithAdressOIB>
  <DomainObject.Predmet.StrankaNazivFormated>
    <izvorni_sadrzaj>FINA Regionalni centar Zagreb,OTP banka Hrvatska dioničko društvo,Fond za zaštitu okoliša i energetsku učinkovitost,REPUBLIKA HRVATSKA MINISTARSTVO FINANCIJA</izvorni_sadrzaj>
    <derivirana_varijabla naziv="DomainObject.Predmet.StrankaNazivFormated_1">FINA Regionalni centar Zagreb,OTP banka Hrvatska dioničko društvo,Fond za zaštitu okoliša i energetsku učinkovitost,REPUBLIKA HRVATSKA MINISTARSTVO FINANCIJA</derivirana_varijabla>
  </DomainObject.Predmet.StrankaNazivFormated>
  <DomainObject.Predmet.StrankaNazivFormatedOIB>
    <izvorni_sadrzaj>FINA Regionalni centar Zagreb, OIB 85821130368,OTP banka Hrvatska dioničko društvo, OIB 52508873833,Fond za zaštitu okoliša i energetsku učinkovitost, OIB 85828625994,REPUBLIKA HRVATSKA MINISTARSTVO FINANCIJA, OIB 18683136487</izvorni_sadrzaj>
    <derivirana_varijabla naziv="DomainObject.Predmet.StrankaNazivFormatedOIB_1">FINA Regionalni centar Zagreb, OIB 85821130368,OTP banka Hrvatska dioničko društvo, OIB 52508873833,Fond za zaštitu okoliša i energetsku učinkovitost, OIB 85828625994,REPUBLIKA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izvorni_sadrzaj>
    <derivirana_varijabla naziv="DomainObject.Predmet.StrankaListFormated_1"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OTP banka Hrvatska dioničko društvo</item>
      <item>Fond za zaštitu okoliša i energetsku učinkovitost</item>
      <item>REPUBLIKA HRVATSKA MINISTARSTVO FINANCIJA</item>
    </izvorni_sadrzaj>
    <derivirana_varijabla naziv="DomainObject.Predmet.StrankaListNazivFormated_1">
      <item>FINA Regionalni centar Zagreb</item>
      <item>OTP banka Hrvatska dioničko društvo</item>
      <item>Fond za zaštitu okoliša i energetsku učinkovitost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izvorni_sadrzaj>
    <derivirana_varijabla naziv="DomainObject.Predmet.StrankaListNazivFormatedOIB_1"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derivirana_varijabla>
  </DomainObject.Predmet.StrankaListNazivFormatedOIB>
  <DomainObject.Predmet.ProtuStrankaListFormated>
    <izvorni_sadrzaj>
      <item>PUPEK d.o.o. zastupanog po punomoćniku Ankica Maričić</item>
    </izvorni_sadrzaj>
    <derivirana_varijabla naziv="DomainObject.Predmet.ProtuStrankaListFormated_1">
      <item>PUPEK d.o.o. zastupanog po punomoćniku Ankica Maričić</item>
    </derivirana_varijabla>
  </DomainObject.Predmet.ProtuStrankaListFormated>
  <DomainObject.Predmet.ProtuStrankaListFormatedOIB>
    <izvorni_sadrzaj>
      <item>PUPEK d.o.o., OIB 81722986478 zastupanog po punomoćniku Ankica Maričić</item>
    </izvorni_sadrzaj>
    <derivirana_varijabla naziv="DomainObject.Predmet.ProtuStrankaListFormatedOIB_1">
      <item>PUPEK d.o.o., OIB 81722986478 zastupanog po punomoćniku Ankica Maričić</item>
    </derivirana_varijabla>
  </DomainObject.Predmet.ProtuStrankaListFormatedOIB>
  <DomainObject.Predmet.ProtuStrankaListFormatedWithAdress>
    <izvorni_sadrzaj>
      <item>PUPEK d.o.o., Ljubijska ulica 13, 10000 Zagreb zastupanog po punomoćniku Ankica Maričić</item>
    </izvorni_sadrzaj>
    <derivirana_varijabla naziv="DomainObject.Predmet.ProtuStrankaListFormatedWithAdress_1">
      <item>PUPEK d.o.o., Ljubijska ulica 13, 10000 Zagreb zastupanog po punomoćniku Ankica Maričić</item>
    </derivirana_varijabla>
  </DomainObject.Predmet.ProtuStrankaListFormatedWithAdress>
  <DomainObject.Predmet.ProtuStrankaListFormatedWithAdressOIB>
    <izvorni_sadrzaj>
      <item>PUPEK d.o.o., OIB 81722986478, Ljubijska ulica 13, 10000 Zagreb zastupanog po punomoćniku Ankica Maričić</item>
    </izvorni_sadrzaj>
    <derivirana_varijabla naziv="DomainObject.Predmet.ProtuStrankaListFormatedWithAdressOIB_1">
      <item>PUPEK d.o.o., OIB 81722986478, Ljubijska ulica 13, 10000 Zagreb zastupanog po punomoćniku Ankica Maričić</item>
    </derivirana_varijabla>
  </DomainObject.Predmet.ProtuStrankaListFormatedWithAdressOIB>
  <DomainObject.Predmet.ProtuStrankaListNazivFormated>
    <izvorni_sadrzaj>
      <item>PUPEK d.o.o.</item>
    </izvorni_sadrzaj>
    <derivirana_varijabla naziv="DomainObject.Predmet.ProtuStrankaListNazivFormated_1">
      <item>PUPEK d.o.o.</item>
    </derivirana_varijabla>
  </DomainObject.Predmet.ProtuStrankaListNazivFormated>
  <DomainObject.Predmet.ProtuStrankaListNazivFormatedOIB>
    <izvorni_sadrzaj>
      <item>PUPEK d.o.o., OIB 81722986478</item>
    </izvorni_sadrzaj>
    <derivirana_varijabla naziv="DomainObject.Predmet.ProtuStrankaListNazivFormatedOIB_1">
      <item>PUPEK d.o.o., OIB 81722986478</item>
    </derivirana_varijabla>
  </DomainObject.Predmet.ProtuStrankaListNazivFormatedOIB>
  <DomainObject.Predmet.OstaliListFormated>
    <izvorni_sadrzaj>
      <item>Ankica Maričić punomoćnik sudionika u postupku PUPEK d.o.o.</item>
      <item>ŽDO u Zagrebu punomoćnik sudionika u postupku REPUBLIKA HRVATSKA MINISTARSTVO FINANCIJA</item>
      <item>Sanja Vukina punomoćnik sudionika u postupku OTP banka Hrvatska dioničko društvo</item>
    </izvorni_sadrzaj>
    <derivirana_varijabla naziv="DomainObject.Predmet.OstaliListFormated_1">
      <item>Ankica Maričić punomoćnik sudionika u postupku PUPEK d.o.o.</item>
      <item>ŽDO u Zagrebu punomoćnik sudionika u postupku REPUBLIKA HRVATSKA MINISTARSTVO FINANCIJA</item>
      <item>Sanja Vukina punomoćnik sudionika u postupku OTP banka Hrvatska dioničko društvo</item>
    </derivirana_varijabla>
  </DomainObject.Predmet.OstaliListFormated>
  <DomainObject.Predmet.OstaliListFormatedOIB>
    <izvorni_sadrzaj>
      <item>Ankica Maričić, OIB 74067864374 punomoćnik sudionika u postupku PUPEK d.o.o.</item>
      <item>ŽDO u Zagrebu, OIB 16488001145 punomoćnik sudionika u postupku REPUBLIKA HRVATSKA MINISTARSTVO FINANCIJA</item>
      <item>Sanja Vukina, OIB 36413430943 punomoćnik sudionika u postupku OTP banka Hrvatska dioničko društvo</item>
    </izvorni_sadrzaj>
    <derivirana_varijabla naziv="DomainObject.Predmet.OstaliListFormatedOIB_1">
      <item>Ankica Maričić, OIB 74067864374 punomoćnik sudionika u postupku PUPEK d.o.o.</item>
      <item>ŽDO u Zagrebu, OIB 16488001145 punomoćnik sudionika u postupku REPUBLIKA HRVATSKA MINISTARSTVO FINANCIJA</item>
      <item>Sanja Vukina, OIB 36413430943 punomoćnik sudionika u postupku OTP banka Hrvatska dioničko društvo</item>
    </derivirana_varijabla>
  </DomainObject.Predmet.OstaliListFormatedOIB>
  <DomainObject.Predmet.OstaliListFormatedWithAdress>
    <izvorni_sadrzaj>
      <item>Ankica Maričić, Gređani 67, 35435 Gređani punomoćnik sudionika u postupku PUPEK d.o.o.</item>
      <item>ŽDO u Zagrebu, Savska cesta 41, 10000 Zagreb punomoćnik sudionika u postupku REPUBLIKA HRVATSKA MINISTARSTVO FINANCIJA</item>
      <item>Sanja Vukina, Prilaz Gjure Deželića 30, 10000 Zagreb punomoćnik sudionika u postupku OTP banka Hrvatska dioničko društvo</item>
    </izvorni_sadrzaj>
    <derivirana_varijabla naziv="DomainObject.Predmet.OstaliListFormatedWithAdress_1">
      <item>Ankica Maričić, Gređani 67, 35435 Gređani punomoćnik sudionika u postupku PUPEK d.o.o.</item>
      <item>ŽDO u Zagrebu, Savska cesta 41, 10000 Zagreb punomoćnik sudionika u postupku REPUBLIKA HRVATSKA MINISTARSTVO FINANCIJA</item>
      <item>Sanja Vukina, Prilaz Gjure Deželića 30, 10000 Zagreb punomoćnik sudionika u postupku OTP banka Hrvatska dioničko društvo</item>
    </derivirana_varijabla>
  </DomainObject.Predmet.OstaliListFormatedWithAdress>
  <DomainObject.Predmet.OstaliListFormatedWithAdressOIB>
    <izvorni_sadrzaj>
      <item>Ankica Maričić, OIB 74067864374, Gređani 67, 35435 Gređani punomoćnik sudionika u postupku PUPEK d.o.o.</item>
      <item>ŽDO u Zagrebu, OIB 16488001145, Savska cesta 41, 10000 Zagreb punomoćnik sudionika u postupku REPUBLIKA HRVATSKA MINISTARSTVO FINANCIJA</item>
      <item>Sanja Vukina, OIB 36413430943, Prilaz Gjure Deželića 30, 10000 Zagreb punomoćnik sudionika u postupku OTP banka Hrvatska dioničko društvo</item>
    </izvorni_sadrzaj>
    <derivirana_varijabla naziv="DomainObject.Predmet.OstaliListFormatedWithAdressOIB_1">
      <item>Ankica Maričić, OIB 74067864374, Gređani 67, 35435 Gređani punomoćnik sudionika u postupku PUPEK d.o.o.</item>
      <item>ŽDO u Zagrebu, OIB 16488001145, Savska cesta 41, 10000 Zagreb punomoćnik sudionika u postupku REPUBLIKA HRVATSKA MINISTARSTVO FINANCIJA</item>
      <item>Sanja Vukina, OIB 36413430943, Prilaz Gjure Deželića 30, 10000 Zagreb punomoćnik sudionika u postupku OTP banka Hrvatska dioničko društvo</item>
    </derivirana_varijabla>
  </DomainObject.Predmet.OstaliListFormatedWithAdressOIB>
  <DomainObject.Predmet.OstaliListNazivFormated>
    <izvorni_sadrzaj>
      <item>Ankica Maričić</item>
      <item>ŽDO u Zagrebu</item>
      <item>Sanja Vukina</item>
    </izvorni_sadrzaj>
    <derivirana_varijabla naziv="DomainObject.Predmet.OstaliListNazivFormated_1">
      <item>Ankica Maričić</item>
      <item>ŽDO u Zagrebu</item>
      <item>Sanja Vukina</item>
    </derivirana_varijabla>
  </DomainObject.Predmet.OstaliListNazivFormated>
  <DomainObject.Predmet.OstaliListNazivFormatedOIB>
    <izvorni_sadrzaj>
      <item>Ankica Maričić, OIB 74067864374</item>
      <item>ŽDO u Zagrebu, OIB 16488001145</item>
      <item>Sanja Vukina, OIB 36413430943</item>
    </izvorni_sadrzaj>
    <derivirana_varijabla naziv="DomainObject.Predmet.OstaliListNazivFormatedOIB_1">
      <item>Ankica Maričić, OIB 74067864374</item>
      <item>ŽDO u Zagrebu, OIB 16488001145</item>
      <item>Sanja Vukina, OIB 36413430943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PUPEK d.o.o.</izvorni_sadrzaj>
    <derivirana_varijabla naziv="DomainObject.Predmet.ProtustrankaIDrugi_1">PUPEK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PUPEK d.o.o., OIB 81722986478, Ljubijska ulica 13, 10000 Zagreb</izvorni_sadrzaj>
    <derivirana_varijabla naziv="DomainObject.Predmet.ProtustrankaIDrugiAdressOIB_1">PUPEK d.o.o., OIB 81722986478, Ljubijska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PUPEK d.o.o.</item>
      <item>FINA Regionalni centar Zagreb</item>
      <item>Ankica Maričić</item>
      <item>ŽDO u Zagrebu</item>
      <item>OTP banka Hrvatska dioničko društvo</item>
      <item>Sanja Vukina</item>
      <item>Fond za zaštitu okoliša i energetsku učinkovitost</item>
      <item>REPUBLIKA HRVATSKA MINISTARSTVO FINANCIJA</item>
    </izvorni_sadrzaj>
    <derivirana_varijabla naziv="DomainObject.Predmet.SudioniciListNaziv_1">
      <item>PUPEK d.o.o.</item>
      <item>FINA Regionalni centar Zagreb</item>
      <item>Ankica Maričić</item>
      <item>ŽDO u Zagrebu</item>
      <item>OTP banka Hrvatska dioničko društvo</item>
      <item>Sanja Vukina</item>
      <item>Fond za zaštitu okoliša i energetsku učinkovitost</item>
      <item>REPUBLIKA HRVATSKA MINISTARSTVO FINANCIJA</item>
    </derivirana_varijabla>
  </DomainObject.Predmet.SudioniciListNaziv>
  <DomainObject.Predmet.SudioniciListAdressOIB>
    <izvorni_sadrzaj>
      <item>PUPEK d.o.o., OIB 81722986478, Ljubijska ulica 13,10000 Zagreb</item>
      <item>FINA Regionalni centar Zagreb, OIB 85821130368, Trg svibanjskih žrtava 1995. 1,10000 Zagreb</item>
      <item>Ankica Maričić, OIB 74067864374, Gređani 67,35435 Gređani</item>
      <item>ŽDO u Zagrebu, OIB 16488001145, Savska cesta 41,10000 Zagreb</item>
      <item>OTP banka Hrvatska dioničko društvo, OIB 52508873833, Ulica Domovinskog rata 3,23000 Zadar</item>
      <item>Sanja Vukina, OIB 36413430943, Prilaz Gjure Deželića 30,10000 Zagreb</item>
      <item>Fond za zaštitu okoliša i energetsku učinkovitost, OIB 85828625994, Radnička cesta 80,10000 Zagreb</item>
      <item>REPUBLIKA HRVATSKA MINISTARSTVO FINANCIJA, OIB 18683136487, Katančićeva 5,10000 Zagreb</item>
    </izvorni_sadrzaj>
    <derivirana_varijabla naziv="DomainObject.Predmet.SudioniciListAdressOIB_1">
      <item>PUPEK d.o.o., OIB 81722986478, Ljubijska ulica 13,10000 Zagreb</item>
      <item>FINA Regionalni centar Zagreb, OIB 85821130368, Trg svibanjskih žrtava 1995. 1,10000 Zagreb</item>
      <item>Ankica Maričić, OIB 74067864374, Gređani 67,35435 Gređani</item>
      <item>ŽDO u Zagrebu, OIB 16488001145, Savska cesta 41,10000 Zagreb</item>
      <item>OTP banka Hrvatska dioničko društvo, OIB 52508873833, Ulica Domovinskog rata 3,23000 Zadar</item>
      <item>Sanja Vukina, OIB 36413430943, Prilaz Gjure Deželića 30,10000 Zagreb</item>
      <item>Fond za zaštitu okoliša i energetsku učinkovitost, OIB 85828625994, Radnička cesta 80,10000 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81722986478</item>
      <item>, OIB 85821130368</item>
      <item>, OIB 74067864374</item>
      <item>, OIB 16488001145</item>
      <item>, OIB 52508873833</item>
      <item>, OIB 36413430943</item>
      <item>, OIB 85828625994</item>
      <item>, OIB 18683136487</item>
    </izvorni_sadrzaj>
    <derivirana_varijabla naziv="DomainObject.Predmet.SudioniciListNazivOIB_1">
      <item>, OIB 81722986478</item>
      <item>, OIB 85821130368</item>
      <item>, OIB 74067864374</item>
      <item>, OIB 16488001145</item>
      <item>, OIB 52508873833</item>
      <item>, OIB 36413430943</item>
      <item>, OIB 85828625994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9ABA0-9ECA-4A6F-B3E7-A7E067FCF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2910</properties:Characters>
  <properties:Lines>94</properties:Lines>
  <properties:Paragraphs>54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2018-03-29T08:26:00Z</dcterms:created>
  <dc:creator>Korisnik</dc:creator>
  <cp:lastModifiedBy>Renata Klokočki</cp:lastModifiedBy>
  <cp:lastPrinted>2018-03-29T08:29:00Z</cp:lastPrinted>
  <dcterms:modified xmlns:xsi="http://www.w3.org/2001/XMLSchema-instance" xsi:type="dcterms:W3CDTF">2018-03-29T08:32:00Z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TRAŽBINAMA-PUPEK.docx)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