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e954" w14:paraId="81ee954" w:rsidRDefault="00BC42BA" w:rsidP="00BC42BA" w:rsidR="00BC42BA">
      <w:pPr>
        <w:pStyle w:val="Bezproreda"/>
        <w:ind w:firstLine="708" w:left="4956"/>
        <w15:collapsed w:val="false"/>
      </w:pPr>
      <w:r>
        <w:t>1 St-29/2015.</w:t>
      </w: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  <w:r>
        <w:t>TRGOVAČKI SUD U BJELOVARU</w:t>
      </w:r>
    </w:p>
    <w:p w:rsidRDefault="00BC42BA" w:rsidP="00BC42BA" w:rsidR="00BC42BA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C42BA" w:rsidP="00BC42BA" w:rsidR="00BC42B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  <w:jc w:val="center"/>
        <w:rPr>
          <w:b/>
        </w:rPr>
      </w:pPr>
      <w:r>
        <w:rPr>
          <w:b/>
        </w:rPr>
        <w:t>P O Z I V</w:t>
      </w: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  <w:r>
        <w:t>U stečajnom predmetu nad stečajnim dužnikom ANTONOM ĆIBARIĆ  vlasnikom obrta za trgovinu nakitom Zlatar iz Virovitice, Kralja Petra Krešimira 7, OIB: 70857667576,  objavljuje da je određeno  Posebno ispitno ročište kod Trgovačkog suda u Bjelovaru, soba broj 4. za dan</w:t>
      </w: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  <w:jc w:val="center"/>
        <w:rPr>
          <w:b/>
        </w:rPr>
      </w:pPr>
      <w:bookmarkStart w:name="_GoBack" w:id="0"/>
      <w:r>
        <w:rPr>
          <w:b/>
        </w:rPr>
        <w:t>4.  studenog  2016. godine u 9,30 sati</w:t>
      </w:r>
    </w:p>
    <w:bookmarkEnd w:id="0"/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  <w:r>
        <w:t>na  kojem će se ispitati tražbine prijavljene nakon isteka roka za prijavljivanje koje nisu ispitane na Ispitnom ročištu te tražbine prijavljene najkasnije u roku od 3 mjeseca nakon prvog ispitnog ročišta, ali ne poslije objavljivanja poziva za završno ročište (čl. 176. st. 2. Stečajnog zakona).</w:t>
      </w: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  <w:r>
        <w:t>Na ročište se pozivaju stečajni upravitelj i stečajni vjerovnici.</w:t>
      </w: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  <w:r>
        <w:t>U Bjelovaru, 5. listopada  2016.</w:t>
      </w: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  v.r.</w:t>
      </w: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</w:p>
    <w:p w:rsidRDefault="00BC42BA" w:rsidP="00BC42BA" w:rsidR="00BC42B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C42BA" w:rsidP="00BC42BA" w:rsidR="00BC42BA">
      <w:pPr>
        <w:pStyle w:val="Bezproreda"/>
      </w:pPr>
      <w:r>
        <w:t>Dna: stečajnom upravitelju-putem e – oglasne ploče</w:t>
      </w:r>
    </w:p>
    <w:p w:rsidRDefault="00BC42BA" w:rsidP="00BC42BA" w:rsidR="00BC42BA">
      <w:pPr>
        <w:pStyle w:val="Bezproreda"/>
      </w:pPr>
      <w:r>
        <w:t xml:space="preserve">         vjerovnicima – putem e-oglasne ploče suda</w:t>
      </w:r>
    </w:p>
    <w:p w:rsidRDefault="00BC42BA" w:rsidP="00BC42BA" w:rsidR="00BC42BA">
      <w:pPr>
        <w:pStyle w:val="Bezproreda"/>
      </w:pPr>
      <w:r>
        <w:t xml:space="preserve">        Oglasna ploča - ovdje</w:t>
      </w:r>
    </w:p>
    <w:p w:rsidRDefault="00BC42BA" w:rsidP="00BC42BA" w:rsidR="00BC42BA">
      <w:pPr>
        <w:pStyle w:val="Bezproreda"/>
      </w:pPr>
      <w:r>
        <w:t xml:space="preserve">        ROČ.  4. 11. 2016. u 9,30 sati</w:t>
      </w:r>
    </w:p>
    <w:p w:rsidRDefault="00BC42BA" w:rsidP="00BC42BA" w:rsidR="00AE649C" w:rsidRPr="00B76F3C">
      <w:pPr>
        <w:pStyle w:val="Bezproreda"/>
      </w:pPr>
      <w:r>
        <w:t>Bjelovar,  5. 10.  2016.</w:t>
      </w:r>
    </w:p>
    <w:p w:rsidRDefault="00BC42BA" w:rsidP="00BC42BA" w:rsidR="00A21F0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2BA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84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St-29/2015-34</izvorni_sadrzaj>
    <derivirana_varijabla naziv="DomainObject.Oznaka_1">St-29/2015-34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01.10.2015. u 9,00
izvj.roč. 01.10.2015. u 9,30</izvorni_sadrzaj>
    <derivirana_varijabla naziv="DomainObject.Predmet.PrimjedbaSuca_1">ispit.roč. 01.10.2015. u 9,00
izvj.roč. 01.10.2015.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 ĆIBARIĆ</izvorni_sadrzaj>
    <derivirana_varijabla naziv="DomainObject.Predmet.ProtustrankaFormated_1">  ANTON ĆIBARIĆ</derivirana_varijabla>
  </DomainObject.Predmet.ProtustrankaFormated>
  <DomainObject.Predmet.ProtustrankaFormatedOIB>
    <izvorni_sadrzaj>  ANTON ĆIBARIĆ, OIB 70857667576</izvorni_sadrzaj>
    <derivirana_varijabla naziv="DomainObject.Predmet.ProtustrankaFormatedOIB_1">  ANTON ĆIBARIĆ, OIB 70857667576</derivirana_varijabla>
  </DomainObject.Predmet.ProtustrankaFormatedOIB>
  <DomainObject.Predmet.ProtustrankaFormatedWithAdress>
    <izvorni_sadrzaj> ANTON ĆIBARIĆ, Kralja Petra Krešimira 7, 33000 Virovitica</izvorni_sadrzaj>
    <derivirana_varijabla naziv="DomainObject.Predmet.ProtustrankaFormatedWithAdress_1"> ANTON ĆIBARIĆ, Kralja Petra Krešimira 7, 33000 Virovitica</derivirana_varijabla>
  </DomainObject.Predmet.ProtustrankaFormatedWithAdress>
  <DomainObject.Predmet.ProtustrankaFormatedWithAdressOIB>
    <izvorni_sadrzaj> ANTON ĆIBARIĆ, OIB 70857667576, Kralja Petra Krešimira 7, 33000 Virovitica</izvorni_sadrzaj>
    <derivirana_varijabla naziv="DomainObject.Predmet.ProtustrankaFormatedWithAdressOIB_1"> ANTON ĆIBARIĆ, OIB 70857667576, Kralja Petra Krešimira 7, 33000 Virovitica</derivirana_varijabla>
  </DomainObject.Predmet.ProtustrankaFormatedWithAdressOIB>
  <DomainObject.Predmet.ProtustrankaWithAdress>
    <izvorni_sadrzaj>ANTON ĆIBARIĆ Kralja Petra Krešimira 7, 33000 Virovitica</izvorni_sadrzaj>
    <derivirana_varijabla naziv="DomainObject.Predmet.ProtustrankaWithAdress_1">ANTON ĆIBARIĆ Kralja Petra Krešimira 7, 33000 Virovitica</derivirana_varijabla>
  </DomainObject.Predmet.ProtustrankaWithAdress>
  <DomainObject.Predmet.ProtustrankaWithAdressOIB>
    <izvorni_sadrzaj>ANTON ĆIBARIĆ, OIB 70857667576, Kralja Petra Krešimira 7, 33000 Virovitica</izvorni_sadrzaj>
    <derivirana_varijabla naziv="DomainObject.Predmet.ProtustrankaWithAdressOIB_1">ANTON ĆIBARIĆ, OIB 70857667576, Kralja Petra Krešimira 7, 33000 Virovitica</derivirana_varijabla>
  </DomainObject.Predmet.ProtustrankaWithAdressOIB>
  <DomainObject.Predmet.ProtustrankaNazivFormated>
    <izvorni_sadrzaj>ANTON ĆIBARIĆ</izvorni_sadrzaj>
    <derivirana_varijabla naziv="DomainObject.Predmet.ProtustrankaNazivFormated_1">ANTON ĆIBARIĆ</derivirana_varijabla>
  </DomainObject.Predmet.ProtustrankaNazivFormated>
  <DomainObject.Predmet.ProtustrankaNazivFormatedOIB>
    <izvorni_sadrzaj>ANTON ĆIBARIĆ, OIB 70857667576</izvorni_sadrzaj>
    <derivirana_varijabla naziv="DomainObject.Predmet.ProtustrankaNazivFormatedOIB_1">ANTON ĆIBARIĆ, OIB 70857667576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ANTON ĆIBARIĆ</item>
    </izvorni_sadrzaj>
    <derivirana_varijabla naziv="DomainObject.Predmet.ProtuStrankaListFormated_1">
      <item>ANTON ĆIBARIĆ</item>
    </derivirana_varijabla>
  </DomainObject.Predmet.ProtuStrankaListFormated>
  <DomainObject.Predmet.ProtuStrankaListFormatedOIB>
    <izvorni_sadrzaj>
      <item>ANTON ĆIBARIĆ, OIB 70857667576</item>
    </izvorni_sadrzaj>
    <derivirana_varijabla naziv="DomainObject.Predmet.ProtuStrankaListFormatedOIB_1">
      <item>ANTON ĆIBARIĆ, OIB 70857667576</item>
    </derivirana_varijabla>
  </DomainObject.Predmet.ProtuStrankaListFormatedOIB>
  <DomainObject.Predmet.ProtuStrankaListFormatedWithAdress>
    <izvorni_sadrzaj>
      <item>ANTON ĆIBARIĆ, Kralja Petra Krešimira 7, 33000 Virovitica</item>
    </izvorni_sadrzaj>
    <derivirana_varijabla naziv="DomainObject.Predmet.ProtuStrankaListFormatedWithAdress_1">
      <item>ANTON ĆIBARIĆ, Kralja Petra Krešimira 7, 33000 Virovitica</item>
    </derivirana_varijabla>
  </DomainObject.Predmet.ProtuStrankaListFormatedWithAdress>
  <DomainObject.Predmet.ProtuStrankaListFormatedWithAdressOIB>
    <izvorni_sadrzaj>
      <item>ANTON ĆIBARIĆ, OIB 70857667576, Kralja Petra Krešimira 7, 33000 Virovitica</item>
    </izvorni_sadrzaj>
    <derivirana_varijabla naziv="DomainObject.Predmet.ProtuStrankaListFormatedWithAdressOIB_1">
      <item>ANTON ĆIBARIĆ, OIB 70857667576, Kralja Petra Krešimira 7, 33000 Virovitica</item>
    </derivirana_varijabla>
  </DomainObject.Predmet.ProtuStrankaListFormatedWithAdressOIB>
  <DomainObject.Predmet.ProtuStrankaListNazivFormated>
    <izvorni_sadrzaj>
      <item>ANTON ĆIBARIĆ</item>
    </izvorni_sadrzaj>
    <derivirana_varijabla naziv="DomainObject.Predmet.ProtuStrankaListNazivFormated_1">
      <item>ANTON ĆIBARIĆ</item>
    </derivirana_varijabla>
  </DomainObject.Predmet.ProtuStrankaListNazivFormated>
  <DomainObject.Predmet.ProtuStrankaListNazivFormatedOIB>
    <izvorni_sadrzaj>
      <item>ANTON ĆIBARIĆ, OIB 70857667576</item>
    </izvorni_sadrzaj>
    <derivirana_varijabla naziv="DomainObject.Predmet.ProtuStrankaListNazivFormatedOIB_1">
      <item>ANTON ĆIBARIĆ, OIB 70857667576</item>
    </derivirana_varijabla>
  </DomainObject.Predmet.ProtuStrankaListNazivFormatedOIB>
  <DomainObject.Predmet.OstaliListFormated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izvorni_sadrzaj>
    <derivirana_varijabla naziv="DomainObject.Predmet.OstaliListFormated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derivirana_varijabla>
  </DomainObject.Predmet.OstaliListFormated>
  <DomainObject.Predmet.OstaliListFormatedOIB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OBRTNI REGISTAR VIROVITIČKO PODRAVSKE ŽUPANIJE</item>
    </izvorni_sadrzaj>
    <derivirana_varijabla naziv="DomainObject.Predmet.OstaliListFormatedOIB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OBRTNI REGISTAR VIROVITIČKO PODRAVSKE ŽUPANIJE</item>
    </derivirana_varijabla>
  </DomainObject.Predmet.OstaliListFormatedOIB>
  <DomainObject.Predmet.OstaliListFormatedWithAdress>
    <izvorni_sadrzaj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V. Nazora 77., 42240 Ivanec</item>
      <item>FINANCIJSKA AGENCIJA, Ulica grada Vukovara 70., 10000 Zagreb</item>
      <item>OBRTNI REGISTAR VIROVITIČKO PODRAVSKE ŽUPANIJE, ., 33000 Virovitica</item>
    </izvorni_sadrzaj>
    <derivirana_varijabla naziv="DomainObject.Predmet.OstaliListFormatedWithAdress_1"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V. Nazora 77., 42240 Ivanec</item>
      <item>FINANCIJSKA AGENCIJA, Ulica grada Vukovara 70., 10000 Zagreb</item>
      <item>OBRTNI REGISTAR VIROVITIČKO PODRAVSKE ŽUPANIJE, ., 33000 Virovitica</item>
    </derivirana_varijabla>
  </DomainObject.Predmet.OstaliListFormatedWithAdress>
  <DomainObject.Predmet.OstaliListFormatedWithAdressOIB>
    <izvorni_sadrzaj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OIB 42883746819, V. Nazora 77., 42240 Ivanec</item>
      <item>FINANCIJSKA AGENCIJA, Ulica grada Vukovara 70., 10000 Zagreb</item>
      <item>OBRTNI REGISTAR VIROVITIČKO PODRAVSKE ŽUPANIJE, ., 33000 Virovitica</item>
    </izvorni_sadrzaj>
    <derivirana_varijabla naziv="DomainObject.Predmet.OstaliListFormatedWithAdressOIB_1"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OIB 42883746819, V. Nazora 77., 42240 Ivanec</item>
      <item>FINANCIJSKA AGENCIJA, Ulica grada Vukovara 70., 10000 Zagreb</item>
      <item>OBRTNI REGISTAR VIROVITIČKO PODRAVSKE ŽUPANIJE, ., 33000 Virovitica</item>
    </derivirana_varijabla>
  </DomainObject.Predmet.OstaliListFormatedWithAdressOIB>
  <DomainObject.Predmet.OstaliListNazivFormated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izvorni_sadrzaj>
    <derivirana_varijabla naziv="DomainObject.Predmet.OstaliListNazivFormated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derivirana_varijabla>
  </DomainObject.Predmet.OstaliListNazivFormated>
  <DomainObject.Predmet.OstaliListNazivFormatedOIB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OBRTNI REGISTAR VIROVITIČKO PODRAVSKE ŽUPANIJE</item>
    </izvorni_sadrzaj>
    <derivirana_varijabla naziv="DomainObject.Predmet.OstaliListNazivFormatedOIB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OBRTNI REGISTAR VIROVITIČKO PODRAVSKE ŽUPANIJE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St-29/2015-34</izvorni_sadrzaj>
    <derivirana_varijabla naziv="DomainObject.PoslovniBrojDokumenta_1">St-29/2015-34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ANTON ĆIBARIĆ</izvorni_sadrzaj>
    <derivirana_varijabla naziv="DomainObject.Predmet.ProtustrankaIDrugi_1">ANTON ĆIBARIĆ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ANTON ĆIBARIĆ, OIB 70857667576, Kralja Petra Krešimira 7, 33000 Virovitica</izvorni_sadrzaj>
    <derivirana_varijabla naziv="DomainObject.Predmet.ProtustrankaIDrugiAdressOIB_1">ANTON ĆIBARIĆ, OIB 70857667576, Kralja Petra Krešimira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ZG01</item>
      <item>ANTON ĆIBARIĆ</item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izvorni_sadrzaj>
    <derivirana_varijabla naziv="DomainObject.Predmet.SudioniciListNaziv_1">
      <item>FINA, REGIONALNI CENTAR: ZAGREB, Nagodbeno vijeće: ZG01</item>
      <item>ANTON ĆIBARIĆ</item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derivirana_varijabla>
  </DomainObject.Predmet.SudioniciListNaziv>
  <DomainObject.Predmet.SudioniciListAdressOIB>
    <izvorni_sadrzaj>
      <item>FINA, REGIONALNI CENTAR: ZAGREB, Nagodbeno vijeće: ZG01, OIB 85821130368, Ulica grada Vukovara 70,10000 Zagreb</item>
      <item>ANTON ĆIBARIĆ, OIB 70857667576, Kralja Petra Krešimira 7,33000 Virovitica</item>
      <item>Narodne novine d.d., Savski gaj XIII put br. 26.,10000 Zagreb</item>
      <item>računovodstvo, ovdje</item>
      <item>ŽDO U BJELOVARU</item>
      <item>Općinski sud u Viroviti, Zemljišnoknjižni odjel, .,33000 Virovitica</item>
      <item>Porezna uprava u Virovitici, .,33000 Virovitica</item>
      <item>SUDSKI REGISTAR - OVDJE -</item>
      <item>Dražen Vidman, OIB 42883746819, V. Nazora 77.,42240 Ivanec</item>
      <item>FINANCIJSKA AGENCIJA, Ulica grada Vukovara 70.,10000 Zagreb</item>
      <item>OBRTNI REGISTAR VIROVITIČKO PODRAVSKE ŽUPANIJE, .,33000 Virovitica</item>
    </izvorni_sadrzaj>
    <derivirana_varijabla naziv="DomainObject.Predmet.SudioniciListAdressOIB_1">
      <item>FINA, REGIONALNI CENTAR: ZAGREB, Nagodbeno vijeće: ZG01, OIB 85821130368, Ulica grada Vukovara 70,10000 Zagreb</item>
      <item>ANTON ĆIBARIĆ, OIB 70857667576, Kralja Petra Krešimira 7,33000 Virovitica</item>
      <item>Narodne novine d.d., Savski gaj XIII put br. 26.,10000 Zagreb</item>
      <item>računovodstvo, ovdje</item>
      <item>ŽDO U BJELOVARU</item>
      <item>Općinski sud u Viroviti, Zemljišnoknjižni odjel, .,33000 Virovitica</item>
      <item>Porezna uprava u Virovitici, .,33000 Virovitica</item>
      <item>SUDSKI REGISTAR - OVDJE -</item>
      <item>Dražen Vidman, OIB 42883746819, V. Nazora 77.,42240 Ivanec</item>
      <item>FINANCIJSKA AGENCIJA, Ulica grada Vukovara 70.,10000 Zagreb</item>
      <item>OBRTNI REGISTAR VIROVITIČKO PODRAVSKE ŽUPANIJE,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BF13ED-FA2C-465B-9D90-2C2720E5DE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821</properties:Characters>
  <properties:Lines>46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2016-10-05T12:51:00Z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St-29/2015-34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