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6d4d" w14:paraId="96b6d4d" w:rsidRDefault="00B3361F" w:rsidP="00B3361F" w:rsidR="00B3361F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361F" w:rsidP="00B3361F" w:rsidR="00B3361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B3361F" w:rsidP="00B3361F" w:rsidR="00B3361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B3361F" w:rsidP="00B3361F" w:rsidR="00B3361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>
        <w:rPr>
          <w:sz w:val="22"/>
        </w:rPr>
        <w:t xml:space="preserve">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6.St-1765/2015</w:t>
      </w:r>
    </w:p>
    <w:p w:rsidRDefault="00B3361F" w:rsidP="00B3361F" w:rsidR="00B3361F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B3361F" w:rsidP="00B3361F" w:rsidR="00B3361F">
      <w:pPr>
        <w:jc w:val="both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FORUM ROMA HRVATSKE, Zagreb, Avenija Marina Držića 4, OIB: 76244545254, dana 04.02.2016.god.</w:t>
      </w:r>
    </w:p>
    <w:p w:rsidRDefault="00B3361F" w:rsidP="00B3361F" w:rsidR="00B3361F">
      <w:pPr>
        <w:jc w:val="both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FORUM ROMA HRVATSKE, Zagreb, Avenija Marina Držića 4, OIB: 76244545254  </w:t>
      </w:r>
    </w:p>
    <w:p w:rsidRDefault="00B3361F" w:rsidP="00B3361F" w:rsidR="00B3361F">
      <w:pPr>
        <w:ind w:firstLine="360"/>
        <w:jc w:val="both"/>
        <w:rPr>
          <w:sz w:val="22"/>
        </w:rPr>
      </w:pPr>
    </w:p>
    <w:p w:rsidRDefault="00B3361F" w:rsidP="00B3361F" w:rsidR="00B3361F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B3361F" w:rsidP="00B3361F" w:rsidR="00B3361F">
      <w:pPr>
        <w:jc w:val="both"/>
        <w:rPr>
          <w:sz w:val="22"/>
        </w:rPr>
      </w:pPr>
    </w:p>
    <w:p w:rsidRDefault="00B3361F" w:rsidP="00B3361F" w:rsidR="00B3361F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3361F" w:rsidP="00B3361F" w:rsidR="00B3361F">
      <w:pPr>
        <w:jc w:val="both"/>
        <w:rPr>
          <w:sz w:val="22"/>
        </w:rPr>
      </w:pPr>
    </w:p>
    <w:p w:rsidRDefault="00B3361F" w:rsidP="00B3361F" w:rsidR="00B3361F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482.993,78 kuna na dan 01.09.2015.              .</w:t>
      </w:r>
    </w:p>
    <w:p w:rsidRDefault="00B3361F" w:rsidP="00B3361F" w:rsidR="00B3361F">
      <w:pPr>
        <w:jc w:val="both"/>
        <w:rPr>
          <w:sz w:val="22"/>
        </w:rPr>
      </w:pPr>
    </w:p>
    <w:p w:rsidRDefault="00B3361F" w:rsidP="00B3361F" w:rsidR="00B3361F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B3361F" w:rsidP="00B3361F" w:rsidR="00B3361F">
      <w:pPr>
        <w:jc w:val="both"/>
        <w:rPr>
          <w:sz w:val="22"/>
        </w:rPr>
      </w:pPr>
      <w:r>
        <w:rPr>
          <w:sz w:val="22"/>
        </w:rPr>
        <w:tab/>
      </w:r>
    </w:p>
    <w:p w:rsidRDefault="00B3361F" w:rsidP="00B3361F" w:rsidR="00B3361F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B3361F" w:rsidP="00B3361F" w:rsidR="00B3361F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center"/>
        <w:rPr>
          <w:sz w:val="22"/>
        </w:rPr>
      </w:pPr>
    </w:p>
    <w:p w:rsidRDefault="00B3361F" w:rsidP="00B3361F" w:rsidR="00B3361F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B3361F" w:rsidP="00B3361F" w:rsidR="00B3361F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B3361F" w:rsidP="00B3361F" w:rsidR="00B3361F">
      <w:pPr>
        <w:jc w:val="both"/>
        <w:rPr>
          <w:i/>
          <w:sz w:val="22"/>
        </w:rPr>
      </w:pPr>
    </w:p>
    <w:p w:rsidRDefault="00B3361F" w:rsidP="00B3361F" w:rsidR="00B3361F">
      <w:pPr>
        <w:jc w:val="both"/>
        <w:rPr>
          <w:i/>
          <w:sz w:val="22"/>
        </w:rPr>
      </w:pPr>
    </w:p>
    <w:p w:rsidRDefault="00B3361F" w:rsidP="00B3361F" w:rsidR="00B3361F">
      <w:pPr>
        <w:rPr>
          <w:rFonts w:cstheme="minorBidi" w:eastAsiaTheme="minorHAnsi"/>
          <w:lang w:eastAsia="en-US"/>
        </w:rPr>
      </w:pPr>
    </w:p>
    <w:p w:rsidRDefault="00B3361F" w:rsidP="00B3361F" w:rsidR="00B336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B3361F" w:rsidP="00B3361F" w:rsidR="00B336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B3361F" w:rsidP="00B3361F" w:rsidR="00B3361F">
      <w:pPr>
        <w:rPr>
          <w:bCs/>
        </w:rPr>
      </w:pPr>
      <w:r>
        <w:t xml:space="preserve"> </w:t>
      </w:r>
    </w:p>
    <w:p w:rsidRDefault="00B3361F" w:rsidP="00B3361F" w:rsidR="00B3361F">
      <w:pPr>
        <w:jc w:val="both"/>
        <w:rPr>
          <w:sz w:val="22"/>
          <w:szCs w:val="22"/>
        </w:rPr>
      </w:pPr>
    </w:p>
    <w:p w:rsidRDefault="00B3361F" w:rsidP="00B3361F" w:rsidR="00B3361F">
      <w:pPr>
        <w:jc w:val="center"/>
        <w:rPr>
          <w:sz w:val="22"/>
          <w:highlight w:val="green"/>
          <w:u w:val="single"/>
        </w:rPr>
      </w:pPr>
    </w:p>
    <w:p w:rsidRDefault="00B3361F" w:rsidP="00B3361F" w:rsidR="00B3361F">
      <w:pPr>
        <w:jc w:val="center"/>
        <w:rPr>
          <w:sz w:val="22"/>
          <w:highlight w:val="green"/>
          <w:u w:val="single"/>
        </w:rPr>
      </w:pPr>
    </w:p>
    <w:p w:rsidRDefault="00B3361F" w:rsidP="00B3361F" w:rsidR="00B3361F">
      <w:pPr>
        <w:rPr>
          <w:rFonts w:hAnsi="Arial" w:ascii="Arial"/>
          <w:sz w:val="22"/>
          <w:lang w:val="en-GB"/>
        </w:rPr>
      </w:pPr>
    </w:p>
    <w:p w:rsidRDefault="00B3361F" w:rsidP="00B3361F" w:rsidR="00B3361F">
      <w:pPr>
        <w:rPr>
          <w:rFonts w:cstheme="minorBidi" w:eastAsiaTheme="minorHAnsi"/>
          <w:sz w:val="22"/>
          <w:lang w:eastAsia="en-US"/>
        </w:rPr>
      </w:pPr>
    </w:p>
    <w:p w:rsidRDefault="00491F5E" w:rsidP="00B3361F" w:rsidR="00491F5E" w:rsidRPr="00B3361F"/>
    <w:sectPr w:rsidSect="00ED6AA8" w:rsidR="00491F5E" w:rsidRPr="00B3361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3FD" w:rsidR="00AF23FD">
      <w:r>
        <w:separator/>
      </w:r>
    </w:p>
  </w:endnote>
  <w:endnote w:id="0" w:type="continuationSeparator">
    <w:p w:rsidRDefault="00AF23FD" w:rsidR="00AF2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3FD" w:rsidR="00AF23FD">
      <w:r>
        <w:separator/>
      </w:r>
    </w:p>
  </w:footnote>
  <w:footnote w:id="0" w:type="continuationSeparator">
    <w:p w:rsidRDefault="00AF23FD" w:rsidR="00AF2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62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3F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62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6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23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62E"/>
    <w:rsid w:val="0044709C"/>
    <w:rsid w:val="00485E67"/>
    <w:rsid w:val="00491F5E"/>
    <w:rsid w:val="007F062E"/>
    <w:rsid w:val="008F6FF4"/>
    <w:rsid w:val="00AF23FD"/>
    <w:rsid w:val="00B3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62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06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F062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F062E"/>
  </w:style>
  <w:style w:styleId="Odlomakpopisa" w:type="paragraph">
    <w:name w:val="List Paragraph"/>
    <w:basedOn w:val="Normal"/>
    <w:uiPriority w:val="34"/>
    <w:qFormat/>
    <w:rsid w:val="007F06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62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E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E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E6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E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E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62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06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F062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F062E"/>
  </w:style>
  <w:style w:styleId="Odlomakpopisa" w:type="paragraph">
    <w:name w:val="List Paragraph"/>
    <w:basedOn w:val="Normal"/>
    <w:uiPriority w:val="34"/>
    <w:qFormat/>
    <w:rsid w:val="007F06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62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E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E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E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E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E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47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St-1765/2015-2</izvorni_sadrzaj>
    <derivirana_varijabla naziv="DomainObject.Oznaka_1">St-1765/2015-2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St-1765/2015</izvorni_sadrzaj>
    <derivirana_varijabla naziv="DomainObject.Predmet.OznakaBroj_1">St-1765/2015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ROMA HRVATSKE</izvorni_sadrzaj>
    <derivirana_varijabla naziv="DomainObject.Predmet.ProtustrankaFormated_1">  FORUM ROMA HRVATSKE</derivirana_varijabla>
  </DomainObject.Predmet.ProtustrankaFormated>
  <DomainObject.Predmet.ProtustrankaFormatedOIB>
    <izvorni_sadrzaj>  FORUM ROMA HRVATSKE, OIB 76244545254</izvorni_sadrzaj>
    <derivirana_varijabla naziv="DomainObject.Predmet.ProtustrankaFormatedOIB_1">  FORUM ROMA HRVATSKE, OIB 76244545254</derivirana_varijabla>
  </DomainObject.Predmet.ProtustrankaFormatedOIB>
  <DomainObject.Predmet.ProtustrankaFormatedWithAdress>
    <izvorni_sadrzaj> FORUM ROMA HRVATSKE, Avenija Marina Držića 4, 10000 Zagreb</izvorni_sadrzaj>
    <derivirana_varijabla naziv="DomainObject.Predmet.ProtustrankaFormatedWithAdress_1"> FORUM ROMA HRVATSKE, Avenija Marina Držića 4, 10000 Zagreb</derivirana_varijabla>
  </DomainObject.Predmet.ProtustrankaFormatedWithAdress>
  <DomainObject.Predmet.ProtustrankaFormatedWithAdressOIB>
    <izvorni_sadrzaj> FORUM ROMA HRVATSKE, OIB 76244545254, Avenija Marina Držića 4, 10000 Zagreb</izvorni_sadrzaj>
    <derivirana_varijabla naziv="DomainObject.Predmet.ProtustrankaFormatedWithAdressOIB_1"> FORUM ROMA HRVATSKE, OIB 76244545254, Avenija Marina Držića 4, 10000 Zagreb</derivirana_varijabla>
  </DomainObject.Predmet.ProtustrankaFormatedWithAdressOIB>
  <DomainObject.Predmet.ProtustrankaWithAdress>
    <izvorni_sadrzaj>FORUM ROMA HRVATSKE Avenija Marina Držića 4, 10000 Zagreb</izvorni_sadrzaj>
    <derivirana_varijabla naziv="DomainObject.Predmet.ProtustrankaWithAdress_1">FORUM ROMA HRVATSKE Avenija Marina Držića 4, 10000 Zagreb</derivirana_varijabla>
  </DomainObject.Predmet.ProtustrankaWithAdress>
  <DomainObject.Predmet.ProtustrankaWithAdressOIB>
    <izvorni_sadrzaj>FORUM ROMA HRVATSKE, OIB 76244545254, Avenija Marina Držića 4, 10000 Zagreb</izvorni_sadrzaj>
    <derivirana_varijabla naziv="DomainObject.Predmet.ProtustrankaWithAdressOIB_1">FORUM ROMA HRVATSKE, OIB 76244545254, Avenija Marina Držića 4, 10000 Zagreb</derivirana_varijabla>
  </DomainObject.Predmet.ProtustrankaWithAdressOIB>
  <DomainObject.Predmet.ProtustrankaNazivFormated>
    <izvorni_sadrzaj>FORUM ROMA HRVATSKE</izvorni_sadrzaj>
    <derivirana_varijabla naziv="DomainObject.Predmet.ProtustrankaNazivFormated_1">FORUM ROMA HRVATSKE</derivirana_varijabla>
  </DomainObject.Predmet.ProtustrankaNazivFormated>
  <DomainObject.Predmet.ProtustrankaNazivFormatedOIB>
    <izvorni_sadrzaj>FORUM ROMA HRVATSKE, OIB 76244545254</izvorni_sadrzaj>
    <derivirana_varijabla naziv="DomainObject.Predmet.ProtustrankaNazivFormatedOIB_1">FORUM ROMA HRVATSKE, OIB 76244545254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FORUM ROMA HRVATSKE</item>
    </izvorni_sadrzaj>
    <derivirana_varijabla naziv="DomainObject.Predmet.ProtuStrankaListFormated_1">
      <item>FORUM ROMA HRVATSKE</item>
    </derivirana_varijabla>
  </DomainObject.Predmet.ProtuStrankaListFormated>
  <DomainObject.Predmet.ProtuStrankaListFormatedOIB>
    <izvorni_sadrzaj>
      <item>FORUM ROMA HRVATSKE, OIB 76244545254</item>
    </izvorni_sadrzaj>
    <derivirana_varijabla naziv="DomainObject.Predmet.ProtuStrankaListFormatedOIB_1">
      <item>FORUM ROMA HRVATSKE, OIB 76244545254</item>
    </derivirana_varijabla>
  </DomainObject.Predmet.ProtuStrankaListFormatedOIB>
  <DomainObject.Predmet.ProtuStrankaListFormatedWithAdress>
    <izvorni_sadrzaj>
      <item>FORUM ROMA HRVATSKE, Avenija Marina Držića 4, 10000 Zagreb</item>
    </izvorni_sadrzaj>
    <derivirana_varijabla naziv="DomainObject.Predmet.ProtuStrankaListFormatedWithAdress_1">
      <item>FORUM ROMA HRVATSKE, Avenija Marina Držića 4, 10000 Zagreb</item>
    </derivirana_varijabla>
  </DomainObject.Predmet.ProtuStrankaListFormatedWithAdress>
  <DomainObject.Predmet.ProtuStrankaListFormatedWithAdressOIB>
    <izvorni_sadrzaj>
      <item>FORUM ROMA HRVATSKE, OIB 76244545254, Avenija Marina Držića 4, 10000 Zagreb</item>
    </izvorni_sadrzaj>
    <derivirana_varijabla naziv="DomainObject.Predmet.ProtuStrankaListFormatedWithAdressOIB_1">
      <item>FORUM ROMA HRVATSKE, OIB 76244545254, Avenija Marina Držića 4, 10000 Zagreb</item>
    </derivirana_varijabla>
  </DomainObject.Predmet.ProtuStrankaListFormatedWithAdressOIB>
  <DomainObject.Predmet.ProtuStrankaListNazivFormated>
    <izvorni_sadrzaj>
      <item>FORUM ROMA HRVATSKE</item>
    </izvorni_sadrzaj>
    <derivirana_varijabla naziv="DomainObject.Predmet.ProtuStrankaListNazivFormated_1">
      <item>FORUM ROMA HRVATSKE</item>
    </derivirana_varijabla>
  </DomainObject.Predmet.ProtuStrankaListNazivFormated>
  <DomainObject.Predmet.ProtuStrankaListNazivFormatedOIB>
    <izvorni_sadrzaj>
      <item>FORUM ROMA HRVATSKE, OIB 76244545254</item>
    </izvorni_sadrzaj>
    <derivirana_varijabla naziv="DomainObject.Predmet.ProtuStrankaListNazivFormatedOIB_1">
      <item>FORUM ROMA HRVATSKE, OIB 76244545254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St-1765/2015-2</izvorni_sadrzaj>
    <derivirana_varijabla naziv="DomainObject.PoslovniBrojDokumenta_1">St-1765/2015-2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FORUM ROMA HRVATSKE</izvorni_sadrzaj>
    <derivirana_varijabla naziv="DomainObject.Predmet.ProtustrankaIDrugi_1">FORUM ROMA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FORUM ROMA HRVATSKE, OIB 76244545254, Avenija Marina Držića 4, 10000 Zagreb</izvorni_sadrzaj>
    <derivirana_varijabla naziv="DomainObject.Predmet.ProtustrankaIDrugiAdressOIB_1">FORUM ROMA HRVATSKE, OIB 76244545254,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ROMA HRVATSKE</item>
    </izvorni_sadrzaj>
    <derivirana_varijabla naziv="DomainObject.Predmet.SudioniciListNaziv_1">
      <item>FINA Regionalni centar Zagreb</item>
      <item>FORUM ROMA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FORUM ROMA HRVATSKE, OIB 76244545254, Avenija Marina Držića 4,10000 Zagreb</item>
    </izvorni_sadrzaj>
    <derivirana_varijabla naziv="DomainObject.Predmet.SudioniciListAdressOIB_1">
      <item>FINA Regionalni centar Zagreb, OIB 85821130368, Trg svibanjskih žrtava 1995. 1,10000 Zagreb</item>
      <item>FORUM ROMA HRVATSKE, OIB 76244545254,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76244545254</item>
    </izvorni_sadrzaj>
    <derivirana_varijabla naziv="DomainObject.Predmet.SudioniciListNazivOIB_1">
      <item>, OIB 85821130368</item>
      <item>, OIB 76244545254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1864</properties:Characters>
  <properties:Lines>65</properties:Lines>
  <properties:Paragraphs>20</properties:Paragraphs>
  <properties:TotalTime>8</properties:TotalTime>
  <properties:ScaleCrop>false</properties:ScaleCrop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2016-02-04T08:13:00Z</dcterms:created>
  <dc:creator>dvorana100</dc:creator>
  <cp:lastModifiedBy>Rebecca Boričević</cp:lastModifiedBy>
  <dcterms:modified xmlns:xsi="http://www.w3.org/2001/XMLSchema-instance" xsi:type="dcterms:W3CDTF">2016-08-22T10:23:00Z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