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3d4a" w14:paraId="2f33d4a" w:rsidRDefault="00893690" w:rsidP="000A2E53" w:rsidR="000A2E53" w:rsidRPr="00196F63">
      <w:pPr>
        <w:jc w:val="right"/>
        <w15:collapsed w:val="false"/>
      </w:pPr>
      <w:bookmarkStart w:name="_GoBack" w:id="0"/>
      <w:bookmarkEnd w:id="0"/>
      <w:r>
        <w:t>1</w:t>
      </w:r>
      <w:r w:rsidR="001F7DD8" w:rsidRPr="00196F63">
        <w:t xml:space="preserve"> Stpn-</w:t>
      </w:r>
      <w:r w:rsidR="00495DB6">
        <w:t>32</w:t>
      </w:r>
      <w:r w:rsidR="00FC7FE0">
        <w:t>/15-</w:t>
      </w:r>
      <w:r w:rsidR="00495DB6">
        <w:t>17</w:t>
      </w:r>
    </w:p>
    <w:p w:rsidRDefault="000A2E53" w:rsidP="000A2E53" w:rsidR="000A2E53" w:rsidRPr="00196F63"/>
    <w:p w:rsidRDefault="000A2E53" w:rsidP="000A2E53" w:rsidR="000A2E53" w:rsidRPr="00196F63"/>
    <w:p w:rsidRDefault="000A2E53" w:rsidP="000A2E53" w:rsidR="000A2E53" w:rsidRPr="00196F63"/>
    <w:p w:rsidRDefault="000A2E53" w:rsidP="000A2E53" w:rsidR="000A2E53" w:rsidRPr="00196F63">
      <w:r w:rsidRPr="00196F63">
        <w:t>REPUBLIKA HRVATSKA</w:t>
      </w:r>
    </w:p>
    <w:p w:rsidRDefault="000A2E53" w:rsidP="000A2E53" w:rsidR="000A2E53" w:rsidRPr="00196F63">
      <w:r w:rsidRPr="00196F63">
        <w:t>TRGOVAČKI SUD U ZADRU</w:t>
      </w:r>
    </w:p>
    <w:p w:rsidRDefault="000A2E53" w:rsidP="000A2E53" w:rsidR="000A2E53" w:rsidRPr="00196F63">
      <w:r w:rsidRPr="00196F63">
        <w:t>Dr. Franje Tuđmana 35</w:t>
      </w:r>
      <w:r w:rsidRPr="00196F63">
        <w:tab/>
      </w:r>
      <w:r w:rsidRPr="00196F63">
        <w:tab/>
      </w:r>
      <w:r w:rsidRPr="00196F63">
        <w:tab/>
      </w:r>
      <w:r w:rsidRPr="00196F63">
        <w:tab/>
      </w:r>
      <w:r w:rsidRPr="00196F63">
        <w:tab/>
      </w:r>
      <w:r w:rsidRPr="00196F63">
        <w:tab/>
      </w:r>
    </w:p>
    <w:p w:rsidRDefault="00CE0D46" w:rsidP="000A2E53" w:rsidR="00CE0D46" w:rsidRPr="00196F63"/>
    <w:p w:rsidRDefault="00CE0D46" w:rsidP="00CE0D46" w:rsidR="000A2E53" w:rsidRPr="00196F63">
      <w:pPr>
        <w:jc w:val="center"/>
      </w:pPr>
      <w:r w:rsidRPr="00196F63">
        <w:t>U   I M E   R E P U B L I K E   H R V A T S K E</w:t>
      </w:r>
    </w:p>
    <w:p w:rsidRDefault="000A2E53" w:rsidP="000A2E53" w:rsidR="000A2E53" w:rsidRPr="00196F63"/>
    <w:p w:rsidRDefault="000A2E53" w:rsidP="000A2E53" w:rsidR="000A2E53" w:rsidRPr="00196F63">
      <w:pPr>
        <w:jc w:val="center"/>
      </w:pPr>
      <w:r w:rsidRPr="00196F63">
        <w:t>R J E Š E N J E</w:t>
      </w:r>
    </w:p>
    <w:p w:rsidRDefault="000A2E53" w:rsidP="000A2E53" w:rsidR="000A2E53" w:rsidRPr="00196F63"/>
    <w:p w:rsidRDefault="000A2E53" w:rsidP="000A2E53" w:rsidR="000A2E53" w:rsidRPr="00196F63">
      <w:pPr>
        <w:jc w:val="both"/>
      </w:pPr>
      <w:r w:rsidRPr="00196F63">
        <w:tab/>
        <w:t xml:space="preserve">Trgovački </w:t>
      </w:r>
      <w:smartTag w:element="PersonName" w:uri="urn:schemas-microsoft-com:office:smarttags">
        <w:smartTagPr>
          <w:attr w:val="SUD U" w:name="ProductID"/>
        </w:smartTagPr>
        <w:r w:rsidRPr="00196F63">
          <w:t>sud u</w:t>
        </w:r>
      </w:smartTag>
      <w:r w:rsidRPr="00196F63">
        <w:t xml:space="preserve"> Zadru po sucu </w:t>
      </w:r>
      <w:r w:rsidR="00893690">
        <w:t>Ardeni Bajlo</w:t>
      </w:r>
      <w:r w:rsidRPr="00196F63">
        <w:t xml:space="preserve"> kao sucu pojedincu, povodom prijedloga dužnika</w:t>
      </w:r>
      <w:r w:rsidR="00380698" w:rsidRPr="00196F63">
        <w:t xml:space="preserve"> </w:t>
      </w:r>
      <w:r w:rsidR="00495DB6">
        <w:t>HOTEL IMPERIAL VODICE d.d. Šibenik, Vladimira Nazora 53, Šibenik, OIB:  06819473304</w:t>
      </w:r>
      <w:r w:rsidR="00F640E0" w:rsidRPr="00F640E0">
        <w:rPr>
          <w:rFonts w:eastAsia="Calibri"/>
          <w:lang w:eastAsia="en-US"/>
        </w:rPr>
        <w:t>,</w:t>
      </w:r>
      <w:r w:rsidR="00F640E0" w:rsidRPr="00F640E0">
        <w:rPr>
          <w:b/>
          <w:bCs/>
        </w:rPr>
        <w:t xml:space="preserve"> </w:t>
      </w:r>
      <w:r w:rsidR="00F640E0" w:rsidRPr="00196F63">
        <w:t>za sklapanje predstečajne nagodbe nad imenovanim dužnikom</w:t>
      </w:r>
      <w:r w:rsidR="00F640E0" w:rsidRPr="00F640E0">
        <w:t xml:space="preserve"> dana </w:t>
      </w:r>
      <w:r w:rsidR="00495DB6">
        <w:t>09. rujna</w:t>
      </w:r>
      <w:r w:rsidR="00FC7FE0">
        <w:t xml:space="preserve"> 2015</w:t>
      </w:r>
      <w:r w:rsidR="00F640E0" w:rsidRPr="00F640E0">
        <w:t>. godine</w:t>
      </w:r>
      <w:r w:rsidR="002C4FEE" w:rsidRPr="00DC5380">
        <w:t>,</w:t>
      </w:r>
      <w:r w:rsidR="00780838" w:rsidRPr="00196F63">
        <w:rPr>
          <w:b/>
        </w:rPr>
        <w:t xml:space="preserve"> </w:t>
      </w:r>
    </w:p>
    <w:p w:rsidRDefault="000A2E53" w:rsidP="000A2E53" w:rsidR="000A2E53" w:rsidRPr="00196F63"/>
    <w:p w:rsidRDefault="000A2E53" w:rsidP="000A2E53" w:rsidR="000A2E53" w:rsidRPr="00196F63">
      <w:pPr>
        <w:jc w:val="center"/>
      </w:pPr>
      <w:r w:rsidRPr="00196F63">
        <w:t>r i j e š i o   j e</w:t>
      </w:r>
    </w:p>
    <w:p w:rsidRDefault="0016736E" w:rsidP="000A2E53" w:rsidR="0016736E" w:rsidRPr="00196F63">
      <w:pPr>
        <w:jc w:val="center"/>
        <w:rPr>
          <w:b/>
        </w:rPr>
      </w:pPr>
    </w:p>
    <w:p w:rsidRDefault="00B22810" w:rsidP="00B22810" w:rsidR="00E43D04" w:rsidRPr="00196F63">
      <w:pPr>
        <w:ind w:firstLine="708"/>
        <w:jc w:val="both"/>
      </w:pPr>
      <w:r w:rsidRPr="00196F63">
        <w:t>Odobrava se predstečajna nagodba koja glasi:</w:t>
      </w:r>
    </w:p>
    <w:p w:rsidRDefault="00B22810" w:rsidP="00E43D04" w:rsidR="00B22810" w:rsidRPr="00196F63">
      <w:pPr>
        <w:jc w:val="both"/>
      </w:pPr>
    </w:p>
    <w:p w:rsidRDefault="000E15B3" w:rsidP="000E15B3" w:rsidR="000E15B3" w:rsidRPr="00176897">
      <w:pPr>
        <w:numPr>
          <w:ilvl w:val="0"/>
          <w:numId w:val="20"/>
        </w:numPr>
        <w:ind w:firstLine="360" w:left="0"/>
        <w:jc w:val="both"/>
      </w:pPr>
      <w:r w:rsidRPr="00176897">
        <w:t xml:space="preserve">Ova predstečajna nagodba </w:t>
      </w:r>
      <w:r w:rsidRPr="00176897">
        <w:rPr>
          <w:i/>
        </w:rPr>
        <w:t>(dalje u tekstu: Nagodba)</w:t>
      </w:r>
      <w:r w:rsidRPr="00176897">
        <w:t xml:space="preserve"> sklapa se između dužnika </w:t>
      </w:r>
      <w:r w:rsidRPr="00EE3E6D">
        <w:t>HOTELI</w:t>
      </w:r>
      <w:r>
        <w:t>MPERIAL</w:t>
      </w:r>
      <w:r w:rsidRPr="00EE3E6D">
        <w:t xml:space="preserve"> VODICE d.d. zaturizam </w:t>
      </w:r>
      <w:r>
        <w:t>i ugostiteljstvo</w:t>
      </w:r>
      <w:r w:rsidRPr="00EE3E6D">
        <w:t xml:space="preserve">, OIB: </w:t>
      </w:r>
      <w:r>
        <w:t>06819473304</w:t>
      </w:r>
      <w:r w:rsidRPr="00176897">
        <w:t>,</w:t>
      </w:r>
      <w:r>
        <w:t>Vladimira Nazora 53</w:t>
      </w:r>
      <w:r w:rsidRPr="00EE3E6D">
        <w:t xml:space="preserve">, </w:t>
      </w:r>
      <w:r>
        <w:t xml:space="preserve">22000 Šibenik, </w:t>
      </w:r>
      <w:r w:rsidRPr="00176897">
        <w:t>upisano u sudski registar Trgovačkog suda u Zadru</w:t>
      </w:r>
      <w:r>
        <w:t>, Stalna služba u Šibeniku pod brojem upisa MBS</w:t>
      </w:r>
      <w:r w:rsidRPr="00176897">
        <w:t>:</w:t>
      </w:r>
      <w:r>
        <w:t>100014414</w:t>
      </w:r>
      <w:r w:rsidRPr="00176897">
        <w:rPr>
          <w:rFonts w:cs="Calibri" w:hAnsi="Calibri" w:ascii="Calibri"/>
          <w:sz w:val="22"/>
          <w:szCs w:val="22"/>
        </w:rPr>
        <w:t xml:space="preserve">, </w:t>
      </w:r>
      <w:r w:rsidRPr="00176897">
        <w:t>(</w:t>
      </w:r>
      <w:r w:rsidRPr="00176897">
        <w:rPr>
          <w:i/>
        </w:rPr>
        <w:t>dalje u tekstu: Dužnik)</w:t>
      </w:r>
      <w:r w:rsidRPr="00176897">
        <w:t xml:space="preserve"> i vjerovnika predstečajne nagodbe </w:t>
      </w:r>
      <w:r w:rsidRPr="00176897">
        <w:rPr>
          <w:i/>
        </w:rPr>
        <w:t>(dalje u tekstu: Vjerovnici</w:t>
      </w:r>
      <w:r>
        <w:rPr>
          <w:i/>
        </w:rPr>
        <w:t xml:space="preserve">), </w:t>
      </w:r>
      <w:r w:rsidRPr="00585C16">
        <w:t>koji su poimenice navedeni u slijedećoj tablici:</w:t>
      </w:r>
    </w:p>
    <w:p w:rsidRDefault="000E15B3" w:rsidP="000E15B3" w:rsidR="000E15B3">
      <w:pPr>
        <w:suppressAutoHyphens/>
        <w:autoSpaceDE w:val="false"/>
        <w:autoSpaceDN w:val="false"/>
        <w:adjustRightInd w:val="false"/>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17"/>
        <w:gridCol w:w="1843"/>
        <w:gridCol w:w="6916"/>
      </w:tblGrid>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RBR</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OIB</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NAZIV VJEROVNIKA</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strani subjekt</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ACSI PUBLISHING BV, Guderland 9, NL - 6673 DR Andelst, Nizozemska</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2</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37923512390</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ADRIA - ELECTRONIC d.o.o., Rijeka, Gimnazijske Stubice 3</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3</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58353015102</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ALCA ZAGREB d.o.o., Zagreb, Koledovčina 2</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4</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97805861259</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ALI - PROM d.o.o., Vukovar, Franje Tuđmana 9</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5</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19117678038</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ALJOŠA GOJANOVIĆ, javni bilježnik, Vodice, Obala Juričev Ive Cota 27</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6</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06036125979</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AUTOKAMP IMPERIAL VODICE d.d., Šibenik, Vladimira Nazora 53</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7</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61744431871</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AVERSUM SIGNUM d.o.o., Zagreb, Hrvatskog proljeća 40</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8</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84665373575</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BARBEŠA KRUNOSLAVA vl. KRUNA ˝ Cvjećarnice, Vodice, 1. Primorske čete 41</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9</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34485604313</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BAUZON DEMETRIO, Piazza della Vittoria 44, Gorizia, Italija</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lastRenderedPageBreak/>
              <w:t>10</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strani subjekt</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BEKEST TOURIST KFT, Andrassy UT.4, 5600 Bekescsaba, Mađarska</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11</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65836489936</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BIBERICA ANTONI vl. taksi prijevoza na vodi ˝ Brodoprijevoznik Albino Biberica˝, Zlarin, Obala boraca 8</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12</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85416356663</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BILAN IVANA, Zagreb, Horvatovac 76B</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13</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29435180744</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BIRIN BLAŽ vl. Staklarske radionice ˝BIRIN˝, Vodice, Vlahov Venca 19</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14</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98047453597</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BMG d.o.o., Zagreb, Trg senjskih uskoka 7-8</w:t>
            </w:r>
          </w:p>
        </w:tc>
      </w:tr>
      <w:tr w:rsidTr="00FF0819" w:rsidR="000E15B3">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15</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93493052927</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rsidRPr="003158B9">
              <w:t>BOŽILOV DUBROVNIK TRAVEL d.o.o., Mlini, Put Sv. Luke 19</w:t>
            </w:r>
          </w:p>
        </w:tc>
      </w:tr>
      <w:tr w:rsidTr="00FF0819" w:rsidR="000E15B3" w:rsidRPr="00D14A97">
        <w:tc>
          <w:tcPr>
            <w:tcW w:type="dxa" w:w="817"/>
          </w:tcPr>
          <w:p w:rsidRDefault="000E15B3" w:rsidP="00FF0819" w:rsidR="000E15B3" w:rsidRPr="003158B9">
            <w:pPr>
              <w:suppressAutoHyphens/>
              <w:autoSpaceDE w:val="false"/>
              <w:autoSpaceDN w:val="false"/>
              <w:adjustRightInd w:val="false"/>
              <w:spacing w:lineRule="auto" w:line="276" w:after="200"/>
              <w:jc w:val="both"/>
            </w:pPr>
            <w:r w:rsidRPr="003158B9">
              <w:t>16</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rsidRPr="003158B9">
              <w:t>42393299694</w:t>
            </w:r>
          </w:p>
        </w:tc>
        <w:tc>
          <w:tcPr>
            <w:tcW w:type="dxa" w:w="6916"/>
          </w:tcPr>
          <w:p w:rsidRDefault="000E15B3" w:rsidP="00FF0819" w:rsidR="000E15B3" w:rsidRPr="003158B9">
            <w:pPr>
              <w:suppressAutoHyphens/>
              <w:autoSpaceDE w:val="false"/>
              <w:autoSpaceDN w:val="false"/>
              <w:adjustRightInd w:val="false"/>
              <w:spacing w:lineRule="auto" w:line="276" w:after="200"/>
              <w:jc w:val="both"/>
            </w:pPr>
            <w:r>
              <w:t>BRUKVICA-B, d.o.o., Šibenik, Fra Jerolima Milete 27</w:t>
            </w:r>
          </w:p>
        </w:tc>
      </w:tr>
      <w:tr w:rsidTr="00FF0819" w:rsidR="000E15B3" w:rsidRPr="00CF136C">
        <w:tc>
          <w:tcPr>
            <w:tcW w:type="dxa" w:w="817"/>
          </w:tcPr>
          <w:p w:rsidRDefault="000E15B3" w:rsidP="00FF0819" w:rsidR="000E15B3" w:rsidRPr="003158B9">
            <w:pPr>
              <w:suppressAutoHyphens/>
              <w:autoSpaceDE w:val="false"/>
              <w:autoSpaceDN w:val="false"/>
              <w:adjustRightInd w:val="false"/>
              <w:spacing w:lineRule="auto" w:line="276" w:after="200"/>
              <w:jc w:val="both"/>
            </w:pPr>
            <w:r>
              <w:t>17</w:t>
            </w:r>
          </w:p>
        </w:tc>
        <w:tc>
          <w:tcPr>
            <w:tcW w:type="dxa" w:w="1843"/>
          </w:tcPr>
          <w:p w:rsidRDefault="000E15B3" w:rsidP="00FF0819" w:rsidR="000E15B3" w:rsidRPr="003158B9">
            <w:pPr>
              <w:suppressAutoHyphens/>
              <w:autoSpaceDE w:val="false"/>
              <w:autoSpaceDN w:val="false"/>
              <w:adjustRightInd w:val="false"/>
              <w:spacing w:lineRule="auto" w:line="276" w:after="200"/>
              <w:jc w:val="both"/>
            </w:pPr>
            <w:r>
              <w:t>52115165531</w:t>
            </w:r>
          </w:p>
        </w:tc>
        <w:tc>
          <w:tcPr>
            <w:tcW w:type="dxa" w:w="6916"/>
          </w:tcPr>
          <w:p w:rsidRDefault="000E15B3" w:rsidP="00FF0819" w:rsidR="000E15B3">
            <w:pPr>
              <w:suppressAutoHyphens/>
              <w:autoSpaceDE w:val="false"/>
              <w:autoSpaceDN w:val="false"/>
              <w:adjustRightInd w:val="false"/>
              <w:spacing w:lineRule="auto" w:line="276" w:after="200"/>
              <w:jc w:val="both"/>
            </w:pPr>
            <w:r>
              <w:t>BRZOJA DRAGAN vl. EUROTRANSPORTI ZADAR, prijevoznički obrta, Zadar, Put Ploča 11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18</w:t>
            </w:r>
          </w:p>
        </w:tc>
        <w:tc>
          <w:tcPr>
            <w:tcW w:type="dxa" w:w="1843"/>
          </w:tcPr>
          <w:p w:rsidRDefault="000E15B3" w:rsidP="00FF0819" w:rsidR="000E15B3">
            <w:pPr>
              <w:suppressAutoHyphens/>
              <w:autoSpaceDE w:val="false"/>
              <w:autoSpaceDN w:val="false"/>
              <w:adjustRightInd w:val="false"/>
              <w:spacing w:lineRule="auto" w:line="276" w:after="200"/>
              <w:jc w:val="both"/>
            </w:pPr>
            <w:r>
              <w:t>03493740983</w:t>
            </w:r>
          </w:p>
        </w:tc>
        <w:tc>
          <w:tcPr>
            <w:tcW w:type="dxa" w:w="6916"/>
          </w:tcPr>
          <w:p w:rsidRDefault="000E15B3" w:rsidP="00FF0819" w:rsidR="000E15B3">
            <w:pPr>
              <w:suppressAutoHyphens/>
              <w:autoSpaceDE w:val="false"/>
              <w:autoSpaceDN w:val="false"/>
              <w:adjustRightInd w:val="false"/>
              <w:spacing w:lineRule="auto" w:line="276" w:after="200"/>
              <w:jc w:val="both"/>
            </w:pPr>
            <w:r>
              <w:t>BUKVIĆ VINKO, javni bilježnik, Šibenik, Stjepana Radića 79a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19</w:t>
            </w:r>
          </w:p>
        </w:tc>
        <w:tc>
          <w:tcPr>
            <w:tcW w:type="dxa" w:w="1843"/>
          </w:tcPr>
          <w:p w:rsidRDefault="000E15B3" w:rsidP="00FF0819" w:rsidR="000E15B3">
            <w:pPr>
              <w:suppressAutoHyphens/>
              <w:autoSpaceDE w:val="false"/>
              <w:autoSpaceDN w:val="false"/>
              <w:adjustRightInd w:val="false"/>
              <w:spacing w:lineRule="auto" w:line="276" w:after="200"/>
              <w:jc w:val="both"/>
            </w:pPr>
            <w:r>
              <w:t>24991745349</w:t>
            </w:r>
          </w:p>
        </w:tc>
        <w:tc>
          <w:tcPr>
            <w:tcW w:type="dxa" w:w="6916"/>
          </w:tcPr>
          <w:p w:rsidRDefault="000E15B3" w:rsidP="00FF0819" w:rsidR="000E15B3">
            <w:pPr>
              <w:suppressAutoHyphens/>
              <w:autoSpaceDE w:val="false"/>
              <w:autoSpaceDN w:val="false"/>
              <w:adjustRightInd w:val="false"/>
              <w:spacing w:lineRule="auto" w:line="276" w:after="200"/>
              <w:jc w:val="both"/>
            </w:pPr>
            <w:r>
              <w:t>BULAT IVAN vl. ILIRIJA DEKOR soboslikarski obrta, Šibenik, Ive Družića 22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20</w:t>
            </w:r>
          </w:p>
        </w:tc>
        <w:tc>
          <w:tcPr>
            <w:tcW w:type="dxa" w:w="1843"/>
          </w:tcPr>
          <w:p w:rsidRDefault="000E15B3" w:rsidP="00FF0819" w:rsidR="000E15B3">
            <w:pPr>
              <w:suppressAutoHyphens/>
              <w:autoSpaceDE w:val="false"/>
              <w:autoSpaceDN w:val="false"/>
              <w:adjustRightInd w:val="false"/>
              <w:spacing w:lineRule="auto" w:line="276" w:after="200"/>
              <w:jc w:val="both"/>
            </w:pPr>
            <w:r>
              <w:t>42614574626</w:t>
            </w:r>
          </w:p>
        </w:tc>
        <w:tc>
          <w:tcPr>
            <w:tcW w:type="dxa" w:w="6916"/>
          </w:tcPr>
          <w:p w:rsidRDefault="000E15B3" w:rsidP="00FF0819" w:rsidR="000E15B3">
            <w:pPr>
              <w:suppressAutoHyphens/>
              <w:autoSpaceDE w:val="false"/>
              <w:autoSpaceDN w:val="false"/>
              <w:adjustRightInd w:val="false"/>
              <w:spacing w:lineRule="auto" w:line="276" w:after="200"/>
              <w:jc w:val="both"/>
            </w:pPr>
            <w:r>
              <w:t>BUMBAK GRADIMIRA vl. Servisa za mjerila mase vaga i utega, Šibenik-Bilice, Novo naselje 28</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21</w:t>
            </w:r>
          </w:p>
        </w:tc>
        <w:tc>
          <w:tcPr>
            <w:tcW w:type="dxa" w:w="1843"/>
          </w:tcPr>
          <w:p w:rsidRDefault="000E15B3" w:rsidP="00FF0819" w:rsidR="000E15B3">
            <w:pPr>
              <w:suppressAutoHyphens/>
              <w:autoSpaceDE w:val="false"/>
              <w:autoSpaceDN w:val="false"/>
              <w:adjustRightInd w:val="false"/>
              <w:spacing w:lineRule="auto" w:line="276" w:after="200"/>
              <w:jc w:val="both"/>
            </w:pPr>
            <w:r>
              <w:t>73570648818</w:t>
            </w:r>
          </w:p>
        </w:tc>
        <w:tc>
          <w:tcPr>
            <w:tcW w:type="dxa" w:w="6916"/>
          </w:tcPr>
          <w:p w:rsidRDefault="000E15B3" w:rsidP="00FF0819" w:rsidR="000E15B3">
            <w:pPr>
              <w:suppressAutoHyphens/>
              <w:autoSpaceDE w:val="false"/>
              <w:autoSpaceDN w:val="false"/>
              <w:adjustRightInd w:val="false"/>
              <w:spacing w:lineRule="auto" w:line="276" w:after="200"/>
              <w:jc w:val="both"/>
            </w:pPr>
            <w:r>
              <w:t>BURIĆ INSTALACIJE d.o.o., Šibenik, Put kroz Meterize 12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22</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BUS MAIL Kuffmann &amp; Partner Gmbh, Fuggerstrabe 19, Koschenbroich, Njemačka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23</w:t>
            </w:r>
          </w:p>
        </w:tc>
        <w:tc>
          <w:tcPr>
            <w:tcW w:type="dxa" w:w="1843"/>
          </w:tcPr>
          <w:p w:rsidRDefault="000E15B3" w:rsidP="00FF0819" w:rsidR="000E15B3">
            <w:pPr>
              <w:suppressAutoHyphens/>
              <w:autoSpaceDE w:val="false"/>
              <w:autoSpaceDN w:val="false"/>
              <w:adjustRightInd w:val="false"/>
              <w:spacing w:lineRule="auto" w:line="276" w:after="200"/>
              <w:jc w:val="both"/>
            </w:pPr>
            <w:r>
              <w:t>09517317411</w:t>
            </w:r>
          </w:p>
        </w:tc>
        <w:tc>
          <w:tcPr>
            <w:tcW w:type="dxa" w:w="6916"/>
          </w:tcPr>
          <w:p w:rsidRDefault="000E15B3" w:rsidP="00FF0819" w:rsidR="000E15B3">
            <w:pPr>
              <w:suppressAutoHyphens/>
              <w:autoSpaceDE w:val="false"/>
              <w:autoSpaceDN w:val="false"/>
              <w:adjustRightInd w:val="false"/>
              <w:spacing w:lineRule="auto" w:line="276" w:after="200"/>
              <w:jc w:val="both"/>
            </w:pPr>
            <w:r>
              <w:t>CAPRCICORNO, d.o.o., Split, Hercegovačka 57/A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24</w:t>
            </w:r>
          </w:p>
        </w:tc>
        <w:tc>
          <w:tcPr>
            <w:tcW w:type="dxa" w:w="1843"/>
          </w:tcPr>
          <w:p w:rsidRDefault="000E15B3" w:rsidP="00FF0819" w:rsidR="000E15B3">
            <w:pPr>
              <w:suppressAutoHyphens/>
              <w:autoSpaceDE w:val="false"/>
              <w:autoSpaceDN w:val="false"/>
              <w:adjustRightInd w:val="false"/>
              <w:spacing w:lineRule="auto" w:line="276" w:after="200"/>
              <w:jc w:val="both"/>
            </w:pPr>
            <w:r>
              <w:t>04201603871</w:t>
            </w:r>
          </w:p>
        </w:tc>
        <w:tc>
          <w:tcPr>
            <w:tcW w:type="dxa" w:w="6916"/>
          </w:tcPr>
          <w:p w:rsidRDefault="000E15B3" w:rsidP="00FF0819" w:rsidR="000E15B3">
            <w:pPr>
              <w:suppressAutoHyphens/>
              <w:autoSpaceDE w:val="false"/>
              <w:autoSpaceDN w:val="false"/>
              <w:adjustRightInd w:val="false"/>
              <w:spacing w:lineRule="auto" w:line="276" w:after="200"/>
              <w:jc w:val="both"/>
            </w:pPr>
            <w:r>
              <w:t>CIAN d.o.o., Split, Varaždinska Ulica 51</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25</w:t>
            </w:r>
          </w:p>
        </w:tc>
        <w:tc>
          <w:tcPr>
            <w:tcW w:type="dxa" w:w="1843"/>
          </w:tcPr>
          <w:p w:rsidRDefault="000E15B3" w:rsidP="00FF0819" w:rsidR="000E15B3">
            <w:pPr>
              <w:suppressAutoHyphens/>
              <w:autoSpaceDE w:val="false"/>
              <w:autoSpaceDN w:val="false"/>
              <w:adjustRightInd w:val="false"/>
              <w:spacing w:lineRule="auto" w:line="276" w:after="200"/>
              <w:jc w:val="both"/>
            </w:pPr>
            <w:r>
              <w:t>26187994862</w:t>
            </w:r>
          </w:p>
        </w:tc>
        <w:tc>
          <w:tcPr>
            <w:tcW w:type="dxa" w:w="6916"/>
          </w:tcPr>
          <w:p w:rsidRDefault="000E15B3" w:rsidP="00FF0819" w:rsidR="000E15B3">
            <w:pPr>
              <w:suppressAutoHyphens/>
              <w:autoSpaceDE w:val="false"/>
              <w:autoSpaceDN w:val="false"/>
              <w:adjustRightInd w:val="false"/>
              <w:spacing w:lineRule="auto" w:line="276" w:after="200"/>
              <w:jc w:val="both"/>
            </w:pPr>
            <w:r>
              <w:t>CROATIA osiguranje d.d., Zagreb, Miramarska 22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26</w:t>
            </w:r>
          </w:p>
        </w:tc>
        <w:tc>
          <w:tcPr>
            <w:tcW w:type="dxa" w:w="1843"/>
          </w:tcPr>
          <w:p w:rsidRDefault="000E15B3" w:rsidP="00FF0819" w:rsidR="000E15B3">
            <w:pPr>
              <w:suppressAutoHyphens/>
              <w:autoSpaceDE w:val="false"/>
              <w:autoSpaceDN w:val="false"/>
              <w:adjustRightInd w:val="false"/>
              <w:spacing w:lineRule="auto" w:line="276" w:after="200"/>
              <w:jc w:val="both"/>
            </w:pPr>
            <w:r>
              <w:t>26852486449</w:t>
            </w:r>
          </w:p>
        </w:tc>
        <w:tc>
          <w:tcPr>
            <w:tcW w:type="dxa" w:w="6916"/>
          </w:tcPr>
          <w:p w:rsidRDefault="000E15B3" w:rsidP="00FF0819" w:rsidR="000E15B3">
            <w:pPr>
              <w:suppressAutoHyphens/>
              <w:autoSpaceDE w:val="false"/>
              <w:autoSpaceDN w:val="false"/>
              <w:adjustRightInd w:val="false"/>
              <w:spacing w:lineRule="auto" w:line="276" w:after="200"/>
              <w:jc w:val="both"/>
            </w:pPr>
            <w:r>
              <w:t>ČOGA NIKOLINA,Zaton, Zatonskih žrtava 76A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27</w:t>
            </w:r>
          </w:p>
        </w:tc>
        <w:tc>
          <w:tcPr>
            <w:tcW w:type="dxa" w:w="1843"/>
          </w:tcPr>
          <w:p w:rsidRDefault="000E15B3" w:rsidP="00FF0819" w:rsidR="000E15B3">
            <w:pPr>
              <w:suppressAutoHyphens/>
              <w:autoSpaceDE w:val="false"/>
              <w:autoSpaceDN w:val="false"/>
              <w:adjustRightInd w:val="false"/>
              <w:spacing w:lineRule="auto" w:line="276" w:after="200"/>
              <w:jc w:val="both"/>
            </w:pPr>
            <w:r>
              <w:t>72918951062</w:t>
            </w:r>
          </w:p>
        </w:tc>
        <w:tc>
          <w:tcPr>
            <w:tcW w:type="dxa" w:w="6916"/>
          </w:tcPr>
          <w:p w:rsidRDefault="000E15B3" w:rsidP="00FF0819" w:rsidR="000E15B3">
            <w:pPr>
              <w:suppressAutoHyphens/>
              <w:autoSpaceDE w:val="false"/>
              <w:autoSpaceDN w:val="false"/>
              <w:adjustRightInd w:val="false"/>
              <w:spacing w:lineRule="auto" w:line="276" w:after="200"/>
              <w:jc w:val="both"/>
            </w:pPr>
            <w:r>
              <w:t>DASKA, d.o.o., Dubrava Kod Šibenika, Prljuge 19/A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28</w:t>
            </w:r>
          </w:p>
        </w:tc>
        <w:tc>
          <w:tcPr>
            <w:tcW w:type="dxa" w:w="1843"/>
          </w:tcPr>
          <w:p w:rsidRDefault="000E15B3" w:rsidP="00FF0819" w:rsidR="000E15B3">
            <w:pPr>
              <w:suppressAutoHyphens/>
              <w:autoSpaceDE w:val="false"/>
              <w:autoSpaceDN w:val="false"/>
              <w:adjustRightInd w:val="false"/>
              <w:spacing w:lineRule="auto" w:line="276" w:after="200"/>
              <w:jc w:val="both"/>
            </w:pPr>
            <w:r>
              <w:t>74773214285</w:t>
            </w:r>
          </w:p>
        </w:tc>
        <w:tc>
          <w:tcPr>
            <w:tcW w:type="dxa" w:w="6916"/>
          </w:tcPr>
          <w:p w:rsidRDefault="000E15B3" w:rsidP="00FF0819" w:rsidR="000E15B3">
            <w:pPr>
              <w:suppressAutoHyphens/>
              <w:autoSpaceDE w:val="false"/>
              <w:autoSpaceDN w:val="false"/>
              <w:adjustRightInd w:val="false"/>
              <w:spacing w:lineRule="auto" w:line="276" w:after="200"/>
              <w:jc w:val="both"/>
            </w:pPr>
            <w:r>
              <w:t>DEAN LUIĐA, Vodice, A.L. Kabalera 27A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29</w:t>
            </w:r>
          </w:p>
        </w:tc>
        <w:tc>
          <w:tcPr>
            <w:tcW w:type="dxa" w:w="1843"/>
          </w:tcPr>
          <w:p w:rsidRDefault="000E15B3" w:rsidP="00FF0819" w:rsidR="000E15B3">
            <w:pPr>
              <w:suppressAutoHyphens/>
              <w:autoSpaceDE w:val="false"/>
              <w:autoSpaceDN w:val="false"/>
              <w:adjustRightInd w:val="false"/>
              <w:spacing w:lineRule="auto" w:line="276" w:after="200"/>
              <w:jc w:val="both"/>
            </w:pPr>
            <w:r>
              <w:t>67160882994</w:t>
            </w:r>
          </w:p>
        </w:tc>
        <w:tc>
          <w:tcPr>
            <w:tcW w:type="dxa" w:w="6916"/>
          </w:tcPr>
          <w:p w:rsidRDefault="000E15B3" w:rsidP="00FF0819" w:rsidR="000E15B3">
            <w:pPr>
              <w:suppressAutoHyphens/>
              <w:autoSpaceDE w:val="false"/>
              <w:autoSpaceDN w:val="false"/>
              <w:adjustRightInd w:val="false"/>
              <w:spacing w:lineRule="auto" w:line="276" w:after="200"/>
              <w:jc w:val="both"/>
            </w:pPr>
            <w:r>
              <w:t>DEAN MARKO, Vodice, A.L. Kabalera 27A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30</w:t>
            </w:r>
          </w:p>
        </w:tc>
        <w:tc>
          <w:tcPr>
            <w:tcW w:type="dxa" w:w="1843"/>
          </w:tcPr>
          <w:p w:rsidRDefault="000E15B3" w:rsidP="00FF0819" w:rsidR="000E15B3">
            <w:pPr>
              <w:suppressAutoHyphens/>
              <w:autoSpaceDE w:val="false"/>
              <w:autoSpaceDN w:val="false"/>
              <w:adjustRightInd w:val="false"/>
              <w:spacing w:lineRule="auto" w:line="276" w:after="200"/>
              <w:jc w:val="both"/>
            </w:pPr>
            <w:r>
              <w:t>66165023667</w:t>
            </w:r>
          </w:p>
        </w:tc>
        <w:tc>
          <w:tcPr>
            <w:tcW w:type="dxa" w:w="6916"/>
          </w:tcPr>
          <w:p w:rsidRDefault="000E15B3" w:rsidP="00FF0819" w:rsidR="000E15B3">
            <w:pPr>
              <w:suppressAutoHyphens/>
              <w:autoSpaceDE w:val="false"/>
              <w:autoSpaceDN w:val="false"/>
              <w:adjustRightInd w:val="false"/>
              <w:spacing w:lineRule="auto" w:line="276" w:after="200"/>
              <w:jc w:val="both"/>
            </w:pPr>
            <w:r>
              <w:t>DELTA-ST d.o.o., Split, Dračevac 15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31</w:t>
            </w:r>
          </w:p>
        </w:tc>
        <w:tc>
          <w:tcPr>
            <w:tcW w:type="dxa" w:w="1843"/>
          </w:tcPr>
          <w:p w:rsidRDefault="000E15B3" w:rsidP="00FF0819" w:rsidR="000E15B3">
            <w:pPr>
              <w:suppressAutoHyphens/>
              <w:autoSpaceDE w:val="false"/>
              <w:autoSpaceDN w:val="false"/>
              <w:adjustRightInd w:val="false"/>
              <w:spacing w:lineRule="auto" w:line="276" w:after="200"/>
              <w:jc w:val="both"/>
            </w:pPr>
            <w:r>
              <w:t>12762012664</w:t>
            </w:r>
          </w:p>
        </w:tc>
        <w:tc>
          <w:tcPr>
            <w:tcW w:type="dxa" w:w="6916"/>
          </w:tcPr>
          <w:p w:rsidRDefault="000E15B3" w:rsidP="00FF0819" w:rsidR="000E15B3">
            <w:pPr>
              <w:suppressAutoHyphens/>
              <w:autoSpaceDE w:val="false"/>
              <w:autoSpaceDN w:val="false"/>
              <w:adjustRightInd w:val="false"/>
              <w:spacing w:lineRule="auto" w:line="276" w:after="200"/>
              <w:jc w:val="both"/>
            </w:pPr>
            <w:r>
              <w:t>DEMIT d.o.o., Dugo Selo, Zagrebačka 29</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32</w:t>
            </w:r>
          </w:p>
        </w:tc>
        <w:tc>
          <w:tcPr>
            <w:tcW w:type="dxa" w:w="1843"/>
          </w:tcPr>
          <w:p w:rsidRDefault="000E15B3" w:rsidP="00FF0819" w:rsidR="000E15B3">
            <w:pPr>
              <w:suppressAutoHyphens/>
              <w:autoSpaceDE w:val="false"/>
              <w:autoSpaceDN w:val="false"/>
              <w:adjustRightInd w:val="false"/>
              <w:spacing w:lineRule="auto" w:line="276" w:after="200"/>
              <w:jc w:val="both"/>
            </w:pPr>
            <w:r>
              <w:t>13942540388</w:t>
            </w:r>
          </w:p>
        </w:tc>
        <w:tc>
          <w:tcPr>
            <w:tcW w:type="dxa" w:w="6916"/>
          </w:tcPr>
          <w:p w:rsidRDefault="000E15B3" w:rsidP="00FF0819" w:rsidR="000E15B3">
            <w:pPr>
              <w:suppressAutoHyphens/>
              <w:autoSpaceDE w:val="false"/>
              <w:autoSpaceDN w:val="false"/>
              <w:adjustRightInd w:val="false"/>
              <w:spacing w:lineRule="auto" w:line="276" w:after="200"/>
              <w:jc w:val="both"/>
            </w:pPr>
            <w:r>
              <w:t>DESTINA d.o.o., Vodice Blata 19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lastRenderedPageBreak/>
              <w:t>33</w:t>
            </w:r>
          </w:p>
        </w:tc>
        <w:tc>
          <w:tcPr>
            <w:tcW w:type="dxa" w:w="1843"/>
          </w:tcPr>
          <w:p w:rsidRDefault="000E15B3" w:rsidP="00FF0819" w:rsidR="000E15B3">
            <w:pPr>
              <w:suppressAutoHyphens/>
              <w:autoSpaceDE w:val="false"/>
              <w:autoSpaceDN w:val="false"/>
              <w:adjustRightInd w:val="false"/>
              <w:spacing w:lineRule="auto" w:line="276" w:after="200"/>
              <w:jc w:val="both"/>
            </w:pPr>
            <w:r>
              <w:t>08623414761</w:t>
            </w:r>
          </w:p>
        </w:tc>
        <w:tc>
          <w:tcPr>
            <w:tcW w:type="dxa" w:w="6916"/>
          </w:tcPr>
          <w:p w:rsidRDefault="000E15B3" w:rsidP="00FF0819" w:rsidR="000E15B3">
            <w:pPr>
              <w:suppressAutoHyphens/>
              <w:autoSpaceDE w:val="false"/>
              <w:autoSpaceDN w:val="false"/>
              <w:adjustRightInd w:val="false"/>
              <w:spacing w:lineRule="auto" w:line="276" w:after="200"/>
              <w:jc w:val="both"/>
            </w:pPr>
            <w:r>
              <w:t>DISK d.o.o., Šibenik, Stjepana Radića 60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34</w:t>
            </w:r>
          </w:p>
        </w:tc>
        <w:tc>
          <w:tcPr>
            <w:tcW w:type="dxa" w:w="1843"/>
          </w:tcPr>
          <w:p w:rsidRDefault="000E15B3" w:rsidP="00FF0819" w:rsidR="000E15B3">
            <w:pPr>
              <w:suppressAutoHyphens/>
              <w:autoSpaceDE w:val="false"/>
              <w:autoSpaceDN w:val="false"/>
              <w:adjustRightInd w:val="false"/>
              <w:spacing w:lineRule="auto" w:line="276" w:after="200"/>
              <w:jc w:val="both"/>
            </w:pPr>
            <w:r>
              <w:t>16523233398</w:t>
            </w:r>
          </w:p>
        </w:tc>
        <w:tc>
          <w:tcPr>
            <w:tcW w:type="dxa" w:w="6916"/>
          </w:tcPr>
          <w:p w:rsidRDefault="000E15B3" w:rsidP="00FF0819" w:rsidR="000E15B3">
            <w:pPr>
              <w:suppressAutoHyphens/>
              <w:autoSpaceDE w:val="false"/>
              <w:autoSpaceDN w:val="false"/>
              <w:adjustRightInd w:val="false"/>
              <w:spacing w:lineRule="auto" w:line="276" w:after="200"/>
              <w:jc w:val="both"/>
            </w:pPr>
            <w:r>
              <w:t>DUJMOVIĆ ANDREAS vl. turističkog obrta ANDREAS, Šibenik, Grižine 43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35</w:t>
            </w:r>
          </w:p>
        </w:tc>
        <w:tc>
          <w:tcPr>
            <w:tcW w:type="dxa" w:w="1843"/>
          </w:tcPr>
          <w:p w:rsidRDefault="000E15B3" w:rsidP="00FF0819" w:rsidR="000E15B3">
            <w:pPr>
              <w:suppressAutoHyphens/>
              <w:autoSpaceDE w:val="false"/>
              <w:autoSpaceDN w:val="false"/>
              <w:adjustRightInd w:val="false"/>
              <w:spacing w:lineRule="auto" w:line="276" w:after="200"/>
              <w:jc w:val="both"/>
            </w:pPr>
            <w:r>
              <w:t>25457712630</w:t>
            </w:r>
          </w:p>
        </w:tc>
        <w:tc>
          <w:tcPr>
            <w:tcW w:type="dxa" w:w="6916"/>
          </w:tcPr>
          <w:p w:rsidRDefault="000E15B3" w:rsidP="00FF0819" w:rsidR="000E15B3">
            <w:pPr>
              <w:suppressAutoHyphens/>
              <w:autoSpaceDE w:val="false"/>
              <w:autoSpaceDN w:val="false"/>
              <w:adjustRightInd w:val="false"/>
              <w:spacing w:lineRule="auto" w:line="276" w:after="200"/>
              <w:jc w:val="both"/>
            </w:pPr>
            <w:r>
              <w:t>DUKAT d.d., Zagreb, Marijana Čavića 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36</w:t>
            </w:r>
          </w:p>
        </w:tc>
        <w:tc>
          <w:tcPr>
            <w:tcW w:type="dxa" w:w="1843"/>
          </w:tcPr>
          <w:p w:rsidRDefault="000E15B3" w:rsidP="00FF0819" w:rsidR="000E15B3">
            <w:pPr>
              <w:suppressAutoHyphens/>
              <w:autoSpaceDE w:val="false"/>
              <w:autoSpaceDN w:val="false"/>
              <w:adjustRightInd w:val="false"/>
              <w:spacing w:lineRule="auto" w:line="276" w:after="200"/>
              <w:jc w:val="both"/>
            </w:pPr>
            <w:r>
              <w:t>24188688551</w:t>
            </w:r>
          </w:p>
        </w:tc>
        <w:tc>
          <w:tcPr>
            <w:tcW w:type="dxa" w:w="6916"/>
          </w:tcPr>
          <w:p w:rsidRDefault="000E15B3" w:rsidP="00FF0819" w:rsidR="000E15B3">
            <w:pPr>
              <w:suppressAutoHyphens/>
              <w:autoSpaceDE w:val="false"/>
              <w:autoSpaceDN w:val="false"/>
              <w:adjustRightInd w:val="false"/>
              <w:spacing w:lineRule="auto" w:line="276" w:after="200"/>
              <w:jc w:val="both"/>
            </w:pPr>
            <w:r>
              <w:t>DUNAT VANJA vl. Obrta STR ˝LOBA - ŽICA˝, Vodice, Udovičić Ante Kule 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37</w:t>
            </w:r>
          </w:p>
        </w:tc>
        <w:tc>
          <w:tcPr>
            <w:tcW w:type="dxa" w:w="1843"/>
          </w:tcPr>
          <w:p w:rsidRDefault="000E15B3" w:rsidP="00FF0819" w:rsidR="000E15B3">
            <w:pPr>
              <w:suppressAutoHyphens/>
              <w:autoSpaceDE w:val="false"/>
              <w:autoSpaceDN w:val="false"/>
              <w:adjustRightInd w:val="false"/>
              <w:spacing w:lineRule="auto" w:line="276" w:after="200"/>
              <w:jc w:val="both"/>
            </w:pPr>
            <w:r>
              <w:t>67936371211</w:t>
            </w:r>
          </w:p>
        </w:tc>
        <w:tc>
          <w:tcPr>
            <w:tcW w:type="dxa" w:w="6916"/>
          </w:tcPr>
          <w:p w:rsidRDefault="000E15B3" w:rsidP="00FF0819" w:rsidR="000E15B3">
            <w:pPr>
              <w:suppressAutoHyphens/>
              <w:autoSpaceDE w:val="false"/>
              <w:autoSpaceDN w:val="false"/>
              <w:adjustRightInd w:val="false"/>
              <w:spacing w:lineRule="auto" w:line="276" w:after="200"/>
              <w:jc w:val="both"/>
            </w:pPr>
            <w:r>
              <w:t>ELMAS d. o. o., Rijeka, Oktavijana Valića 55</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38</w:t>
            </w:r>
          </w:p>
        </w:tc>
        <w:tc>
          <w:tcPr>
            <w:tcW w:type="dxa" w:w="1843"/>
          </w:tcPr>
          <w:p w:rsidRDefault="000E15B3" w:rsidP="00FF0819" w:rsidR="000E15B3">
            <w:pPr>
              <w:suppressAutoHyphens/>
              <w:autoSpaceDE w:val="false"/>
              <w:autoSpaceDN w:val="false"/>
              <w:adjustRightInd w:val="false"/>
              <w:spacing w:lineRule="auto" w:line="276" w:after="200"/>
              <w:jc w:val="both"/>
            </w:pPr>
            <w:r>
              <w:t>98336052558</w:t>
            </w:r>
          </w:p>
        </w:tc>
        <w:tc>
          <w:tcPr>
            <w:tcW w:type="dxa" w:w="6916"/>
          </w:tcPr>
          <w:p w:rsidRDefault="000E15B3" w:rsidP="00FF0819" w:rsidR="000E15B3">
            <w:pPr>
              <w:suppressAutoHyphens/>
              <w:autoSpaceDE w:val="false"/>
              <w:autoSpaceDN w:val="false"/>
              <w:adjustRightInd w:val="false"/>
              <w:spacing w:lineRule="auto" w:line="276" w:after="200"/>
              <w:jc w:val="both"/>
            </w:pPr>
            <w:r>
              <w:t>EXP EDIT d.o.o., Šibenik, 8. dalmatinske udarne brigade 35</w:t>
            </w:r>
          </w:p>
        </w:tc>
      </w:tr>
      <w:tr w:rsidTr="00FF0819" w:rsidR="000E15B3" w:rsidRPr="00585468">
        <w:tc>
          <w:tcPr>
            <w:tcW w:type="dxa" w:w="817"/>
          </w:tcPr>
          <w:p w:rsidRDefault="000E15B3" w:rsidP="00FF0819" w:rsidR="000E15B3">
            <w:pPr>
              <w:suppressAutoHyphens/>
              <w:autoSpaceDE w:val="false"/>
              <w:autoSpaceDN w:val="false"/>
              <w:adjustRightInd w:val="false"/>
              <w:spacing w:lineRule="auto" w:line="276" w:after="200"/>
              <w:jc w:val="both"/>
            </w:pPr>
          </w:p>
          <w:p w:rsidRDefault="000E15B3" w:rsidP="00FF0819" w:rsidR="000E15B3">
            <w:pPr>
              <w:suppressAutoHyphens/>
              <w:autoSpaceDE w:val="false"/>
              <w:autoSpaceDN w:val="false"/>
              <w:adjustRightInd w:val="false"/>
              <w:spacing w:lineRule="auto" w:line="276" w:after="200"/>
              <w:jc w:val="both"/>
            </w:pPr>
            <w:r>
              <w:t>39</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FERROTOUR VSŽ. s.s., Slovakia/Vstupny Areal VSŽ, Košice, Slovačka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40</w:t>
            </w:r>
          </w:p>
        </w:tc>
        <w:tc>
          <w:tcPr>
            <w:tcW w:type="dxa" w:w="1843"/>
          </w:tcPr>
          <w:p w:rsidRDefault="000E15B3" w:rsidP="00FF0819" w:rsidR="000E15B3">
            <w:pPr>
              <w:suppressAutoHyphens/>
              <w:autoSpaceDE w:val="false"/>
              <w:autoSpaceDN w:val="false"/>
              <w:adjustRightInd w:val="false"/>
              <w:spacing w:lineRule="auto" w:line="276" w:after="200"/>
              <w:jc w:val="both"/>
            </w:pPr>
            <w:r>
              <w:t>85821130368</w:t>
            </w:r>
          </w:p>
        </w:tc>
        <w:tc>
          <w:tcPr>
            <w:tcW w:type="dxa" w:w="6916"/>
          </w:tcPr>
          <w:p w:rsidRDefault="000E15B3" w:rsidP="00FF0819" w:rsidR="000E15B3">
            <w:pPr>
              <w:suppressAutoHyphens/>
              <w:autoSpaceDE w:val="false"/>
              <w:autoSpaceDN w:val="false"/>
              <w:adjustRightInd w:val="false"/>
              <w:spacing w:lineRule="auto" w:line="276" w:after="200"/>
              <w:jc w:val="both"/>
            </w:pPr>
            <w:r>
              <w:t>FINANSCIJSKA AGENCIJA, Zagreb, Vrtni put 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41</w:t>
            </w:r>
          </w:p>
        </w:tc>
        <w:tc>
          <w:tcPr>
            <w:tcW w:type="dxa" w:w="1843"/>
          </w:tcPr>
          <w:p w:rsidRDefault="000E15B3" w:rsidP="00FF0819" w:rsidR="000E15B3">
            <w:pPr>
              <w:suppressAutoHyphens/>
              <w:autoSpaceDE w:val="false"/>
              <w:autoSpaceDN w:val="false"/>
              <w:adjustRightInd w:val="false"/>
              <w:spacing w:lineRule="auto" w:line="276" w:after="200"/>
              <w:jc w:val="both"/>
            </w:pPr>
            <w:r>
              <w:t>92190589217</w:t>
            </w:r>
          </w:p>
        </w:tc>
        <w:tc>
          <w:tcPr>
            <w:tcW w:type="dxa" w:w="6916"/>
          </w:tcPr>
          <w:p w:rsidRDefault="000E15B3" w:rsidP="00FF0819" w:rsidR="000E15B3">
            <w:pPr>
              <w:suppressAutoHyphens/>
              <w:autoSpaceDE w:val="false"/>
              <w:autoSpaceDN w:val="false"/>
              <w:adjustRightInd w:val="false"/>
              <w:spacing w:lineRule="auto" w:line="276" w:after="200"/>
              <w:jc w:val="both"/>
            </w:pPr>
            <w:r>
              <w:t>FOCUS d.o.o., Močići, Močići  1/b</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42</w:t>
            </w:r>
          </w:p>
        </w:tc>
        <w:tc>
          <w:tcPr>
            <w:tcW w:type="dxa" w:w="1843"/>
          </w:tcPr>
          <w:p w:rsidRDefault="000E15B3" w:rsidP="00FF0819" w:rsidR="000E15B3">
            <w:pPr>
              <w:suppressAutoHyphens/>
              <w:autoSpaceDE w:val="false"/>
              <w:autoSpaceDN w:val="false"/>
              <w:adjustRightInd w:val="false"/>
              <w:spacing w:lineRule="auto" w:line="276" w:after="200"/>
              <w:jc w:val="both"/>
            </w:pPr>
            <w:r>
              <w:t>02599933894</w:t>
            </w:r>
          </w:p>
        </w:tc>
        <w:tc>
          <w:tcPr>
            <w:tcW w:type="dxa" w:w="6916"/>
          </w:tcPr>
          <w:p w:rsidRDefault="000E15B3" w:rsidP="00FF0819" w:rsidR="000E15B3">
            <w:pPr>
              <w:suppressAutoHyphens/>
              <w:autoSpaceDE w:val="false"/>
              <w:autoSpaceDN w:val="false"/>
              <w:adjustRightInd w:val="false"/>
              <w:spacing w:lineRule="auto" w:line="276" w:after="200"/>
              <w:jc w:val="both"/>
            </w:pPr>
            <w:r>
              <w:t>FRUCTUS d.o.o., Šibenik, Žaborička 2B</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43</w:t>
            </w:r>
          </w:p>
        </w:tc>
        <w:tc>
          <w:tcPr>
            <w:tcW w:type="dxa" w:w="1843"/>
          </w:tcPr>
          <w:p w:rsidRDefault="000E15B3" w:rsidP="00FF0819" w:rsidR="000E15B3">
            <w:pPr>
              <w:suppressAutoHyphens/>
              <w:autoSpaceDE w:val="false"/>
              <w:autoSpaceDN w:val="false"/>
              <w:adjustRightInd w:val="false"/>
              <w:spacing w:lineRule="auto" w:line="276" w:after="200"/>
              <w:jc w:val="both"/>
            </w:pPr>
            <w:r>
              <w:t>13515654027</w:t>
            </w:r>
          </w:p>
        </w:tc>
        <w:tc>
          <w:tcPr>
            <w:tcW w:type="dxa" w:w="6916"/>
          </w:tcPr>
          <w:p w:rsidRDefault="000E15B3" w:rsidP="00FF0819" w:rsidR="000E15B3">
            <w:pPr>
              <w:suppressAutoHyphens/>
              <w:autoSpaceDE w:val="false"/>
              <w:autoSpaceDN w:val="false"/>
              <w:adjustRightInd w:val="false"/>
              <w:spacing w:lineRule="auto" w:line="276" w:after="200"/>
              <w:jc w:val="both"/>
            </w:pPr>
            <w:r>
              <w:t>FRŽOP MIHAELA vl. UGOSTITELJSKOG OBRTAŽ ˝ARAUSA˝, Vodice, Trg dr. Franje Tuđmana 17</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44</w:t>
            </w:r>
          </w:p>
        </w:tc>
        <w:tc>
          <w:tcPr>
            <w:tcW w:type="dxa" w:w="1843"/>
          </w:tcPr>
          <w:p w:rsidRDefault="000E15B3" w:rsidP="00FF0819" w:rsidR="000E15B3">
            <w:pPr>
              <w:suppressAutoHyphens/>
              <w:autoSpaceDE w:val="false"/>
              <w:autoSpaceDN w:val="false"/>
              <w:adjustRightInd w:val="false"/>
              <w:spacing w:lineRule="auto" w:line="276" w:after="200"/>
              <w:jc w:val="both"/>
            </w:pPr>
            <w:r>
              <w:t>75784153366</w:t>
            </w:r>
          </w:p>
        </w:tc>
        <w:tc>
          <w:tcPr>
            <w:tcW w:type="dxa" w:w="6916"/>
          </w:tcPr>
          <w:p w:rsidRDefault="000E15B3" w:rsidP="00FF0819" w:rsidR="000E15B3">
            <w:pPr>
              <w:suppressAutoHyphens/>
              <w:autoSpaceDE w:val="false"/>
              <w:autoSpaceDN w:val="false"/>
              <w:adjustRightInd w:val="false"/>
              <w:spacing w:lineRule="auto" w:line="276" w:after="200"/>
              <w:jc w:val="both"/>
            </w:pPr>
            <w:r>
              <w:t>G.I.M. GASE, d.o.o., Šibenik, Ul. Ivana Meštorvića 68</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45</w:t>
            </w:r>
          </w:p>
        </w:tc>
        <w:tc>
          <w:tcPr>
            <w:tcW w:type="dxa" w:w="1843"/>
          </w:tcPr>
          <w:p w:rsidRDefault="000E15B3" w:rsidP="00FF0819" w:rsidR="000E15B3">
            <w:pPr>
              <w:suppressAutoHyphens/>
              <w:autoSpaceDE w:val="false"/>
              <w:autoSpaceDN w:val="false"/>
              <w:adjustRightInd w:val="false"/>
              <w:spacing w:lineRule="auto" w:line="276" w:after="200"/>
              <w:jc w:val="both"/>
            </w:pPr>
            <w:r>
              <w:t>77713129457</w:t>
            </w:r>
          </w:p>
        </w:tc>
        <w:tc>
          <w:tcPr>
            <w:tcW w:type="dxa" w:w="6916"/>
          </w:tcPr>
          <w:p w:rsidRDefault="000E15B3" w:rsidP="00FF0819" w:rsidR="000E15B3">
            <w:pPr>
              <w:suppressAutoHyphens/>
              <w:autoSpaceDE w:val="false"/>
              <w:autoSpaceDN w:val="false"/>
              <w:adjustRightInd w:val="false"/>
              <w:spacing w:lineRule="auto" w:line="276" w:after="200"/>
              <w:jc w:val="both"/>
            </w:pPr>
            <w:r>
              <w:t>GARD ZAŠTITA d.o.o., Zagreb, A.T. Mimare 40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46</w:t>
            </w:r>
          </w:p>
        </w:tc>
        <w:tc>
          <w:tcPr>
            <w:tcW w:type="dxa" w:w="1843"/>
          </w:tcPr>
          <w:p w:rsidRDefault="000E15B3" w:rsidP="00FF0819" w:rsidR="000E15B3">
            <w:pPr>
              <w:suppressAutoHyphens/>
              <w:autoSpaceDE w:val="false"/>
              <w:autoSpaceDN w:val="false"/>
              <w:adjustRightInd w:val="false"/>
              <w:spacing w:lineRule="auto" w:line="276" w:after="200"/>
              <w:jc w:val="both"/>
            </w:pPr>
            <w:r>
              <w:t>83570236060</w:t>
            </w:r>
          </w:p>
        </w:tc>
        <w:tc>
          <w:tcPr>
            <w:tcW w:type="dxa" w:w="6916"/>
          </w:tcPr>
          <w:p w:rsidRDefault="000E15B3" w:rsidP="00FF0819" w:rsidR="000E15B3">
            <w:pPr>
              <w:suppressAutoHyphens/>
              <w:autoSpaceDE w:val="false"/>
              <w:autoSpaceDN w:val="false"/>
              <w:adjustRightInd w:val="false"/>
              <w:spacing w:lineRule="auto" w:line="276" w:after="200"/>
              <w:jc w:val="both"/>
            </w:pPr>
            <w:r>
              <w:t>GAVRILOVIĆ d.o.o., Petrinja, Gavrilovićev trg 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47</w:t>
            </w:r>
          </w:p>
        </w:tc>
        <w:tc>
          <w:tcPr>
            <w:tcW w:type="dxa" w:w="1843"/>
          </w:tcPr>
          <w:p w:rsidRDefault="000E15B3" w:rsidP="00FF0819" w:rsidR="000E15B3">
            <w:pPr>
              <w:suppressAutoHyphens/>
              <w:autoSpaceDE w:val="false"/>
              <w:autoSpaceDN w:val="false"/>
              <w:adjustRightInd w:val="false"/>
              <w:spacing w:lineRule="auto" w:line="276" w:after="200"/>
              <w:jc w:val="both"/>
            </w:pPr>
            <w:r>
              <w:t>03698722831</w:t>
            </w:r>
          </w:p>
        </w:tc>
        <w:tc>
          <w:tcPr>
            <w:tcW w:type="dxa" w:w="6916"/>
          </w:tcPr>
          <w:p w:rsidRDefault="000E15B3" w:rsidP="00FF0819" w:rsidR="000E15B3">
            <w:pPr>
              <w:suppressAutoHyphens/>
              <w:autoSpaceDE w:val="false"/>
              <w:autoSpaceDN w:val="false"/>
              <w:adjustRightInd w:val="false"/>
              <w:spacing w:lineRule="auto" w:line="276" w:after="200"/>
              <w:jc w:val="both"/>
            </w:pPr>
            <w:r>
              <w:t>GEODEZIJA d.o.o., Šibenik , Kralja Zvonimira 42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48</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GLOBTOUR GORUP A.S., Panska 12, 81101 Bratislava, Slovačka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49</w:t>
            </w:r>
          </w:p>
        </w:tc>
        <w:tc>
          <w:tcPr>
            <w:tcW w:type="dxa" w:w="1843"/>
          </w:tcPr>
          <w:p w:rsidRDefault="000E15B3" w:rsidP="00FF0819" w:rsidR="000E15B3">
            <w:pPr>
              <w:suppressAutoHyphens/>
              <w:autoSpaceDE w:val="false"/>
              <w:autoSpaceDN w:val="false"/>
              <w:adjustRightInd w:val="false"/>
              <w:spacing w:lineRule="auto" w:line="276" w:after="200"/>
              <w:jc w:val="both"/>
            </w:pPr>
            <w:r>
              <w:t>74633363090</w:t>
            </w:r>
          </w:p>
        </w:tc>
        <w:tc>
          <w:tcPr>
            <w:tcW w:type="dxa" w:w="6916"/>
          </w:tcPr>
          <w:p w:rsidRDefault="000E15B3" w:rsidP="00FF0819" w:rsidR="000E15B3">
            <w:pPr>
              <w:suppressAutoHyphens/>
              <w:autoSpaceDE w:val="false"/>
              <w:autoSpaceDN w:val="false"/>
              <w:adjustRightInd w:val="false"/>
              <w:spacing w:lineRule="auto" w:line="276" w:after="200"/>
              <w:jc w:val="both"/>
            </w:pPr>
            <w:r>
              <w:t>GRAD VODICE, Vodice, Ive Čače 8</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50</w:t>
            </w:r>
          </w:p>
        </w:tc>
        <w:tc>
          <w:tcPr>
            <w:tcW w:type="dxa" w:w="1843"/>
          </w:tcPr>
          <w:p w:rsidRDefault="000E15B3" w:rsidP="00FF0819" w:rsidR="000E15B3">
            <w:pPr>
              <w:suppressAutoHyphens/>
              <w:autoSpaceDE w:val="false"/>
              <w:autoSpaceDN w:val="false"/>
              <w:adjustRightInd w:val="false"/>
              <w:spacing w:lineRule="auto" w:line="276" w:after="200"/>
              <w:jc w:val="both"/>
            </w:pPr>
            <w:r>
              <w:t>54873230289</w:t>
            </w:r>
          </w:p>
        </w:tc>
        <w:tc>
          <w:tcPr>
            <w:tcW w:type="dxa" w:w="6916"/>
          </w:tcPr>
          <w:p w:rsidRDefault="000E15B3" w:rsidP="00FF0819" w:rsidR="000E15B3">
            <w:pPr>
              <w:suppressAutoHyphens/>
              <w:autoSpaceDE w:val="false"/>
              <w:autoSpaceDN w:val="false"/>
              <w:adjustRightInd w:val="false"/>
              <w:spacing w:lineRule="auto" w:line="276" w:after="200"/>
              <w:jc w:val="both"/>
            </w:pPr>
            <w:r>
              <w:t>GRADSKA ČISTOĆA d.o.o., Šibenik, Stjepana Radića 100</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51</w:t>
            </w:r>
          </w:p>
        </w:tc>
        <w:tc>
          <w:tcPr>
            <w:tcW w:type="dxa" w:w="1843"/>
          </w:tcPr>
          <w:p w:rsidRDefault="000E15B3" w:rsidP="00FF0819" w:rsidR="000E15B3">
            <w:pPr>
              <w:suppressAutoHyphens/>
              <w:autoSpaceDE w:val="false"/>
              <w:autoSpaceDN w:val="false"/>
              <w:adjustRightInd w:val="false"/>
              <w:spacing w:lineRule="auto" w:line="276" w:after="200"/>
              <w:jc w:val="both"/>
            </w:pPr>
            <w:r>
              <w:t>46830600751</w:t>
            </w:r>
          </w:p>
        </w:tc>
        <w:tc>
          <w:tcPr>
            <w:tcW w:type="dxa" w:w="6916"/>
          </w:tcPr>
          <w:p w:rsidRDefault="000E15B3" w:rsidP="00FF0819" w:rsidR="000E15B3">
            <w:pPr>
              <w:suppressAutoHyphens/>
              <w:autoSpaceDE w:val="false"/>
              <w:autoSpaceDN w:val="false"/>
              <w:adjustRightInd w:val="false"/>
              <w:spacing w:lineRule="auto" w:line="276" w:after="200"/>
              <w:jc w:val="both"/>
            </w:pPr>
            <w:r>
              <w:t>HEP-Operator distirbucijskog sustava d.o.o., Zagreb, Ulica grada Vukovara 37</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52</w:t>
            </w:r>
          </w:p>
        </w:tc>
        <w:tc>
          <w:tcPr>
            <w:tcW w:type="dxa" w:w="1843"/>
          </w:tcPr>
          <w:p w:rsidRDefault="000E15B3" w:rsidP="00FF0819" w:rsidR="000E15B3">
            <w:pPr>
              <w:suppressAutoHyphens/>
              <w:autoSpaceDE w:val="false"/>
              <w:autoSpaceDN w:val="false"/>
              <w:adjustRightInd w:val="false"/>
              <w:spacing w:lineRule="auto" w:line="276" w:after="200"/>
              <w:jc w:val="both"/>
            </w:pPr>
            <w:r>
              <w:t>63073332379</w:t>
            </w:r>
          </w:p>
        </w:tc>
        <w:tc>
          <w:tcPr>
            <w:tcW w:type="dxa" w:w="6916"/>
          </w:tcPr>
          <w:p w:rsidRDefault="000E15B3" w:rsidP="00FF0819" w:rsidR="000E15B3">
            <w:pPr>
              <w:suppressAutoHyphens/>
              <w:autoSpaceDE w:val="false"/>
              <w:autoSpaceDN w:val="false"/>
              <w:adjustRightInd w:val="false"/>
              <w:spacing w:lineRule="auto" w:line="276" w:after="200"/>
              <w:jc w:val="both"/>
            </w:pPr>
            <w:r>
              <w:t>HEP-Opsrkba d.o.o., Zagreb, Ulica grada Vukovara 37</w:t>
            </w:r>
          </w:p>
        </w:tc>
      </w:tr>
      <w:tr w:rsidTr="00FF0819" w:rsidR="000E15B3" w:rsidRPr="00CD46BF">
        <w:tc>
          <w:tcPr>
            <w:tcW w:type="dxa" w:w="817"/>
          </w:tcPr>
          <w:p w:rsidRDefault="000E15B3" w:rsidP="00FF0819" w:rsidR="000E15B3">
            <w:pPr>
              <w:suppressAutoHyphens/>
              <w:autoSpaceDE w:val="false"/>
              <w:autoSpaceDN w:val="false"/>
              <w:adjustRightInd w:val="false"/>
              <w:spacing w:lineRule="auto" w:line="276" w:after="200"/>
              <w:jc w:val="both"/>
            </w:pPr>
            <w:r>
              <w:t>53</w:t>
            </w:r>
          </w:p>
        </w:tc>
        <w:tc>
          <w:tcPr>
            <w:tcW w:type="dxa" w:w="1843"/>
          </w:tcPr>
          <w:p w:rsidRDefault="000E15B3" w:rsidP="00FF0819" w:rsidR="000E15B3">
            <w:pPr>
              <w:suppressAutoHyphens/>
              <w:autoSpaceDE w:val="false"/>
              <w:autoSpaceDN w:val="false"/>
              <w:adjustRightInd w:val="false"/>
              <w:spacing w:lineRule="auto" w:line="276" w:after="200"/>
              <w:jc w:val="both"/>
            </w:pPr>
            <w:r>
              <w:t>93025692059</w:t>
            </w:r>
          </w:p>
        </w:tc>
        <w:tc>
          <w:tcPr>
            <w:tcW w:type="dxa" w:w="6916"/>
          </w:tcPr>
          <w:p w:rsidRDefault="000E15B3" w:rsidP="00FF0819" w:rsidR="000E15B3">
            <w:pPr>
              <w:suppressAutoHyphens/>
              <w:autoSpaceDE w:val="false"/>
              <w:autoSpaceDN w:val="false"/>
              <w:adjustRightInd w:val="false"/>
              <w:spacing w:lineRule="auto" w:line="276" w:after="200"/>
              <w:jc w:val="both"/>
            </w:pPr>
            <w:r>
              <w:t>HEPETA d.o.o., Split, Ljudevita Posavskog 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54</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HOLINET H&amp;M Kreiler GmbH&amp;co.kg, Drxagalski-Alle 117, D-81477 Munchen</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55</w:t>
            </w:r>
          </w:p>
        </w:tc>
        <w:tc>
          <w:tcPr>
            <w:tcW w:type="dxa" w:w="1843"/>
          </w:tcPr>
          <w:p w:rsidRDefault="000E15B3" w:rsidP="00FF0819" w:rsidR="000E15B3">
            <w:pPr>
              <w:suppressAutoHyphens/>
              <w:autoSpaceDE w:val="false"/>
              <w:autoSpaceDN w:val="false"/>
              <w:adjustRightInd w:val="false"/>
              <w:spacing w:lineRule="auto" w:line="276" w:after="200"/>
              <w:jc w:val="both"/>
            </w:pPr>
            <w:r>
              <w:t>4783175939</w:t>
            </w:r>
          </w:p>
        </w:tc>
        <w:tc>
          <w:tcPr>
            <w:tcW w:type="dxa" w:w="6916"/>
          </w:tcPr>
          <w:p w:rsidRDefault="000E15B3" w:rsidP="00FF0819" w:rsidR="000E15B3">
            <w:pPr>
              <w:suppressAutoHyphens/>
              <w:autoSpaceDE w:val="false"/>
              <w:autoSpaceDN w:val="false"/>
              <w:adjustRightInd w:val="false"/>
              <w:spacing w:lineRule="auto" w:line="276" w:after="200"/>
              <w:jc w:val="both"/>
            </w:pPr>
            <w:r>
              <w:t>HOTEL JADRAN ŠIBENIK d.d., Šibenik, Vladimira Nazora 53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lastRenderedPageBreak/>
              <w:t>56</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HOTEL.DE AG, Hugo-Junkers str.15-17, Nuremberg,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57</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HOTEL-AMI.DE GMBH, D 69214 Eppelheim Heidelberg,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58</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HOTELIERS.COM, Gedempt Hamerkanaal 177, Amsterdam, Nizozemska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59</w:t>
            </w:r>
          </w:p>
        </w:tc>
        <w:tc>
          <w:tcPr>
            <w:tcW w:type="dxa" w:w="1843"/>
          </w:tcPr>
          <w:p w:rsidRDefault="000E15B3" w:rsidP="00FF0819" w:rsidR="000E15B3">
            <w:pPr>
              <w:suppressAutoHyphens/>
              <w:autoSpaceDE w:val="false"/>
              <w:autoSpaceDN w:val="false"/>
              <w:adjustRightInd w:val="false"/>
              <w:spacing w:lineRule="auto" w:line="276" w:after="200"/>
              <w:jc w:val="both"/>
            </w:pPr>
            <w:r>
              <w:t>68419124305</w:t>
            </w:r>
          </w:p>
        </w:tc>
        <w:tc>
          <w:tcPr>
            <w:tcW w:type="dxa" w:w="6916"/>
          </w:tcPr>
          <w:p w:rsidRDefault="000E15B3" w:rsidP="00FF0819" w:rsidR="000E15B3">
            <w:pPr>
              <w:suppressAutoHyphens/>
              <w:autoSpaceDE w:val="false"/>
              <w:autoSpaceDN w:val="false"/>
              <w:adjustRightInd w:val="false"/>
              <w:spacing w:lineRule="auto" w:line="276" w:after="200"/>
              <w:jc w:val="both"/>
            </w:pPr>
            <w:r>
              <w:t>HRVATSKA RADIOTELEVIZIJA, Zagreb, Prisavlje 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60</w:t>
            </w:r>
          </w:p>
        </w:tc>
        <w:tc>
          <w:tcPr>
            <w:tcW w:type="dxa" w:w="1843"/>
          </w:tcPr>
          <w:p w:rsidRDefault="000E15B3" w:rsidP="00FF0819" w:rsidR="000E15B3">
            <w:pPr>
              <w:suppressAutoHyphens/>
              <w:autoSpaceDE w:val="false"/>
              <w:autoSpaceDN w:val="false"/>
              <w:adjustRightInd w:val="false"/>
              <w:spacing w:lineRule="auto" w:line="276" w:after="200"/>
              <w:jc w:val="both"/>
            </w:pPr>
            <w:r>
              <w:t>69693144506</w:t>
            </w:r>
          </w:p>
        </w:tc>
        <w:tc>
          <w:tcPr>
            <w:tcW w:type="dxa" w:w="6916"/>
          </w:tcPr>
          <w:p w:rsidRDefault="000E15B3" w:rsidP="00FF0819" w:rsidR="000E15B3">
            <w:pPr>
              <w:suppressAutoHyphens/>
              <w:autoSpaceDE w:val="false"/>
              <w:autoSpaceDN w:val="false"/>
              <w:adjustRightInd w:val="false"/>
              <w:spacing w:lineRule="auto" w:line="276" w:after="200"/>
              <w:jc w:val="both"/>
            </w:pPr>
            <w:r>
              <w:t>HRVATSKE ŠUME d.o.o., Zagreb, Ul.Ljudevita Farkaša Vukotinovića 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61</w:t>
            </w:r>
          </w:p>
        </w:tc>
        <w:tc>
          <w:tcPr>
            <w:tcW w:type="dxa" w:w="1843"/>
          </w:tcPr>
          <w:p w:rsidRDefault="000E15B3" w:rsidP="00FF0819" w:rsidR="000E15B3">
            <w:pPr>
              <w:suppressAutoHyphens/>
              <w:autoSpaceDE w:val="false"/>
              <w:autoSpaceDN w:val="false"/>
              <w:adjustRightInd w:val="false"/>
              <w:spacing w:lineRule="auto" w:line="276" w:after="200"/>
              <w:jc w:val="both"/>
            </w:pPr>
            <w:r>
              <w:t>28921383001</w:t>
            </w:r>
          </w:p>
        </w:tc>
        <w:tc>
          <w:tcPr>
            <w:tcW w:type="dxa" w:w="6916"/>
          </w:tcPr>
          <w:p w:rsidRDefault="000E15B3" w:rsidP="00FF0819" w:rsidR="000E15B3">
            <w:pPr>
              <w:suppressAutoHyphens/>
              <w:autoSpaceDE w:val="false"/>
              <w:autoSpaceDN w:val="false"/>
              <w:adjustRightInd w:val="false"/>
              <w:spacing w:lineRule="auto" w:line="276" w:after="200"/>
              <w:jc w:val="both"/>
            </w:pPr>
            <w:r>
              <w:t>HRVATSKE VODE, Zagreb, Grada Vukovara 220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62</w:t>
            </w:r>
          </w:p>
        </w:tc>
        <w:tc>
          <w:tcPr>
            <w:tcW w:type="dxa" w:w="1843"/>
          </w:tcPr>
          <w:p w:rsidRDefault="000E15B3" w:rsidP="00FF0819" w:rsidR="000E15B3">
            <w:pPr>
              <w:suppressAutoHyphens/>
              <w:autoSpaceDE w:val="false"/>
              <w:autoSpaceDN w:val="false"/>
              <w:adjustRightInd w:val="false"/>
              <w:spacing w:lineRule="auto" w:line="276" w:after="200"/>
              <w:jc w:val="both"/>
            </w:pPr>
            <w:r>
              <w:t>81793146560</w:t>
            </w:r>
          </w:p>
        </w:tc>
        <w:tc>
          <w:tcPr>
            <w:tcW w:type="dxa" w:w="6916"/>
          </w:tcPr>
          <w:p w:rsidRDefault="000E15B3" w:rsidP="00FF0819" w:rsidR="000E15B3">
            <w:pPr>
              <w:suppressAutoHyphens/>
              <w:autoSpaceDE w:val="false"/>
              <w:autoSpaceDN w:val="false"/>
              <w:adjustRightInd w:val="false"/>
              <w:spacing w:lineRule="auto" w:line="276" w:after="200"/>
              <w:jc w:val="both"/>
            </w:pPr>
            <w:r>
              <w:t>HRVATSKI TELEKOM d.d., Zagreb, Roberta Frangeša Mihanovića 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63</w:t>
            </w:r>
          </w:p>
        </w:tc>
        <w:tc>
          <w:tcPr>
            <w:tcW w:type="dxa" w:w="1843"/>
          </w:tcPr>
          <w:p w:rsidRDefault="000E15B3" w:rsidP="00FF0819" w:rsidR="000E15B3">
            <w:pPr>
              <w:suppressAutoHyphens/>
              <w:autoSpaceDE w:val="false"/>
              <w:autoSpaceDN w:val="false"/>
              <w:adjustRightInd w:val="false"/>
              <w:spacing w:lineRule="auto" w:line="276" w:after="200"/>
              <w:jc w:val="both"/>
            </w:pPr>
            <w:r>
              <w:t>23691527614</w:t>
            </w:r>
          </w:p>
        </w:tc>
        <w:tc>
          <w:tcPr>
            <w:tcW w:type="dxa" w:w="6916"/>
          </w:tcPr>
          <w:p w:rsidRDefault="000E15B3" w:rsidP="00FF0819" w:rsidR="000E15B3">
            <w:pPr>
              <w:suppressAutoHyphens/>
              <w:autoSpaceDE w:val="false"/>
              <w:autoSpaceDN w:val="false"/>
              <w:adjustRightInd w:val="false"/>
              <w:spacing w:lineRule="auto" w:line="276" w:after="200"/>
              <w:jc w:val="both"/>
            </w:pPr>
            <w:r>
              <w:t>HRVATSKI ZAVOD ZA TOKSIKOLOGIJU I ANTIDOPING, Zagreb, Borongajska cesta 83 g</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64</w:t>
            </w:r>
          </w:p>
        </w:tc>
        <w:tc>
          <w:tcPr>
            <w:tcW w:type="dxa" w:w="1843"/>
          </w:tcPr>
          <w:p w:rsidRDefault="000E15B3" w:rsidP="00FF0819" w:rsidR="000E15B3">
            <w:pPr>
              <w:suppressAutoHyphens/>
              <w:autoSpaceDE w:val="false"/>
              <w:autoSpaceDN w:val="false"/>
              <w:adjustRightInd w:val="false"/>
              <w:spacing w:lineRule="auto" w:line="276" w:after="200"/>
              <w:jc w:val="both"/>
            </w:pPr>
            <w:r>
              <w:t>56668956485</w:t>
            </w:r>
          </w:p>
        </w:tc>
        <w:tc>
          <w:tcPr>
            <w:tcW w:type="dxa" w:w="6916"/>
          </w:tcPr>
          <w:p w:rsidRDefault="000E15B3" w:rsidP="00FF0819" w:rsidR="000E15B3">
            <w:pPr>
              <w:suppressAutoHyphens/>
              <w:autoSpaceDE w:val="false"/>
              <w:autoSpaceDN w:val="false"/>
              <w:adjustRightInd w:val="false"/>
              <w:spacing w:lineRule="auto" w:line="276" w:after="200"/>
              <w:jc w:val="both"/>
            </w:pPr>
            <w:r>
              <w:t>HRVATSKO DRUŠTVO SKLADATELJA, Zagreb, Berislavićeva 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65</w:t>
            </w:r>
          </w:p>
        </w:tc>
        <w:tc>
          <w:tcPr>
            <w:tcW w:type="dxa" w:w="1843"/>
          </w:tcPr>
          <w:p w:rsidRDefault="000E15B3" w:rsidP="00FF0819" w:rsidR="000E15B3">
            <w:pPr>
              <w:suppressAutoHyphens/>
              <w:autoSpaceDE w:val="false"/>
              <w:autoSpaceDN w:val="false"/>
              <w:adjustRightInd w:val="false"/>
              <w:spacing w:lineRule="auto" w:line="276" w:after="200"/>
              <w:jc w:val="both"/>
            </w:pPr>
            <w:r>
              <w:t>79134386952</w:t>
            </w:r>
          </w:p>
        </w:tc>
        <w:tc>
          <w:tcPr>
            <w:tcW w:type="dxa" w:w="6916"/>
          </w:tcPr>
          <w:p w:rsidRDefault="000E15B3" w:rsidP="00FF0819" w:rsidR="000E15B3">
            <w:pPr>
              <w:suppressAutoHyphens/>
              <w:autoSpaceDE w:val="false"/>
              <w:autoSpaceDN w:val="false"/>
              <w:adjustRightInd w:val="false"/>
              <w:spacing w:lineRule="auto" w:line="276" w:after="200"/>
              <w:jc w:val="both"/>
            </w:pPr>
            <w:r>
              <w:t>HULJEV JOSIP, Šibenik, Bože Peričića 34</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66</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ICAR D.O.O., Gosposvetska cesta 11, 2000 Maribor, Slovenija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67</w:t>
            </w:r>
          </w:p>
        </w:tc>
        <w:tc>
          <w:tcPr>
            <w:tcW w:type="dxa" w:w="1843"/>
          </w:tcPr>
          <w:p w:rsidRDefault="000E15B3" w:rsidP="00FF0819" w:rsidR="000E15B3">
            <w:pPr>
              <w:suppressAutoHyphens/>
              <w:autoSpaceDE w:val="false"/>
              <w:autoSpaceDN w:val="false"/>
              <w:adjustRightInd w:val="false"/>
              <w:spacing w:lineRule="auto" w:line="276" w:after="200"/>
              <w:jc w:val="both"/>
            </w:pPr>
            <w:r>
              <w:t>64177886695</w:t>
            </w:r>
          </w:p>
        </w:tc>
        <w:tc>
          <w:tcPr>
            <w:tcW w:type="dxa" w:w="6916"/>
          </w:tcPr>
          <w:p w:rsidRDefault="000E15B3" w:rsidP="00FF0819" w:rsidR="000E15B3">
            <w:pPr>
              <w:suppressAutoHyphens/>
              <w:autoSpaceDE w:val="false"/>
              <w:autoSpaceDN w:val="false"/>
              <w:adjustRightInd w:val="false"/>
              <w:spacing w:lineRule="auto" w:line="276" w:after="200"/>
              <w:jc w:val="both"/>
            </w:pPr>
            <w:r>
              <w:t>IGEFA d.o.o., Sesvete, Savska 2a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68</w:t>
            </w:r>
          </w:p>
        </w:tc>
        <w:tc>
          <w:tcPr>
            <w:tcW w:type="dxa" w:w="1843"/>
          </w:tcPr>
          <w:p w:rsidRDefault="000E15B3" w:rsidP="00FF0819" w:rsidR="000E15B3">
            <w:pPr>
              <w:suppressAutoHyphens/>
              <w:autoSpaceDE w:val="false"/>
              <w:autoSpaceDN w:val="false"/>
              <w:adjustRightInd w:val="false"/>
              <w:spacing w:lineRule="auto" w:line="276" w:after="200"/>
              <w:jc w:val="both"/>
            </w:pPr>
            <w:r>
              <w:t>68422841296</w:t>
            </w:r>
          </w:p>
        </w:tc>
        <w:tc>
          <w:tcPr>
            <w:tcW w:type="dxa" w:w="6916"/>
          </w:tcPr>
          <w:p w:rsidRDefault="000E15B3" w:rsidP="00FF0819" w:rsidR="000E15B3">
            <w:pPr>
              <w:suppressAutoHyphens/>
              <w:autoSpaceDE w:val="false"/>
              <w:autoSpaceDN w:val="false"/>
              <w:adjustRightInd w:val="false"/>
              <w:spacing w:lineRule="auto" w:line="276" w:after="200"/>
              <w:jc w:val="both"/>
            </w:pPr>
            <w:r>
              <w:t>INTERNATIONAL d.o.o., Vukovar, Vijeća Europe 95</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69</w:t>
            </w:r>
          </w:p>
        </w:tc>
        <w:tc>
          <w:tcPr>
            <w:tcW w:type="dxa" w:w="1843"/>
          </w:tcPr>
          <w:p w:rsidRDefault="000E15B3" w:rsidP="00FF0819" w:rsidR="000E15B3">
            <w:pPr>
              <w:suppressAutoHyphens/>
              <w:autoSpaceDE w:val="false"/>
              <w:autoSpaceDN w:val="false"/>
              <w:adjustRightInd w:val="false"/>
              <w:spacing w:lineRule="auto" w:line="276" w:after="200"/>
              <w:jc w:val="both"/>
            </w:pPr>
            <w:r>
              <w:t>47012314254</w:t>
            </w:r>
          </w:p>
        </w:tc>
        <w:tc>
          <w:tcPr>
            <w:tcW w:type="dxa" w:w="6916"/>
          </w:tcPr>
          <w:p w:rsidRDefault="000E15B3" w:rsidP="00FF0819" w:rsidR="000E15B3">
            <w:pPr>
              <w:suppressAutoHyphens/>
              <w:autoSpaceDE w:val="false"/>
              <w:autoSpaceDN w:val="false"/>
              <w:adjustRightInd w:val="false"/>
              <w:spacing w:lineRule="auto" w:line="276" w:after="200"/>
              <w:jc w:val="both"/>
            </w:pPr>
            <w:r>
              <w:t>INTERNET PARTNER d.o.o., Split, Svetog Petra Starog 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70</w:t>
            </w:r>
          </w:p>
        </w:tc>
        <w:tc>
          <w:tcPr>
            <w:tcW w:type="dxa" w:w="1843"/>
          </w:tcPr>
          <w:p w:rsidRDefault="000E15B3" w:rsidP="00FF0819" w:rsidR="000E15B3">
            <w:pPr>
              <w:suppressAutoHyphens/>
              <w:autoSpaceDE w:val="false"/>
              <w:autoSpaceDN w:val="false"/>
              <w:adjustRightInd w:val="false"/>
              <w:spacing w:lineRule="auto" w:line="276" w:after="200"/>
              <w:jc w:val="both"/>
            </w:pPr>
            <w:r>
              <w:t>20391557725</w:t>
            </w:r>
          </w:p>
        </w:tc>
        <w:tc>
          <w:tcPr>
            <w:tcW w:type="dxa" w:w="6916"/>
          </w:tcPr>
          <w:p w:rsidRDefault="000E15B3" w:rsidP="00FF0819" w:rsidR="000E15B3">
            <w:pPr>
              <w:suppressAutoHyphens/>
              <w:autoSpaceDE w:val="false"/>
              <w:autoSpaceDN w:val="false"/>
              <w:adjustRightInd w:val="false"/>
              <w:spacing w:lineRule="auto" w:line="276" w:after="200"/>
              <w:jc w:val="both"/>
            </w:pPr>
            <w:r>
              <w:t>INTERUGOS d.o.o., Sveti Ivan Zelina, Pretoki 22/e</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71</w:t>
            </w:r>
          </w:p>
        </w:tc>
        <w:tc>
          <w:tcPr>
            <w:tcW w:type="dxa" w:w="1843"/>
          </w:tcPr>
          <w:p w:rsidRDefault="000E15B3" w:rsidP="00FF0819" w:rsidR="000E15B3">
            <w:pPr>
              <w:suppressAutoHyphens/>
              <w:autoSpaceDE w:val="false"/>
              <w:autoSpaceDN w:val="false"/>
              <w:adjustRightInd w:val="false"/>
              <w:spacing w:lineRule="auto" w:line="276" w:after="200"/>
              <w:jc w:val="both"/>
            </w:pPr>
            <w:r>
              <w:t>89206455960</w:t>
            </w:r>
          </w:p>
        </w:tc>
        <w:tc>
          <w:tcPr>
            <w:tcW w:type="dxa" w:w="6916"/>
          </w:tcPr>
          <w:p w:rsidRDefault="000E15B3" w:rsidP="00FF0819" w:rsidR="000E15B3">
            <w:pPr>
              <w:suppressAutoHyphens/>
              <w:autoSpaceDE w:val="false"/>
              <w:autoSpaceDN w:val="false"/>
              <w:adjustRightInd w:val="false"/>
              <w:spacing w:lineRule="auto" w:line="276" w:after="200"/>
              <w:jc w:val="both"/>
            </w:pPr>
            <w:r>
              <w:t>IVERO d.o.o., Sesvete, Planinska 13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72</w:t>
            </w:r>
          </w:p>
        </w:tc>
        <w:tc>
          <w:tcPr>
            <w:tcW w:type="dxa" w:w="1843"/>
          </w:tcPr>
          <w:p w:rsidRDefault="000E15B3" w:rsidP="00FF0819" w:rsidR="000E15B3">
            <w:pPr>
              <w:suppressAutoHyphens/>
              <w:autoSpaceDE w:val="false"/>
              <w:autoSpaceDN w:val="false"/>
              <w:adjustRightInd w:val="false"/>
              <w:spacing w:lineRule="auto" w:line="276" w:after="200"/>
              <w:jc w:val="both"/>
            </w:pPr>
            <w:r>
              <w:t>60775153109</w:t>
            </w:r>
          </w:p>
        </w:tc>
        <w:tc>
          <w:tcPr>
            <w:tcW w:type="dxa" w:w="6916"/>
          </w:tcPr>
          <w:p w:rsidRDefault="000E15B3" w:rsidP="00FF0819" w:rsidR="000E15B3">
            <w:pPr>
              <w:suppressAutoHyphens/>
              <w:autoSpaceDE w:val="false"/>
              <w:autoSpaceDN w:val="false"/>
              <w:adjustRightInd w:val="false"/>
              <w:spacing w:lineRule="auto" w:line="276" w:after="200"/>
              <w:jc w:val="both"/>
            </w:pPr>
            <w:r>
              <w:t>JAJAŠ ZVONIMIR VL. Vodoinstalaterskog obrta, Pirovac, Putičanje, Putičanje 20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73</w:t>
            </w:r>
          </w:p>
        </w:tc>
        <w:tc>
          <w:tcPr>
            <w:tcW w:type="dxa" w:w="1843"/>
          </w:tcPr>
          <w:p w:rsidRDefault="000E15B3" w:rsidP="00FF0819" w:rsidR="000E15B3">
            <w:pPr>
              <w:suppressAutoHyphens/>
              <w:autoSpaceDE w:val="false"/>
              <w:autoSpaceDN w:val="false"/>
              <w:adjustRightInd w:val="false"/>
              <w:spacing w:lineRule="auto" w:line="276" w:after="200"/>
              <w:jc w:val="both"/>
            </w:pPr>
            <w:r>
              <w:t>43080127526</w:t>
            </w:r>
          </w:p>
        </w:tc>
        <w:tc>
          <w:tcPr>
            <w:tcW w:type="dxa" w:w="6916"/>
          </w:tcPr>
          <w:p w:rsidRDefault="000E15B3" w:rsidP="00FF0819" w:rsidR="000E15B3">
            <w:pPr>
              <w:suppressAutoHyphens/>
              <w:autoSpaceDE w:val="false"/>
              <w:autoSpaceDN w:val="false"/>
              <w:adjustRightInd w:val="false"/>
              <w:spacing w:lineRule="auto" w:line="276" w:after="200"/>
              <w:jc w:val="both"/>
            </w:pPr>
            <w:r>
              <w:t>JAKOVLJEVIĆ STIPICA vl. ŠPINA 04 obrta za vodoinstalaciju, trgovinu i prijevoz, Šibenik, Bana Josipa Jelačića 28</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74</w:t>
            </w:r>
          </w:p>
        </w:tc>
        <w:tc>
          <w:tcPr>
            <w:tcW w:type="dxa" w:w="1843"/>
          </w:tcPr>
          <w:p w:rsidRDefault="000E15B3" w:rsidP="00FF0819" w:rsidR="000E15B3">
            <w:pPr>
              <w:suppressAutoHyphens/>
              <w:autoSpaceDE w:val="false"/>
              <w:autoSpaceDN w:val="false"/>
              <w:adjustRightInd w:val="false"/>
              <w:spacing w:lineRule="auto" w:line="276" w:after="200"/>
              <w:jc w:val="both"/>
            </w:pPr>
            <w:r>
              <w:t>63426111094</w:t>
            </w:r>
          </w:p>
        </w:tc>
        <w:tc>
          <w:tcPr>
            <w:tcW w:type="dxa" w:w="6916"/>
          </w:tcPr>
          <w:p w:rsidRDefault="000E15B3" w:rsidP="00FF0819" w:rsidR="000E15B3">
            <w:pPr>
              <w:suppressAutoHyphens/>
              <w:autoSpaceDE w:val="false"/>
              <w:autoSpaceDN w:val="false"/>
              <w:adjustRightInd w:val="false"/>
              <w:spacing w:lineRule="auto" w:line="276" w:after="200"/>
              <w:jc w:val="both"/>
            </w:pPr>
            <w:r>
              <w:t>KABEL MONTAŽA LBB d.o.o., Zaton, Raslina, Raslinska ulica II/2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75</w:t>
            </w:r>
          </w:p>
        </w:tc>
        <w:tc>
          <w:tcPr>
            <w:tcW w:type="dxa" w:w="1843"/>
          </w:tcPr>
          <w:p w:rsidRDefault="000E15B3" w:rsidP="00FF0819" w:rsidR="000E15B3">
            <w:pPr>
              <w:suppressAutoHyphens/>
              <w:autoSpaceDE w:val="false"/>
              <w:autoSpaceDN w:val="false"/>
              <w:adjustRightInd w:val="false"/>
              <w:spacing w:lineRule="auto" w:line="276" w:after="200"/>
              <w:jc w:val="both"/>
            </w:pPr>
            <w:r>
              <w:t>76239571590</w:t>
            </w:r>
          </w:p>
        </w:tc>
        <w:tc>
          <w:tcPr>
            <w:tcW w:type="dxa" w:w="6916"/>
          </w:tcPr>
          <w:p w:rsidRDefault="000E15B3" w:rsidP="00FF0819" w:rsidR="000E15B3">
            <w:pPr>
              <w:suppressAutoHyphens/>
              <w:autoSpaceDE w:val="false"/>
              <w:autoSpaceDN w:val="false"/>
              <w:adjustRightInd w:val="false"/>
              <w:spacing w:lineRule="auto" w:line="276" w:after="200"/>
              <w:jc w:val="both"/>
            </w:pPr>
            <w:r>
              <w:t>KB CIKLON d.o.o., Split, Dubrovačka 33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76</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KOMMUNAL VERLANG, Alte Landstrase 23 d-85521 Ottobrun, Munchen,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77</w:t>
            </w:r>
          </w:p>
        </w:tc>
        <w:tc>
          <w:tcPr>
            <w:tcW w:type="dxa" w:w="1843"/>
          </w:tcPr>
          <w:p w:rsidRDefault="000E15B3" w:rsidP="00FF0819" w:rsidR="000E15B3">
            <w:pPr>
              <w:suppressAutoHyphens/>
              <w:autoSpaceDE w:val="false"/>
              <w:autoSpaceDN w:val="false"/>
              <w:adjustRightInd w:val="false"/>
              <w:spacing w:lineRule="auto" w:line="276" w:after="200"/>
              <w:jc w:val="both"/>
            </w:pPr>
            <w:r>
              <w:t>29955634590</w:t>
            </w:r>
          </w:p>
        </w:tc>
        <w:tc>
          <w:tcPr>
            <w:tcW w:type="dxa" w:w="6916"/>
          </w:tcPr>
          <w:p w:rsidRDefault="000E15B3" w:rsidP="00FF0819" w:rsidR="000E15B3">
            <w:pPr>
              <w:suppressAutoHyphens/>
              <w:autoSpaceDE w:val="false"/>
              <w:autoSpaceDN w:val="false"/>
              <w:adjustRightInd w:val="false"/>
              <w:spacing w:lineRule="auto" w:line="276" w:after="200"/>
              <w:jc w:val="both"/>
            </w:pPr>
            <w:r>
              <w:t>KONZUM d.d., Zagreb, Marijana Čavića 1/a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lastRenderedPageBreak/>
              <w:t>78</w:t>
            </w:r>
          </w:p>
        </w:tc>
        <w:tc>
          <w:tcPr>
            <w:tcW w:type="dxa" w:w="1843"/>
          </w:tcPr>
          <w:p w:rsidRDefault="000E15B3" w:rsidP="00FF0819" w:rsidR="000E15B3">
            <w:pPr>
              <w:suppressAutoHyphens/>
              <w:autoSpaceDE w:val="false"/>
              <w:autoSpaceDN w:val="false"/>
              <w:adjustRightInd w:val="false"/>
              <w:spacing w:lineRule="auto" w:line="276" w:after="200"/>
              <w:jc w:val="both"/>
            </w:pPr>
            <w:r>
              <w:t>90003607151</w:t>
            </w:r>
          </w:p>
        </w:tc>
        <w:tc>
          <w:tcPr>
            <w:tcW w:type="dxa" w:w="6916"/>
          </w:tcPr>
          <w:p w:rsidRDefault="000E15B3" w:rsidP="00FF0819" w:rsidR="000E15B3">
            <w:pPr>
              <w:suppressAutoHyphens/>
              <w:autoSpaceDE w:val="false"/>
              <w:autoSpaceDN w:val="false"/>
              <w:adjustRightInd w:val="false"/>
              <w:spacing w:lineRule="auto" w:line="276" w:after="200"/>
              <w:jc w:val="both"/>
            </w:pPr>
            <w:r>
              <w:t>KOŠNOVAC d.o.o., Šibenik, Ivana Gundulića 28</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79</w:t>
            </w:r>
          </w:p>
        </w:tc>
        <w:tc>
          <w:tcPr>
            <w:tcW w:type="dxa" w:w="1843"/>
          </w:tcPr>
          <w:p w:rsidRDefault="000E15B3" w:rsidP="00FF0819" w:rsidR="000E15B3">
            <w:pPr>
              <w:suppressAutoHyphens/>
              <w:autoSpaceDE w:val="false"/>
              <w:autoSpaceDN w:val="false"/>
              <w:adjustRightInd w:val="false"/>
              <w:spacing w:lineRule="auto" w:line="276" w:after="200"/>
              <w:jc w:val="both"/>
            </w:pPr>
            <w:r>
              <w:t>10170859131</w:t>
            </w:r>
          </w:p>
        </w:tc>
        <w:tc>
          <w:tcPr>
            <w:tcW w:type="dxa" w:w="6916"/>
          </w:tcPr>
          <w:p w:rsidRDefault="000E15B3" w:rsidP="00FF0819" w:rsidR="000E15B3">
            <w:pPr>
              <w:suppressAutoHyphens/>
              <w:autoSpaceDE w:val="false"/>
              <w:autoSpaceDN w:val="false"/>
              <w:adjustRightInd w:val="false"/>
              <w:spacing w:lineRule="auto" w:line="276" w:after="200"/>
              <w:jc w:val="both"/>
            </w:pPr>
            <w:r>
              <w:t>KOVAČEVIĆ MIĆO vl. Obrta ˝ČOVELA˝ - servis, remont i montaža dizala, Knin, dr. Franje Tuđmana 9</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80</w:t>
            </w:r>
          </w:p>
        </w:tc>
        <w:tc>
          <w:tcPr>
            <w:tcW w:type="dxa" w:w="1843"/>
          </w:tcPr>
          <w:p w:rsidRDefault="000E15B3" w:rsidP="00FF0819" w:rsidR="000E15B3">
            <w:pPr>
              <w:suppressAutoHyphens/>
              <w:autoSpaceDE w:val="false"/>
              <w:autoSpaceDN w:val="false"/>
              <w:adjustRightInd w:val="false"/>
              <w:spacing w:lineRule="auto" w:line="276" w:after="200"/>
              <w:jc w:val="both"/>
            </w:pPr>
            <w:r>
              <w:t>35264136731</w:t>
            </w:r>
          </w:p>
        </w:tc>
        <w:tc>
          <w:tcPr>
            <w:tcW w:type="dxa" w:w="6916"/>
          </w:tcPr>
          <w:p w:rsidRDefault="000E15B3" w:rsidP="00FF0819" w:rsidR="000E15B3">
            <w:pPr>
              <w:suppressAutoHyphens/>
              <w:autoSpaceDE w:val="false"/>
              <w:autoSpaceDN w:val="false"/>
              <w:adjustRightInd w:val="false"/>
              <w:spacing w:lineRule="auto" w:line="276" w:after="200"/>
              <w:jc w:val="both"/>
            </w:pPr>
            <w:r>
              <w:t>KRAGIĆ d.o.o., Prisoje, prisoje 21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81</w:t>
            </w:r>
          </w:p>
        </w:tc>
        <w:tc>
          <w:tcPr>
            <w:tcW w:type="dxa" w:w="1843"/>
          </w:tcPr>
          <w:p w:rsidRDefault="000E15B3" w:rsidP="00FF0819" w:rsidR="000E15B3">
            <w:pPr>
              <w:suppressAutoHyphens/>
              <w:autoSpaceDE w:val="false"/>
              <w:autoSpaceDN w:val="false"/>
              <w:adjustRightInd w:val="false"/>
              <w:spacing w:lineRule="auto" w:line="276" w:after="200"/>
              <w:jc w:val="both"/>
            </w:pPr>
            <w:r>
              <w:t>90035858254</w:t>
            </w:r>
          </w:p>
        </w:tc>
        <w:tc>
          <w:tcPr>
            <w:tcW w:type="dxa" w:w="6916"/>
          </w:tcPr>
          <w:p w:rsidRDefault="000E15B3" w:rsidP="00FF0819" w:rsidR="000E15B3">
            <w:pPr>
              <w:suppressAutoHyphens/>
              <w:autoSpaceDE w:val="false"/>
              <w:autoSpaceDN w:val="false"/>
              <w:adjustRightInd w:val="false"/>
              <w:spacing w:lineRule="auto" w:line="276" w:after="200"/>
              <w:jc w:val="both"/>
            </w:pPr>
            <w:r>
              <w:t>KSEDRA d.o.o., Zagreb, Hrvatskog proljeća 40/II</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82</w:t>
            </w:r>
          </w:p>
        </w:tc>
        <w:tc>
          <w:tcPr>
            <w:tcW w:type="dxa" w:w="1843"/>
          </w:tcPr>
          <w:p w:rsidRDefault="000E15B3" w:rsidP="00FF0819" w:rsidR="000E15B3">
            <w:pPr>
              <w:suppressAutoHyphens/>
              <w:autoSpaceDE w:val="false"/>
              <w:autoSpaceDN w:val="false"/>
              <w:adjustRightInd w:val="false"/>
              <w:spacing w:lineRule="auto" w:line="276" w:after="200"/>
              <w:jc w:val="both"/>
            </w:pPr>
            <w:r>
              <w:t>21355261707</w:t>
            </w:r>
          </w:p>
        </w:tc>
        <w:tc>
          <w:tcPr>
            <w:tcW w:type="dxa" w:w="6916"/>
          </w:tcPr>
          <w:p w:rsidRDefault="000E15B3" w:rsidP="00FF0819" w:rsidR="000E15B3">
            <w:pPr>
              <w:suppressAutoHyphens/>
              <w:autoSpaceDE w:val="false"/>
              <w:autoSpaceDN w:val="false"/>
              <w:adjustRightInd w:val="false"/>
              <w:spacing w:lineRule="auto" w:line="276" w:after="200"/>
              <w:jc w:val="both"/>
            </w:pPr>
            <w:r>
              <w:t>KULUŠIĆ ANA vl. Uslužnog obrta ˝KULA˝, Šibenik, Dubravski put 4</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83</w:t>
            </w:r>
          </w:p>
        </w:tc>
        <w:tc>
          <w:tcPr>
            <w:tcW w:type="dxa" w:w="1843"/>
          </w:tcPr>
          <w:p w:rsidRDefault="000E15B3" w:rsidP="00FF0819" w:rsidR="000E15B3">
            <w:pPr>
              <w:suppressAutoHyphens/>
              <w:autoSpaceDE w:val="false"/>
              <w:autoSpaceDN w:val="false"/>
              <w:adjustRightInd w:val="false"/>
              <w:spacing w:lineRule="auto" w:line="276" w:after="200"/>
              <w:jc w:val="both"/>
            </w:pPr>
            <w:r>
              <w:t>23359164583</w:t>
            </w:r>
          </w:p>
        </w:tc>
        <w:tc>
          <w:tcPr>
            <w:tcW w:type="dxa" w:w="6916"/>
          </w:tcPr>
          <w:p w:rsidRDefault="000E15B3" w:rsidP="00FF0819" w:rsidR="000E15B3">
            <w:pPr>
              <w:suppressAutoHyphens/>
              <w:autoSpaceDE w:val="false"/>
              <w:autoSpaceDN w:val="false"/>
              <w:adjustRightInd w:val="false"/>
              <w:spacing w:lineRule="auto" w:line="276" w:after="200"/>
              <w:jc w:val="both"/>
            </w:pPr>
            <w:r>
              <w:t>LABUD d.o.o., Zagreb, Radnička cesta 173/r</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84</w:t>
            </w:r>
          </w:p>
        </w:tc>
        <w:tc>
          <w:tcPr>
            <w:tcW w:type="dxa" w:w="1843"/>
          </w:tcPr>
          <w:p w:rsidRDefault="000E15B3" w:rsidP="00FF0819" w:rsidR="000E15B3">
            <w:pPr>
              <w:suppressAutoHyphens/>
              <w:autoSpaceDE w:val="false"/>
              <w:autoSpaceDN w:val="false"/>
              <w:adjustRightInd w:val="false"/>
              <w:spacing w:lineRule="auto" w:line="276" w:after="200"/>
              <w:jc w:val="both"/>
            </w:pPr>
            <w:r>
              <w:t>79331181937</w:t>
            </w:r>
          </w:p>
        </w:tc>
        <w:tc>
          <w:tcPr>
            <w:tcW w:type="dxa" w:w="6916"/>
          </w:tcPr>
          <w:p w:rsidRDefault="000E15B3" w:rsidP="00FF0819" w:rsidR="000E15B3">
            <w:pPr>
              <w:suppressAutoHyphens/>
              <w:autoSpaceDE w:val="false"/>
              <w:autoSpaceDN w:val="false"/>
              <w:adjustRightInd w:val="false"/>
              <w:spacing w:lineRule="auto" w:line="276" w:after="200"/>
              <w:jc w:val="both"/>
            </w:pPr>
            <w:r>
              <w:t>LEĆ d.o.o., Vodice, Obala Juričev Ive Cota 9</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85</w:t>
            </w:r>
          </w:p>
        </w:tc>
        <w:tc>
          <w:tcPr>
            <w:tcW w:type="dxa" w:w="1843"/>
          </w:tcPr>
          <w:p w:rsidRDefault="000E15B3" w:rsidP="00FF0819" w:rsidR="000E15B3">
            <w:pPr>
              <w:suppressAutoHyphens/>
              <w:autoSpaceDE w:val="false"/>
              <w:autoSpaceDN w:val="false"/>
              <w:adjustRightInd w:val="false"/>
              <w:spacing w:lineRule="auto" w:line="276" w:after="200"/>
              <w:jc w:val="both"/>
            </w:pPr>
            <w:r>
              <w:t>11161535886</w:t>
            </w:r>
          </w:p>
        </w:tc>
        <w:tc>
          <w:tcPr>
            <w:tcW w:type="dxa" w:w="6916"/>
          </w:tcPr>
          <w:p w:rsidRDefault="000E15B3" w:rsidP="00FF0819" w:rsidR="000E15B3">
            <w:pPr>
              <w:suppressAutoHyphens/>
              <w:autoSpaceDE w:val="false"/>
              <w:autoSpaceDN w:val="false"/>
              <w:adjustRightInd w:val="false"/>
              <w:spacing w:lineRule="auto" w:line="276" w:after="200"/>
              <w:jc w:val="both"/>
            </w:pPr>
            <w:r>
              <w:t>LIBERALIS d.o.o., Šibenik, Gavanova 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86</w:t>
            </w:r>
          </w:p>
        </w:tc>
        <w:tc>
          <w:tcPr>
            <w:tcW w:type="dxa" w:w="1843"/>
          </w:tcPr>
          <w:p w:rsidRDefault="000E15B3" w:rsidP="00FF0819" w:rsidR="000E15B3">
            <w:pPr>
              <w:suppressAutoHyphens/>
              <w:autoSpaceDE w:val="false"/>
              <w:autoSpaceDN w:val="false"/>
              <w:adjustRightInd w:val="false"/>
              <w:spacing w:lineRule="auto" w:line="276" w:after="200"/>
              <w:jc w:val="both"/>
            </w:pPr>
            <w:r>
              <w:t>89874985047</w:t>
            </w:r>
          </w:p>
        </w:tc>
        <w:tc>
          <w:tcPr>
            <w:tcW w:type="dxa" w:w="6916"/>
          </w:tcPr>
          <w:p w:rsidRDefault="000E15B3" w:rsidP="00FF0819" w:rsidR="000E15B3">
            <w:pPr>
              <w:suppressAutoHyphens/>
              <w:autoSpaceDE w:val="false"/>
              <w:autoSpaceDN w:val="false"/>
              <w:adjustRightInd w:val="false"/>
              <w:spacing w:lineRule="auto" w:line="276" w:after="200"/>
              <w:jc w:val="both"/>
            </w:pPr>
            <w:r>
              <w:t>LOKAS IVICA, profesionalni ribar, Raslina-Šibenik, Ralinska ulica II 4</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87</w:t>
            </w:r>
          </w:p>
        </w:tc>
        <w:tc>
          <w:tcPr>
            <w:tcW w:type="dxa" w:w="1843"/>
          </w:tcPr>
          <w:p w:rsidRDefault="000E15B3" w:rsidP="00FF0819" w:rsidR="000E15B3">
            <w:pPr>
              <w:suppressAutoHyphens/>
              <w:autoSpaceDE w:val="false"/>
              <w:autoSpaceDN w:val="false"/>
              <w:adjustRightInd w:val="false"/>
              <w:spacing w:lineRule="auto" w:line="276" w:after="200"/>
              <w:jc w:val="both"/>
            </w:pPr>
            <w:r>
              <w:t>57376554546</w:t>
            </w:r>
          </w:p>
        </w:tc>
        <w:tc>
          <w:tcPr>
            <w:tcW w:type="dxa" w:w="6916"/>
          </w:tcPr>
          <w:p w:rsidRDefault="000E15B3" w:rsidP="00FF0819" w:rsidR="000E15B3">
            <w:pPr>
              <w:suppressAutoHyphens/>
              <w:autoSpaceDE w:val="false"/>
              <w:autoSpaceDN w:val="false"/>
              <w:adjustRightInd w:val="false"/>
              <w:spacing w:lineRule="auto" w:line="276" w:after="200"/>
              <w:jc w:val="both"/>
            </w:pPr>
            <w:r>
              <w:t>LUKAČ - d.o.o., Zagreb, Ostorvička 1</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88</w:t>
            </w:r>
          </w:p>
        </w:tc>
        <w:tc>
          <w:tcPr>
            <w:tcW w:type="dxa" w:w="1843"/>
          </w:tcPr>
          <w:p w:rsidRDefault="000E15B3" w:rsidP="00FF0819" w:rsidR="000E15B3">
            <w:pPr>
              <w:suppressAutoHyphens/>
              <w:autoSpaceDE w:val="false"/>
              <w:autoSpaceDN w:val="false"/>
              <w:adjustRightInd w:val="false"/>
              <w:spacing w:lineRule="auto" w:line="276" w:after="200"/>
              <w:jc w:val="both"/>
            </w:pPr>
            <w:r>
              <w:t>95295264969</w:t>
            </w:r>
          </w:p>
        </w:tc>
        <w:tc>
          <w:tcPr>
            <w:tcW w:type="dxa" w:w="6916"/>
          </w:tcPr>
          <w:p w:rsidRDefault="000E15B3" w:rsidP="00FF0819" w:rsidR="000E15B3">
            <w:pPr>
              <w:suppressAutoHyphens/>
              <w:autoSpaceDE w:val="false"/>
              <w:autoSpaceDN w:val="false"/>
              <w:adjustRightInd w:val="false"/>
              <w:spacing w:lineRule="auto" w:line="276" w:after="200"/>
              <w:jc w:val="both"/>
            </w:pPr>
            <w:r>
              <w:t>LUX Asto d.o.o., Zagreb Duboki dol 1</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89</w:t>
            </w:r>
          </w:p>
        </w:tc>
        <w:tc>
          <w:tcPr>
            <w:tcW w:type="dxa" w:w="1843"/>
          </w:tcPr>
          <w:p w:rsidRDefault="000E15B3" w:rsidP="00FF0819" w:rsidR="000E15B3">
            <w:pPr>
              <w:suppressAutoHyphens/>
              <w:autoSpaceDE w:val="false"/>
              <w:autoSpaceDN w:val="false"/>
              <w:adjustRightInd w:val="false"/>
              <w:spacing w:lineRule="auto" w:line="276" w:after="200"/>
              <w:jc w:val="both"/>
            </w:pPr>
            <w:r>
              <w:t>64093807256</w:t>
            </w:r>
          </w:p>
        </w:tc>
        <w:tc>
          <w:tcPr>
            <w:tcW w:type="dxa" w:w="6916"/>
          </w:tcPr>
          <w:p w:rsidRDefault="000E15B3" w:rsidP="00FF0819" w:rsidR="000E15B3">
            <w:pPr>
              <w:suppressAutoHyphens/>
              <w:autoSpaceDE w:val="false"/>
              <w:autoSpaceDN w:val="false"/>
              <w:adjustRightInd w:val="false"/>
              <w:spacing w:lineRule="auto" w:line="276" w:after="200"/>
              <w:jc w:val="both"/>
            </w:pPr>
            <w:r>
              <w:t>LJUBIĆ COMMERCE d.o.o., Šibenik, Frana Supila 7</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90</w:t>
            </w:r>
          </w:p>
        </w:tc>
        <w:tc>
          <w:tcPr>
            <w:tcW w:type="dxa" w:w="1843"/>
          </w:tcPr>
          <w:p w:rsidRDefault="000E15B3" w:rsidP="00FF0819" w:rsidR="000E15B3">
            <w:pPr>
              <w:suppressAutoHyphens/>
              <w:autoSpaceDE w:val="false"/>
              <w:autoSpaceDN w:val="false"/>
              <w:adjustRightInd w:val="false"/>
              <w:spacing w:lineRule="auto" w:line="276" w:after="200"/>
              <w:jc w:val="both"/>
            </w:pPr>
            <w:r>
              <w:t>35375001016</w:t>
            </w:r>
          </w:p>
        </w:tc>
        <w:tc>
          <w:tcPr>
            <w:tcW w:type="dxa" w:w="6916"/>
          </w:tcPr>
          <w:p w:rsidRDefault="000E15B3" w:rsidP="00FF0819" w:rsidR="000E15B3">
            <w:pPr>
              <w:suppressAutoHyphens/>
              <w:autoSpaceDE w:val="false"/>
              <w:autoSpaceDN w:val="false"/>
              <w:adjustRightInd w:val="false"/>
              <w:spacing w:lineRule="auto" w:line="276" w:after="200"/>
              <w:jc w:val="both"/>
            </w:pPr>
            <w:r>
              <w:t>M B M d.o.o., Zagreb, Lučko, Dolenica 8</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91</w:t>
            </w:r>
          </w:p>
        </w:tc>
        <w:tc>
          <w:tcPr>
            <w:tcW w:type="dxa" w:w="1843"/>
          </w:tcPr>
          <w:p w:rsidRDefault="000E15B3" w:rsidP="00FF0819" w:rsidR="000E15B3">
            <w:pPr>
              <w:suppressAutoHyphens/>
              <w:autoSpaceDE w:val="false"/>
              <w:autoSpaceDN w:val="false"/>
              <w:adjustRightInd w:val="false"/>
              <w:spacing w:lineRule="auto" w:line="276" w:after="200"/>
              <w:jc w:val="both"/>
            </w:pPr>
            <w:r>
              <w:t>41274793973</w:t>
            </w:r>
          </w:p>
        </w:tc>
        <w:tc>
          <w:tcPr>
            <w:tcW w:type="dxa" w:w="6916"/>
          </w:tcPr>
          <w:p w:rsidRDefault="000E15B3" w:rsidP="00FF0819" w:rsidR="000E15B3">
            <w:pPr>
              <w:suppressAutoHyphens/>
              <w:autoSpaceDE w:val="false"/>
              <w:autoSpaceDN w:val="false"/>
              <w:adjustRightInd w:val="false"/>
              <w:spacing w:lineRule="auto" w:line="276" w:after="200"/>
              <w:jc w:val="both"/>
            </w:pPr>
            <w:r>
              <w:t>MANTIS d.o.o., Split, Varaždinska 51</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92</w:t>
            </w:r>
          </w:p>
        </w:tc>
        <w:tc>
          <w:tcPr>
            <w:tcW w:type="dxa" w:w="1843"/>
          </w:tcPr>
          <w:p w:rsidRDefault="000E15B3" w:rsidP="00FF0819" w:rsidR="000E15B3">
            <w:pPr>
              <w:suppressAutoHyphens/>
              <w:autoSpaceDE w:val="false"/>
              <w:autoSpaceDN w:val="false"/>
              <w:adjustRightInd w:val="false"/>
              <w:spacing w:lineRule="auto" w:line="276" w:after="200"/>
              <w:jc w:val="both"/>
            </w:pPr>
            <w:r>
              <w:t>16666250937</w:t>
            </w:r>
          </w:p>
        </w:tc>
        <w:tc>
          <w:tcPr>
            <w:tcW w:type="dxa" w:w="6916"/>
          </w:tcPr>
          <w:p w:rsidRDefault="000E15B3" w:rsidP="00FF0819" w:rsidR="000E15B3">
            <w:pPr>
              <w:suppressAutoHyphens/>
              <w:autoSpaceDE w:val="false"/>
              <w:autoSpaceDN w:val="false"/>
              <w:adjustRightInd w:val="false"/>
              <w:spacing w:lineRule="auto" w:line="276" w:after="200"/>
              <w:jc w:val="both"/>
            </w:pPr>
            <w:r>
              <w:t>MARTINA S d.o.o., Srima, Srima X 12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93</w:t>
            </w:r>
          </w:p>
        </w:tc>
        <w:tc>
          <w:tcPr>
            <w:tcW w:type="dxa" w:w="1843"/>
          </w:tcPr>
          <w:p w:rsidRDefault="000E15B3" w:rsidP="00FF0819" w:rsidR="000E15B3">
            <w:pPr>
              <w:suppressAutoHyphens/>
              <w:autoSpaceDE w:val="false"/>
              <w:autoSpaceDN w:val="false"/>
              <w:adjustRightInd w:val="false"/>
              <w:spacing w:lineRule="auto" w:line="276" w:after="200"/>
              <w:jc w:val="both"/>
            </w:pPr>
            <w:r>
              <w:t>52569475797</w:t>
            </w:r>
          </w:p>
        </w:tc>
        <w:tc>
          <w:tcPr>
            <w:tcW w:type="dxa" w:w="6916"/>
          </w:tcPr>
          <w:p w:rsidRDefault="000E15B3" w:rsidP="00FF0819" w:rsidR="000E15B3">
            <w:pPr>
              <w:suppressAutoHyphens/>
              <w:autoSpaceDE w:val="false"/>
              <w:autoSpaceDN w:val="false"/>
              <w:adjustRightInd w:val="false"/>
              <w:spacing w:lineRule="auto" w:line="276" w:after="200"/>
              <w:jc w:val="both"/>
            </w:pPr>
            <w:r>
              <w:t>MATEŠA JOSIP vl. ˝BUMBA˝ - Obrta za iskope, zemljane radove i autoprijevoz, Vodice, Brunac 50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94</w:t>
            </w:r>
          </w:p>
        </w:tc>
        <w:tc>
          <w:tcPr>
            <w:tcW w:type="dxa" w:w="1843"/>
          </w:tcPr>
          <w:p w:rsidRDefault="000E15B3" w:rsidP="00FF0819" w:rsidR="000E15B3">
            <w:pPr>
              <w:suppressAutoHyphens/>
              <w:autoSpaceDE w:val="false"/>
              <w:autoSpaceDN w:val="false"/>
              <w:adjustRightInd w:val="false"/>
              <w:spacing w:lineRule="auto" w:line="276" w:after="200"/>
              <w:jc w:val="both"/>
            </w:pPr>
            <w:r>
              <w:t>28908436494</w:t>
            </w:r>
          </w:p>
        </w:tc>
        <w:tc>
          <w:tcPr>
            <w:tcW w:type="dxa" w:w="6916"/>
          </w:tcPr>
          <w:p w:rsidRDefault="000E15B3" w:rsidP="00FF0819" w:rsidR="000E15B3">
            <w:pPr>
              <w:suppressAutoHyphens/>
              <w:autoSpaceDE w:val="false"/>
              <w:autoSpaceDN w:val="false"/>
              <w:adjustRightInd w:val="false"/>
              <w:spacing w:lineRule="auto" w:line="276" w:after="200"/>
              <w:jc w:val="both"/>
            </w:pPr>
            <w:r>
              <w:t>MEDIAMARKT, d.o.o. u stečaju, Šibenik, Kralja Zvonimira 146</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95</w:t>
            </w:r>
          </w:p>
        </w:tc>
        <w:tc>
          <w:tcPr>
            <w:tcW w:type="dxa" w:w="1843"/>
          </w:tcPr>
          <w:p w:rsidRDefault="000E15B3" w:rsidP="00FF0819" w:rsidR="000E15B3">
            <w:pPr>
              <w:suppressAutoHyphens/>
              <w:autoSpaceDE w:val="false"/>
              <w:autoSpaceDN w:val="false"/>
              <w:adjustRightInd w:val="false"/>
              <w:spacing w:lineRule="auto" w:line="276" w:after="200"/>
              <w:jc w:val="both"/>
            </w:pPr>
            <w:r>
              <w:t>22660999705</w:t>
            </w:r>
          </w:p>
        </w:tc>
        <w:tc>
          <w:tcPr>
            <w:tcW w:type="dxa" w:w="6916"/>
          </w:tcPr>
          <w:p w:rsidRDefault="000E15B3" w:rsidP="00FF0819" w:rsidR="000E15B3">
            <w:pPr>
              <w:suppressAutoHyphens/>
              <w:autoSpaceDE w:val="false"/>
              <w:autoSpaceDN w:val="false"/>
              <w:adjustRightInd w:val="false"/>
              <w:spacing w:lineRule="auto" w:line="276" w:after="200"/>
              <w:jc w:val="both"/>
            </w:pPr>
            <w:r>
              <w:t>MERKUR-HRVATSKA d.o.o., Sesvete, Ivana keleka 18/A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96</w:t>
            </w:r>
          </w:p>
        </w:tc>
        <w:tc>
          <w:tcPr>
            <w:tcW w:type="dxa" w:w="1843"/>
          </w:tcPr>
          <w:p w:rsidRDefault="000E15B3" w:rsidP="00FF0819" w:rsidR="000E15B3">
            <w:pPr>
              <w:suppressAutoHyphens/>
              <w:autoSpaceDE w:val="false"/>
              <w:autoSpaceDN w:val="false"/>
              <w:adjustRightInd w:val="false"/>
              <w:spacing w:lineRule="auto" w:line="276" w:after="200"/>
              <w:jc w:val="both"/>
            </w:pPr>
            <w:r>
              <w:t>38016445738</w:t>
            </w:r>
          </w:p>
        </w:tc>
        <w:tc>
          <w:tcPr>
            <w:tcW w:type="dxa" w:w="6916"/>
          </w:tcPr>
          <w:p w:rsidRDefault="000E15B3" w:rsidP="00FF0819" w:rsidR="000E15B3">
            <w:pPr>
              <w:suppressAutoHyphens/>
              <w:autoSpaceDE w:val="false"/>
              <w:autoSpaceDN w:val="false"/>
              <w:adjustRightInd w:val="false"/>
              <w:spacing w:lineRule="auto" w:line="276" w:after="200"/>
              <w:jc w:val="both"/>
            </w:pPr>
            <w:r>
              <w:t>METRO Cash &amp; Carry, d.o.o., Zagreb, Jankomir 31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97</w:t>
            </w:r>
          </w:p>
        </w:tc>
        <w:tc>
          <w:tcPr>
            <w:tcW w:type="dxa" w:w="1843"/>
          </w:tcPr>
          <w:p w:rsidRDefault="000E15B3" w:rsidP="00FF0819" w:rsidR="000E15B3">
            <w:pPr>
              <w:suppressAutoHyphens/>
              <w:autoSpaceDE w:val="false"/>
              <w:autoSpaceDN w:val="false"/>
              <w:adjustRightInd w:val="false"/>
              <w:spacing w:lineRule="auto" w:line="276" w:after="200"/>
              <w:jc w:val="both"/>
            </w:pPr>
            <w:r>
              <w:t>19940638488</w:t>
            </w:r>
          </w:p>
        </w:tc>
        <w:tc>
          <w:tcPr>
            <w:tcW w:type="dxa" w:w="6916"/>
          </w:tcPr>
          <w:p w:rsidRDefault="000E15B3" w:rsidP="00FF0819" w:rsidR="000E15B3">
            <w:pPr>
              <w:suppressAutoHyphens/>
              <w:autoSpaceDE w:val="false"/>
              <w:autoSpaceDN w:val="false"/>
              <w:adjustRightInd w:val="false"/>
              <w:spacing w:lineRule="auto" w:line="276" w:after="200"/>
              <w:jc w:val="both"/>
            </w:pPr>
            <w:r>
              <w:t>MHS d.o.o., Zagreb, Jankomir 31</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98</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MISIR SONNENLANDRISEN Gmbhh, Viehofer str.23. Essen,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99</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MITTERBAUER REISEN &amp; Logistik Gmbh, Busterminaistrase 1, Ybbs An Der Donau, Austrija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100</w:t>
            </w:r>
          </w:p>
        </w:tc>
        <w:tc>
          <w:tcPr>
            <w:tcW w:type="dxa" w:w="1843"/>
          </w:tcPr>
          <w:p w:rsidRDefault="000E15B3" w:rsidP="00FF0819" w:rsidR="000E15B3">
            <w:pPr>
              <w:suppressAutoHyphens/>
              <w:autoSpaceDE w:val="false"/>
              <w:autoSpaceDN w:val="false"/>
              <w:adjustRightInd w:val="false"/>
              <w:spacing w:lineRule="auto" w:line="276" w:after="200"/>
              <w:jc w:val="both"/>
            </w:pPr>
            <w:r>
              <w:t>48973741706</w:t>
            </w:r>
          </w:p>
        </w:tc>
        <w:tc>
          <w:tcPr>
            <w:tcW w:type="dxa" w:w="6916"/>
          </w:tcPr>
          <w:p w:rsidRDefault="000E15B3" w:rsidP="00FF0819" w:rsidR="000E15B3">
            <w:pPr>
              <w:suppressAutoHyphens/>
              <w:autoSpaceDE w:val="false"/>
              <w:autoSpaceDN w:val="false"/>
              <w:adjustRightInd w:val="false"/>
              <w:spacing w:lineRule="auto" w:line="276" w:after="200"/>
              <w:jc w:val="both"/>
            </w:pPr>
            <w:r>
              <w:t>MOĆAN PROIZVOD d.o.o., Vodice, Zatonska 183</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101</w:t>
            </w:r>
          </w:p>
        </w:tc>
        <w:tc>
          <w:tcPr>
            <w:tcW w:type="dxa" w:w="1843"/>
          </w:tcPr>
          <w:p w:rsidRDefault="000E15B3" w:rsidP="00FF0819" w:rsidR="000E15B3">
            <w:pPr>
              <w:suppressAutoHyphens/>
              <w:autoSpaceDE w:val="false"/>
              <w:autoSpaceDN w:val="false"/>
              <w:adjustRightInd w:val="false"/>
              <w:spacing w:lineRule="auto" w:line="276" w:after="200"/>
              <w:jc w:val="both"/>
            </w:pPr>
            <w:r>
              <w:t>81178009862</w:t>
            </w:r>
          </w:p>
        </w:tc>
        <w:tc>
          <w:tcPr>
            <w:tcW w:type="dxa" w:w="6916"/>
          </w:tcPr>
          <w:p w:rsidRDefault="000E15B3" w:rsidP="00FF0819" w:rsidR="000E15B3">
            <w:pPr>
              <w:suppressAutoHyphens/>
              <w:autoSpaceDE w:val="false"/>
              <w:autoSpaceDN w:val="false"/>
              <w:adjustRightInd w:val="false"/>
              <w:spacing w:lineRule="auto" w:line="276" w:after="200"/>
              <w:jc w:val="both"/>
            </w:pPr>
            <w:r>
              <w:t>MOKINT d.o.o., Pula, Dalmatinova 4</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lastRenderedPageBreak/>
              <w:t>102</w:t>
            </w:r>
          </w:p>
        </w:tc>
        <w:tc>
          <w:tcPr>
            <w:tcW w:type="dxa" w:w="1843"/>
          </w:tcPr>
          <w:p w:rsidRDefault="000E15B3" w:rsidP="00FF0819" w:rsidR="000E15B3">
            <w:pPr>
              <w:suppressAutoHyphens/>
              <w:autoSpaceDE w:val="false"/>
              <w:autoSpaceDN w:val="false"/>
              <w:adjustRightInd w:val="false"/>
              <w:spacing w:lineRule="auto" w:line="276" w:after="200"/>
              <w:jc w:val="both"/>
            </w:pPr>
            <w:r>
              <w:t>05956580661</w:t>
            </w:r>
          </w:p>
        </w:tc>
        <w:tc>
          <w:tcPr>
            <w:tcW w:type="dxa" w:w="6916"/>
          </w:tcPr>
          <w:p w:rsidRDefault="000E15B3" w:rsidP="00FF0819" w:rsidR="000E15B3">
            <w:pPr>
              <w:suppressAutoHyphens/>
              <w:autoSpaceDE w:val="false"/>
              <w:autoSpaceDN w:val="false"/>
              <w:adjustRightInd w:val="false"/>
              <w:spacing w:lineRule="auto" w:line="276" w:after="200"/>
              <w:jc w:val="both"/>
            </w:pPr>
            <w:r>
              <w:t>NAUTILUS INŽENJERING TIM d.o.o., Dubrovnik, Andrije Hebranga 33</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103</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NECKERMAN-UTAZAS Szolgaltato kft., Dayka gabor u.5, Budapest, Mađarska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104</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NEDCAMP, Molendijk 15, 4156 AR Rumpt, Nizozemska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105</w:t>
            </w:r>
          </w:p>
        </w:tc>
        <w:tc>
          <w:tcPr>
            <w:tcW w:type="dxa" w:w="1843"/>
          </w:tcPr>
          <w:p w:rsidRDefault="000E15B3" w:rsidP="00FF0819" w:rsidR="000E15B3">
            <w:pPr>
              <w:suppressAutoHyphens/>
              <w:autoSpaceDE w:val="false"/>
              <w:autoSpaceDN w:val="false"/>
              <w:adjustRightInd w:val="false"/>
              <w:spacing w:lineRule="auto" w:line="276" w:after="200"/>
              <w:jc w:val="both"/>
            </w:pPr>
            <w:r>
              <w:t>51931874238</w:t>
            </w:r>
          </w:p>
        </w:tc>
        <w:tc>
          <w:tcPr>
            <w:tcW w:type="dxa" w:w="6916"/>
          </w:tcPr>
          <w:p w:rsidRDefault="000E15B3" w:rsidP="00FF0819" w:rsidR="000E15B3">
            <w:pPr>
              <w:suppressAutoHyphens/>
              <w:autoSpaceDE w:val="false"/>
              <w:autoSpaceDN w:val="false"/>
              <w:adjustRightInd w:val="false"/>
              <w:spacing w:lineRule="auto" w:line="276" w:after="200"/>
              <w:jc w:val="both"/>
            </w:pPr>
            <w:r>
              <w:t>ODVODNJA VODICE d.o.o., Vodice, Ive Čače 8</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106</w:t>
            </w:r>
          </w:p>
        </w:tc>
        <w:tc>
          <w:tcPr>
            <w:tcW w:type="dxa" w:w="1843"/>
          </w:tcPr>
          <w:p w:rsidRDefault="000E15B3" w:rsidP="00FF0819" w:rsidR="000E15B3">
            <w:pPr>
              <w:suppressAutoHyphens/>
              <w:autoSpaceDE w:val="false"/>
              <w:autoSpaceDN w:val="false"/>
              <w:adjustRightInd w:val="false"/>
              <w:spacing w:lineRule="auto" w:line="276" w:after="200"/>
              <w:jc w:val="both"/>
            </w:pPr>
            <w:r>
              <w:t>14929231076</w:t>
            </w:r>
          </w:p>
        </w:tc>
        <w:tc>
          <w:tcPr>
            <w:tcW w:type="dxa" w:w="6916"/>
          </w:tcPr>
          <w:p w:rsidRDefault="000E15B3" w:rsidP="00FF0819" w:rsidR="000E15B3">
            <w:pPr>
              <w:suppressAutoHyphens/>
              <w:autoSpaceDE w:val="false"/>
              <w:autoSpaceDN w:val="false"/>
              <w:adjustRightInd w:val="false"/>
              <w:spacing w:lineRule="auto" w:line="276" w:after="200"/>
              <w:jc w:val="both"/>
            </w:pPr>
            <w:r>
              <w:t>OPTIMA ZADAR d.o.o., Zadar, Put Petrića 3/b</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107</w:t>
            </w:r>
          </w:p>
        </w:tc>
        <w:tc>
          <w:tcPr>
            <w:tcW w:type="dxa" w:w="1843"/>
          </w:tcPr>
          <w:p w:rsidRDefault="000E15B3" w:rsidP="00FF0819" w:rsidR="000E15B3">
            <w:pPr>
              <w:suppressAutoHyphens/>
              <w:autoSpaceDE w:val="false"/>
              <w:autoSpaceDN w:val="false"/>
              <w:adjustRightInd w:val="false"/>
              <w:spacing w:lineRule="auto" w:line="276" w:after="200"/>
              <w:jc w:val="both"/>
            </w:pPr>
            <w:r>
              <w:t>65751268121</w:t>
            </w:r>
          </w:p>
        </w:tc>
        <w:tc>
          <w:tcPr>
            <w:tcW w:type="dxa" w:w="6916"/>
          </w:tcPr>
          <w:p w:rsidRDefault="000E15B3" w:rsidP="00FF0819" w:rsidR="000E15B3">
            <w:pPr>
              <w:suppressAutoHyphens/>
              <w:autoSpaceDE w:val="false"/>
              <w:autoSpaceDN w:val="false"/>
              <w:adjustRightInd w:val="false"/>
              <w:spacing w:lineRule="auto" w:line="276" w:after="200"/>
              <w:jc w:val="both"/>
            </w:pPr>
            <w:r>
              <w:t>PALMA ČOGACOM, d.o.o., Zaton, Trg Gabrijela Cvitana 5/a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108</w:t>
            </w:r>
          </w:p>
        </w:tc>
        <w:tc>
          <w:tcPr>
            <w:tcW w:type="dxa" w:w="1843"/>
          </w:tcPr>
          <w:p w:rsidRDefault="000E15B3" w:rsidP="00FF0819" w:rsidR="000E15B3">
            <w:pPr>
              <w:suppressAutoHyphens/>
              <w:autoSpaceDE w:val="false"/>
              <w:autoSpaceDN w:val="false"/>
              <w:adjustRightInd w:val="false"/>
              <w:spacing w:lineRule="auto" w:line="276" w:after="200"/>
              <w:jc w:val="both"/>
            </w:pPr>
            <w:r>
              <w:t>30405358958</w:t>
            </w:r>
          </w:p>
        </w:tc>
        <w:tc>
          <w:tcPr>
            <w:tcW w:type="dxa" w:w="6916"/>
          </w:tcPr>
          <w:p w:rsidRDefault="000E15B3" w:rsidP="00FF0819" w:rsidR="000E15B3">
            <w:pPr>
              <w:suppressAutoHyphens/>
              <w:autoSpaceDE w:val="false"/>
              <w:autoSpaceDN w:val="false"/>
              <w:adjustRightInd w:val="false"/>
              <w:spacing w:lineRule="auto" w:line="276" w:after="200"/>
              <w:jc w:val="both"/>
            </w:pPr>
            <w:r>
              <w:t>PATRONUS PRIMUS d.o.o., Sinj, Vrlička 41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109</w:t>
            </w:r>
          </w:p>
        </w:tc>
        <w:tc>
          <w:tcPr>
            <w:tcW w:type="dxa" w:w="1843"/>
          </w:tcPr>
          <w:p w:rsidRDefault="000E15B3" w:rsidP="00FF0819" w:rsidR="000E15B3">
            <w:pPr>
              <w:suppressAutoHyphens/>
              <w:autoSpaceDE w:val="false"/>
              <w:autoSpaceDN w:val="false"/>
              <w:adjustRightInd w:val="false"/>
              <w:spacing w:lineRule="auto" w:line="276" w:after="200"/>
              <w:jc w:val="both"/>
            </w:pPr>
            <w:r>
              <w:t>06621821265</w:t>
            </w:r>
          </w:p>
        </w:tc>
        <w:tc>
          <w:tcPr>
            <w:tcW w:type="dxa" w:w="6916"/>
          </w:tcPr>
          <w:p w:rsidRDefault="000E15B3" w:rsidP="00FF0819" w:rsidR="000E15B3">
            <w:pPr>
              <w:suppressAutoHyphens/>
              <w:autoSpaceDE w:val="false"/>
              <w:autoSpaceDN w:val="false"/>
              <w:adjustRightInd w:val="false"/>
              <w:spacing w:lineRule="auto" w:line="276" w:after="200"/>
              <w:jc w:val="both"/>
            </w:pPr>
            <w:r>
              <w:t>PEKARA KRKA d.o.o., Split, Kopilica 19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110</w:t>
            </w:r>
          </w:p>
        </w:tc>
        <w:tc>
          <w:tcPr>
            <w:tcW w:type="dxa" w:w="1843"/>
          </w:tcPr>
          <w:p w:rsidRDefault="000E15B3" w:rsidP="00FF0819" w:rsidR="000E15B3">
            <w:pPr>
              <w:suppressAutoHyphens/>
              <w:autoSpaceDE w:val="false"/>
              <w:autoSpaceDN w:val="false"/>
              <w:adjustRightInd w:val="false"/>
              <w:spacing w:lineRule="auto" w:line="276" w:after="200"/>
              <w:jc w:val="both"/>
            </w:pPr>
            <w:r>
              <w:t>72170658469</w:t>
            </w:r>
          </w:p>
        </w:tc>
        <w:tc>
          <w:tcPr>
            <w:tcW w:type="dxa" w:w="6916"/>
          </w:tcPr>
          <w:p w:rsidRDefault="000E15B3" w:rsidP="00FF0819" w:rsidR="000E15B3">
            <w:pPr>
              <w:suppressAutoHyphens/>
              <w:autoSpaceDE w:val="false"/>
              <w:autoSpaceDN w:val="false"/>
              <w:adjustRightInd w:val="false"/>
              <w:spacing w:lineRule="auto" w:line="276" w:after="200"/>
              <w:jc w:val="both"/>
            </w:pPr>
            <w:r>
              <w:t>PETAK TRGOVINA d.o.o., Zagreb, Bunićeva 24</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111</w:t>
            </w:r>
          </w:p>
        </w:tc>
        <w:tc>
          <w:tcPr>
            <w:tcW w:type="dxa" w:w="1843"/>
          </w:tcPr>
          <w:p w:rsidRDefault="000E15B3" w:rsidP="00FF0819" w:rsidR="000E15B3">
            <w:pPr>
              <w:suppressAutoHyphens/>
              <w:autoSpaceDE w:val="false"/>
              <w:autoSpaceDN w:val="false"/>
              <w:adjustRightInd w:val="false"/>
              <w:spacing w:lineRule="auto" w:line="276" w:after="200"/>
              <w:jc w:val="both"/>
            </w:pPr>
            <w:r>
              <w:t>16023317693</w:t>
            </w:r>
          </w:p>
        </w:tc>
        <w:tc>
          <w:tcPr>
            <w:tcW w:type="dxa" w:w="6916"/>
          </w:tcPr>
          <w:p w:rsidRDefault="000E15B3" w:rsidP="00FF0819" w:rsidR="000E15B3">
            <w:pPr>
              <w:suppressAutoHyphens/>
              <w:autoSpaceDE w:val="false"/>
              <w:autoSpaceDN w:val="false"/>
              <w:adjustRightInd w:val="false"/>
              <w:spacing w:lineRule="auto" w:line="276" w:after="200"/>
              <w:jc w:val="both"/>
            </w:pPr>
            <w:r>
              <w:t>PETROL PLIN d.o.o., Šibenik, Put Bioca 15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112</w:t>
            </w:r>
          </w:p>
        </w:tc>
        <w:tc>
          <w:tcPr>
            <w:tcW w:type="dxa" w:w="1843"/>
          </w:tcPr>
          <w:p w:rsidRDefault="000E15B3" w:rsidP="00FF0819" w:rsidR="000E15B3">
            <w:pPr>
              <w:suppressAutoHyphens/>
              <w:autoSpaceDE w:val="false"/>
              <w:autoSpaceDN w:val="false"/>
              <w:adjustRightInd w:val="false"/>
              <w:spacing w:lineRule="auto" w:line="276" w:after="200"/>
              <w:jc w:val="both"/>
            </w:pPr>
            <w:r>
              <w:t>09221756952</w:t>
            </w:r>
          </w:p>
        </w:tc>
        <w:tc>
          <w:tcPr>
            <w:tcW w:type="dxa" w:w="6916"/>
          </w:tcPr>
          <w:p w:rsidRDefault="000E15B3" w:rsidP="00FF0819" w:rsidR="000E15B3">
            <w:pPr>
              <w:suppressAutoHyphens/>
              <w:autoSpaceDE w:val="false"/>
              <w:autoSpaceDN w:val="false"/>
              <w:adjustRightInd w:val="false"/>
              <w:spacing w:lineRule="auto" w:line="276" w:after="200"/>
              <w:jc w:val="both"/>
            </w:pPr>
            <w:r>
              <w:t>PHOBS d.o.o., Dubrovnik, Vukovarska 17</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113</w:t>
            </w:r>
          </w:p>
        </w:tc>
        <w:tc>
          <w:tcPr>
            <w:tcW w:type="dxa" w:w="1843"/>
          </w:tcPr>
          <w:p w:rsidRDefault="000E15B3" w:rsidP="00FF0819" w:rsidR="000E15B3">
            <w:pPr>
              <w:suppressAutoHyphens/>
              <w:autoSpaceDE w:val="false"/>
              <w:autoSpaceDN w:val="false"/>
              <w:adjustRightInd w:val="false"/>
              <w:spacing w:lineRule="auto" w:line="276" w:after="200"/>
              <w:jc w:val="both"/>
            </w:pPr>
            <w:r>
              <w:t>97543165195</w:t>
            </w:r>
          </w:p>
        </w:tc>
        <w:tc>
          <w:tcPr>
            <w:tcW w:type="dxa" w:w="6916"/>
          </w:tcPr>
          <w:p w:rsidRDefault="000E15B3" w:rsidP="00FF0819" w:rsidR="000E15B3">
            <w:pPr>
              <w:suppressAutoHyphens/>
              <w:autoSpaceDE w:val="false"/>
              <w:autoSpaceDN w:val="false"/>
              <w:adjustRightInd w:val="false"/>
              <w:spacing w:lineRule="auto" w:line="276" w:after="200"/>
              <w:jc w:val="both"/>
            </w:pPr>
            <w:r>
              <w:t>PIT BULL d.o.o., Split, Mažuranićevo šetalište 1/a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114</w:t>
            </w:r>
          </w:p>
        </w:tc>
        <w:tc>
          <w:tcPr>
            <w:tcW w:type="dxa" w:w="1843"/>
          </w:tcPr>
          <w:p w:rsidRDefault="000E15B3" w:rsidP="00FF0819" w:rsidR="000E15B3">
            <w:pPr>
              <w:suppressAutoHyphens/>
              <w:autoSpaceDE w:val="false"/>
              <w:autoSpaceDN w:val="false"/>
              <w:adjustRightInd w:val="false"/>
              <w:spacing w:lineRule="auto" w:line="276" w:after="200"/>
              <w:jc w:val="both"/>
            </w:pPr>
            <w:r>
              <w:t>18928523252</w:t>
            </w:r>
          </w:p>
        </w:tc>
        <w:tc>
          <w:tcPr>
            <w:tcW w:type="dxa" w:w="6916"/>
          </w:tcPr>
          <w:p w:rsidRDefault="000E15B3" w:rsidP="00FF0819" w:rsidR="000E15B3">
            <w:pPr>
              <w:suppressAutoHyphens/>
              <w:autoSpaceDE w:val="false"/>
              <w:autoSpaceDN w:val="false"/>
              <w:adjustRightInd w:val="false"/>
              <w:spacing w:lineRule="auto" w:line="276" w:after="200"/>
              <w:jc w:val="both"/>
            </w:pPr>
            <w:r>
              <w:t>PODRAVKA d.d., Koprivnica, A.Starčevića 32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115</w:t>
            </w:r>
          </w:p>
        </w:tc>
        <w:tc>
          <w:tcPr>
            <w:tcW w:type="dxa" w:w="1843"/>
          </w:tcPr>
          <w:p w:rsidRDefault="000E15B3" w:rsidP="00FF0819" w:rsidR="000E15B3">
            <w:pPr>
              <w:suppressAutoHyphens/>
              <w:autoSpaceDE w:val="false"/>
              <w:autoSpaceDN w:val="false"/>
              <w:adjustRightInd w:val="false"/>
              <w:spacing w:lineRule="auto" w:line="276" w:after="200"/>
              <w:jc w:val="both"/>
            </w:pPr>
            <w:r>
              <w:t>61485350266</w:t>
            </w:r>
          </w:p>
        </w:tc>
        <w:tc>
          <w:tcPr>
            <w:tcW w:type="dxa" w:w="6916"/>
          </w:tcPr>
          <w:p w:rsidRDefault="000E15B3" w:rsidP="00FF0819" w:rsidR="000E15B3">
            <w:pPr>
              <w:suppressAutoHyphens/>
              <w:autoSpaceDE w:val="false"/>
              <w:autoSpaceDN w:val="false"/>
              <w:adjustRightInd w:val="false"/>
              <w:spacing w:lineRule="auto" w:line="276" w:after="200"/>
              <w:jc w:val="both"/>
            </w:pPr>
            <w:r>
              <w:t>PORAT, d.o.o., Zaton, Braće Ivanda 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116</w:t>
            </w:r>
          </w:p>
        </w:tc>
        <w:tc>
          <w:tcPr>
            <w:tcW w:type="dxa" w:w="1843"/>
          </w:tcPr>
          <w:p w:rsidRDefault="000E15B3" w:rsidP="00FF0819" w:rsidR="000E15B3">
            <w:pPr>
              <w:suppressAutoHyphens/>
              <w:autoSpaceDE w:val="false"/>
              <w:autoSpaceDN w:val="false"/>
              <w:adjustRightInd w:val="false"/>
              <w:spacing w:lineRule="auto" w:line="276" w:after="200"/>
              <w:jc w:val="both"/>
            </w:pPr>
            <w:r>
              <w:t>49053376723</w:t>
            </w:r>
          </w:p>
        </w:tc>
        <w:tc>
          <w:tcPr>
            <w:tcW w:type="dxa" w:w="6916"/>
          </w:tcPr>
          <w:p w:rsidRDefault="000E15B3" w:rsidP="00FF0819" w:rsidR="000E15B3">
            <w:pPr>
              <w:suppressAutoHyphens/>
              <w:autoSpaceDE w:val="false"/>
              <w:autoSpaceDN w:val="false"/>
              <w:adjustRightInd w:val="false"/>
              <w:spacing w:lineRule="auto" w:line="276" w:after="200"/>
              <w:jc w:val="both"/>
            </w:pPr>
            <w:r>
              <w:t>POSLOVNO-TURISTIČKI FORUM d.o.o., Zagreb, Avenija Marina Držića 4</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117</w:t>
            </w:r>
          </w:p>
        </w:tc>
        <w:tc>
          <w:tcPr>
            <w:tcW w:type="dxa" w:w="1843"/>
          </w:tcPr>
          <w:p w:rsidRDefault="000E15B3" w:rsidP="00FF0819" w:rsidR="000E15B3">
            <w:pPr>
              <w:suppressAutoHyphens/>
              <w:autoSpaceDE w:val="false"/>
              <w:autoSpaceDN w:val="false"/>
              <w:adjustRightInd w:val="false"/>
              <w:spacing w:lineRule="auto" w:line="276" w:after="200"/>
              <w:jc w:val="both"/>
            </w:pPr>
            <w:r>
              <w:t>73404469312PRGIN</w:t>
            </w:r>
          </w:p>
        </w:tc>
        <w:tc>
          <w:tcPr>
            <w:tcW w:type="dxa" w:w="6916"/>
          </w:tcPr>
          <w:p w:rsidRDefault="000E15B3" w:rsidP="00FF0819" w:rsidR="000E15B3">
            <w:pPr>
              <w:suppressAutoHyphens/>
              <w:autoSpaceDE w:val="false"/>
              <w:autoSpaceDN w:val="false"/>
              <w:adjustRightInd w:val="false"/>
              <w:spacing w:lineRule="auto" w:line="276" w:after="200"/>
              <w:jc w:val="both"/>
            </w:pPr>
            <w:r>
              <w:t>SOFIJA vl. ˝SOFIJA˝ Uslužnog obrta, Šibenik, Pulska 66</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118</w:t>
            </w:r>
          </w:p>
        </w:tc>
        <w:tc>
          <w:tcPr>
            <w:tcW w:type="dxa" w:w="1843"/>
          </w:tcPr>
          <w:p w:rsidRDefault="000E15B3" w:rsidP="00FF0819" w:rsidR="000E15B3">
            <w:pPr>
              <w:suppressAutoHyphens/>
              <w:autoSpaceDE w:val="false"/>
              <w:autoSpaceDN w:val="false"/>
              <w:adjustRightInd w:val="false"/>
              <w:spacing w:lineRule="auto" w:line="276" w:after="200"/>
              <w:jc w:val="both"/>
            </w:pPr>
            <w:r>
              <w:t>59528630569</w:t>
            </w:r>
          </w:p>
        </w:tc>
        <w:tc>
          <w:tcPr>
            <w:tcW w:type="dxa" w:w="6916"/>
          </w:tcPr>
          <w:p w:rsidRDefault="000E15B3" w:rsidP="00FF0819" w:rsidR="000E15B3">
            <w:pPr>
              <w:suppressAutoHyphens/>
              <w:autoSpaceDE w:val="false"/>
              <w:autoSpaceDN w:val="false"/>
              <w:adjustRightInd w:val="false"/>
              <w:spacing w:lineRule="auto" w:line="276" w:after="200"/>
              <w:jc w:val="both"/>
            </w:pPr>
            <w:r>
              <w:t>PRO LUX d.o.o., Šibenik, Mihe Klaića 9</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119</w:t>
            </w:r>
          </w:p>
        </w:tc>
        <w:tc>
          <w:tcPr>
            <w:tcW w:type="dxa" w:w="1843"/>
          </w:tcPr>
          <w:p w:rsidRDefault="000E15B3" w:rsidP="00FF0819" w:rsidR="000E15B3">
            <w:pPr>
              <w:suppressAutoHyphens/>
              <w:autoSpaceDE w:val="false"/>
              <w:autoSpaceDN w:val="false"/>
              <w:adjustRightInd w:val="false"/>
              <w:spacing w:lineRule="auto" w:line="276" w:after="200"/>
              <w:jc w:val="both"/>
            </w:pPr>
            <w:r>
              <w:t>96037409876</w:t>
            </w:r>
          </w:p>
        </w:tc>
        <w:tc>
          <w:tcPr>
            <w:tcW w:type="dxa" w:w="6916"/>
          </w:tcPr>
          <w:p w:rsidRDefault="000E15B3" w:rsidP="00FF0819" w:rsidR="000E15B3">
            <w:pPr>
              <w:suppressAutoHyphens/>
              <w:autoSpaceDE w:val="false"/>
              <w:autoSpaceDN w:val="false"/>
              <w:adjustRightInd w:val="false"/>
              <w:spacing w:lineRule="auto" w:line="276" w:after="200"/>
              <w:jc w:val="both"/>
            </w:pPr>
            <w:r>
              <w:t>PROMONA, d.o.o., Split, Ulica Slobode 43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120</w:t>
            </w:r>
          </w:p>
        </w:tc>
        <w:tc>
          <w:tcPr>
            <w:tcW w:type="dxa" w:w="1843"/>
          </w:tcPr>
          <w:p w:rsidRDefault="000E15B3" w:rsidP="00FF0819" w:rsidR="000E15B3">
            <w:pPr>
              <w:suppressAutoHyphens/>
              <w:autoSpaceDE w:val="false"/>
              <w:autoSpaceDN w:val="false"/>
              <w:adjustRightInd w:val="false"/>
              <w:spacing w:lineRule="auto" w:line="276" w:after="200"/>
              <w:jc w:val="both"/>
            </w:pPr>
            <w:r>
              <w:t>66661659742</w:t>
            </w:r>
          </w:p>
        </w:tc>
        <w:tc>
          <w:tcPr>
            <w:tcW w:type="dxa" w:w="6916"/>
          </w:tcPr>
          <w:p w:rsidRDefault="000E15B3" w:rsidP="00FF0819" w:rsidR="000E15B3">
            <w:pPr>
              <w:suppressAutoHyphens/>
              <w:autoSpaceDE w:val="false"/>
              <w:autoSpaceDN w:val="false"/>
              <w:adjustRightInd w:val="false"/>
              <w:spacing w:lineRule="auto" w:line="276" w:after="200"/>
              <w:jc w:val="both"/>
            </w:pPr>
            <w:r>
              <w:t>RADAK MIRJANA vl. Trgovačkog obrta ˝BUKVICA˝ zajednički obrt, Šibenik, Petra Zrinskog/Ražine Donje 1 C</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121</w:t>
            </w:r>
          </w:p>
        </w:tc>
        <w:tc>
          <w:tcPr>
            <w:tcW w:type="dxa" w:w="1843"/>
          </w:tcPr>
          <w:p w:rsidRDefault="000E15B3" w:rsidP="00FF0819" w:rsidR="000E15B3">
            <w:pPr>
              <w:suppressAutoHyphens/>
              <w:autoSpaceDE w:val="false"/>
              <w:autoSpaceDN w:val="false"/>
              <w:adjustRightInd w:val="false"/>
              <w:spacing w:lineRule="auto" w:line="276" w:after="200"/>
              <w:jc w:val="both"/>
            </w:pPr>
            <w:r>
              <w:t>00844886215</w:t>
            </w:r>
          </w:p>
        </w:tc>
        <w:tc>
          <w:tcPr>
            <w:tcW w:type="dxa" w:w="6916"/>
          </w:tcPr>
          <w:p w:rsidRDefault="000E15B3" w:rsidP="00FF0819" w:rsidR="000E15B3">
            <w:pPr>
              <w:suppressAutoHyphens/>
              <w:autoSpaceDE w:val="false"/>
              <w:autoSpaceDN w:val="false"/>
              <w:adjustRightInd w:val="false"/>
              <w:spacing w:lineRule="auto" w:line="276" w:after="200"/>
              <w:jc w:val="both"/>
            </w:pPr>
            <w:r>
              <w:t>REGINA d.o.o., Vodice, Vatroslava Lisinskog 2</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122</w:t>
            </w:r>
          </w:p>
        </w:tc>
        <w:tc>
          <w:tcPr>
            <w:tcW w:type="dxa" w:w="1843"/>
          </w:tcPr>
          <w:p w:rsidRDefault="000E15B3" w:rsidP="00FF0819" w:rsidR="000E15B3">
            <w:pPr>
              <w:suppressAutoHyphens/>
              <w:autoSpaceDE w:val="false"/>
              <w:autoSpaceDN w:val="false"/>
              <w:adjustRightInd w:val="false"/>
              <w:spacing w:lineRule="auto" w:line="276" w:after="200"/>
              <w:jc w:val="both"/>
            </w:pPr>
            <w:r>
              <w:t>18683136487</w:t>
            </w:r>
          </w:p>
        </w:tc>
        <w:tc>
          <w:tcPr>
            <w:tcW w:type="dxa" w:w="6916"/>
          </w:tcPr>
          <w:p w:rsidRDefault="000E15B3" w:rsidP="00FF0819" w:rsidR="000E15B3">
            <w:pPr>
              <w:suppressAutoHyphens/>
              <w:autoSpaceDE w:val="false"/>
              <w:autoSpaceDN w:val="false"/>
              <w:adjustRightInd w:val="false"/>
              <w:spacing w:lineRule="auto" w:line="276" w:after="200"/>
              <w:jc w:val="both"/>
            </w:pPr>
            <w:r>
              <w:t>REPUBLIKA HRVATSKA, MINISTARSTVO FINANCIJA - Porezna uprava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123</w:t>
            </w:r>
          </w:p>
        </w:tc>
        <w:tc>
          <w:tcPr>
            <w:tcW w:type="dxa" w:w="1843"/>
          </w:tcPr>
          <w:p w:rsidRDefault="000E15B3" w:rsidP="00FF0819" w:rsidR="000E15B3">
            <w:pPr>
              <w:suppressAutoHyphens/>
              <w:autoSpaceDE w:val="false"/>
              <w:autoSpaceDN w:val="false"/>
              <w:adjustRightInd w:val="false"/>
              <w:spacing w:lineRule="auto" w:line="276" w:after="200"/>
              <w:jc w:val="both"/>
            </w:pPr>
            <w:r>
              <w:t>4184053283</w:t>
            </w:r>
          </w:p>
        </w:tc>
        <w:tc>
          <w:tcPr>
            <w:tcW w:type="dxa" w:w="6916"/>
          </w:tcPr>
          <w:p w:rsidRDefault="000E15B3" w:rsidP="00FF0819" w:rsidR="000E15B3">
            <w:pPr>
              <w:suppressAutoHyphens/>
              <w:autoSpaceDE w:val="false"/>
              <w:autoSpaceDN w:val="false"/>
              <w:adjustRightInd w:val="false"/>
              <w:spacing w:lineRule="auto" w:line="276" w:after="200"/>
              <w:jc w:val="both"/>
            </w:pPr>
            <w:r>
              <w:t>RIVIJERA d.d., Šibenik, Vladimira Nazora 53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124</w:t>
            </w:r>
          </w:p>
        </w:tc>
        <w:tc>
          <w:tcPr>
            <w:tcW w:type="dxa" w:w="1843"/>
          </w:tcPr>
          <w:p w:rsidRDefault="000E15B3" w:rsidP="00FF0819" w:rsidR="000E15B3">
            <w:pPr>
              <w:suppressAutoHyphens/>
              <w:autoSpaceDE w:val="false"/>
              <w:autoSpaceDN w:val="false"/>
              <w:adjustRightInd w:val="false"/>
              <w:spacing w:lineRule="auto" w:line="276" w:after="200"/>
              <w:jc w:val="both"/>
            </w:pPr>
            <w:r>
              <w:t>20014647729</w:t>
            </w:r>
          </w:p>
        </w:tc>
        <w:tc>
          <w:tcPr>
            <w:tcW w:type="dxa" w:w="6916"/>
          </w:tcPr>
          <w:p w:rsidRDefault="000E15B3" w:rsidP="00FF0819" w:rsidR="000E15B3">
            <w:pPr>
              <w:suppressAutoHyphens/>
              <w:autoSpaceDE w:val="false"/>
              <w:autoSpaceDN w:val="false"/>
              <w:adjustRightInd w:val="false"/>
              <w:spacing w:lineRule="auto" w:line="276" w:after="200"/>
              <w:jc w:val="both"/>
            </w:pPr>
            <w:r>
              <w:t>ROŠA VOJMIR vl. Agencije ˝LIRA-STAGE˝, Šibenik, Mostarska 43</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lastRenderedPageBreak/>
              <w:t>125</w:t>
            </w:r>
          </w:p>
        </w:tc>
        <w:tc>
          <w:tcPr>
            <w:tcW w:type="dxa" w:w="1843"/>
          </w:tcPr>
          <w:p w:rsidRDefault="000E15B3" w:rsidP="00FF0819" w:rsidR="000E15B3">
            <w:pPr>
              <w:suppressAutoHyphens/>
              <w:autoSpaceDE w:val="false"/>
              <w:autoSpaceDN w:val="false"/>
              <w:adjustRightInd w:val="false"/>
              <w:spacing w:lineRule="auto" w:line="276" w:after="200"/>
              <w:jc w:val="both"/>
            </w:pPr>
            <w:r>
              <w:t>37879152548</w:t>
            </w:r>
          </w:p>
        </w:tc>
        <w:tc>
          <w:tcPr>
            <w:tcW w:type="dxa" w:w="6916"/>
          </w:tcPr>
          <w:p w:rsidRDefault="000E15B3" w:rsidP="00FF0819" w:rsidR="000E15B3">
            <w:pPr>
              <w:suppressAutoHyphens/>
              <w:autoSpaceDE w:val="false"/>
              <w:autoSpaceDN w:val="false"/>
              <w:adjustRightInd w:val="false"/>
              <w:spacing w:lineRule="auto" w:line="276" w:after="200"/>
              <w:jc w:val="both"/>
            </w:pPr>
            <w:r>
              <w:t>SAPONIA d.d., Osijek, Matije Gupca 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126</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SCHULZE-WERBUNG Gmbh, Almenweg 28-D-6725 Weisenhim AM S,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127</w:t>
            </w:r>
          </w:p>
        </w:tc>
        <w:tc>
          <w:tcPr>
            <w:tcW w:type="dxa" w:w="1843"/>
          </w:tcPr>
          <w:p w:rsidRDefault="000E15B3" w:rsidP="00FF0819" w:rsidR="000E15B3">
            <w:pPr>
              <w:suppressAutoHyphens/>
              <w:autoSpaceDE w:val="false"/>
              <w:autoSpaceDN w:val="false"/>
              <w:adjustRightInd w:val="false"/>
              <w:spacing w:lineRule="auto" w:line="276" w:after="200"/>
              <w:jc w:val="both"/>
            </w:pPr>
            <w:r>
              <w:t>65698337826</w:t>
            </w:r>
          </w:p>
        </w:tc>
        <w:tc>
          <w:tcPr>
            <w:tcW w:type="dxa" w:w="6916"/>
          </w:tcPr>
          <w:p w:rsidRDefault="000E15B3" w:rsidP="00FF0819" w:rsidR="000E15B3">
            <w:pPr>
              <w:suppressAutoHyphens/>
              <w:autoSpaceDE w:val="false"/>
              <w:autoSpaceDN w:val="false"/>
              <w:adjustRightInd w:val="false"/>
              <w:spacing w:lineRule="auto" w:line="276" w:after="200"/>
              <w:jc w:val="both"/>
            </w:pPr>
            <w:r>
              <w:t>SITUS d.o.o., Šibenik, Peričića Bože 30/I</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128</w:t>
            </w:r>
          </w:p>
        </w:tc>
        <w:tc>
          <w:tcPr>
            <w:tcW w:type="dxa" w:w="1843"/>
          </w:tcPr>
          <w:p w:rsidRDefault="000E15B3" w:rsidP="00FF0819" w:rsidR="000E15B3">
            <w:pPr>
              <w:suppressAutoHyphens/>
              <w:autoSpaceDE w:val="false"/>
              <w:autoSpaceDN w:val="false"/>
              <w:adjustRightInd w:val="false"/>
              <w:spacing w:lineRule="auto" w:line="276" w:after="200"/>
              <w:jc w:val="both"/>
            </w:pPr>
            <w:r>
              <w:t>69326397242</w:t>
            </w:r>
          </w:p>
        </w:tc>
        <w:tc>
          <w:tcPr>
            <w:tcW w:type="dxa" w:w="6916"/>
          </w:tcPr>
          <w:p w:rsidRDefault="000E15B3" w:rsidP="00FF0819" w:rsidR="000E15B3">
            <w:pPr>
              <w:suppressAutoHyphens/>
              <w:autoSpaceDE w:val="false"/>
              <w:autoSpaceDN w:val="false"/>
              <w:adjustRightInd w:val="false"/>
              <w:spacing w:lineRule="auto" w:line="276" w:after="200"/>
              <w:jc w:val="both"/>
            </w:pPr>
            <w:r>
              <w:t>SOCIETE GENERALE-SPLITSKA BANKA d.d., Split, Ruđera Boškovića 16</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129</w:t>
            </w:r>
          </w:p>
        </w:tc>
        <w:tc>
          <w:tcPr>
            <w:tcW w:type="dxa" w:w="1843"/>
          </w:tcPr>
          <w:p w:rsidRDefault="000E15B3" w:rsidP="00FF0819" w:rsidR="000E15B3">
            <w:pPr>
              <w:suppressAutoHyphens/>
              <w:autoSpaceDE w:val="false"/>
              <w:autoSpaceDN w:val="false"/>
              <w:adjustRightInd w:val="false"/>
              <w:spacing w:lineRule="auto" w:line="276" w:after="200"/>
              <w:jc w:val="both"/>
            </w:pPr>
            <w:r>
              <w:t>99322150661</w:t>
            </w:r>
          </w:p>
        </w:tc>
        <w:tc>
          <w:tcPr>
            <w:tcW w:type="dxa" w:w="6916"/>
          </w:tcPr>
          <w:p w:rsidRDefault="000E15B3" w:rsidP="00FF0819" w:rsidR="000E15B3">
            <w:pPr>
              <w:suppressAutoHyphens/>
              <w:autoSpaceDE w:val="false"/>
              <w:autoSpaceDN w:val="false"/>
              <w:adjustRightInd w:val="false"/>
              <w:spacing w:lineRule="auto" w:line="276" w:after="200"/>
              <w:jc w:val="both"/>
            </w:pPr>
            <w:r>
              <w:t>SOLAR-G, d.o.o., Vodice, Magistrala 55/F</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130</w:t>
            </w:r>
          </w:p>
        </w:tc>
        <w:tc>
          <w:tcPr>
            <w:tcW w:type="dxa" w:w="1843"/>
          </w:tcPr>
          <w:p w:rsidRDefault="000E15B3" w:rsidP="00FF0819" w:rsidR="000E15B3">
            <w:pPr>
              <w:suppressAutoHyphens/>
              <w:autoSpaceDE w:val="false"/>
              <w:autoSpaceDN w:val="false"/>
              <w:adjustRightInd w:val="false"/>
              <w:spacing w:lineRule="auto" w:line="276" w:after="200"/>
              <w:jc w:val="both"/>
            </w:pPr>
            <w:r>
              <w:t>46108893754</w:t>
            </w:r>
          </w:p>
        </w:tc>
        <w:tc>
          <w:tcPr>
            <w:tcW w:type="dxa" w:w="6916"/>
          </w:tcPr>
          <w:p w:rsidRDefault="000E15B3" w:rsidP="00FF0819" w:rsidR="000E15B3">
            <w:pPr>
              <w:suppressAutoHyphens/>
              <w:autoSpaceDE w:val="false"/>
              <w:autoSpaceDN w:val="false"/>
              <w:adjustRightInd w:val="false"/>
              <w:spacing w:lineRule="auto" w:line="276" w:after="200"/>
              <w:jc w:val="both"/>
            </w:pPr>
            <w:r>
              <w:t>SPAR Hrvatska d.o.o., Zagreb, Slavonska avenija 50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131</w:t>
            </w:r>
          </w:p>
        </w:tc>
        <w:tc>
          <w:tcPr>
            <w:tcW w:type="dxa" w:w="1843"/>
          </w:tcPr>
          <w:p w:rsidRDefault="000E15B3" w:rsidP="00FF0819" w:rsidR="000E15B3">
            <w:pPr>
              <w:suppressAutoHyphens/>
              <w:autoSpaceDE w:val="false"/>
              <w:autoSpaceDN w:val="false"/>
              <w:adjustRightInd w:val="false"/>
              <w:spacing w:lineRule="auto" w:line="276" w:after="200"/>
              <w:jc w:val="both"/>
            </w:pPr>
            <w:r>
              <w:t>88270655206</w:t>
            </w:r>
          </w:p>
        </w:tc>
        <w:tc>
          <w:tcPr>
            <w:tcW w:type="dxa" w:w="6916"/>
          </w:tcPr>
          <w:p w:rsidRDefault="000E15B3" w:rsidP="00FF0819" w:rsidR="000E15B3">
            <w:pPr>
              <w:suppressAutoHyphens/>
              <w:autoSpaceDE w:val="false"/>
              <w:autoSpaceDN w:val="false"/>
              <w:adjustRightInd w:val="false"/>
              <w:spacing w:lineRule="auto" w:line="276" w:after="200"/>
              <w:jc w:val="both"/>
            </w:pPr>
            <w:r>
              <w:t>SPECIJALISTIČKA ORDINACIJA MEDICINE RADA DR.MIRA VUKŠIĆ, Šibenik, Kralja Zvonimira 23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132</w:t>
            </w:r>
          </w:p>
        </w:tc>
        <w:tc>
          <w:tcPr>
            <w:tcW w:type="dxa" w:w="1843"/>
          </w:tcPr>
          <w:p w:rsidRDefault="000E15B3" w:rsidP="00FF0819" w:rsidR="000E15B3">
            <w:pPr>
              <w:suppressAutoHyphens/>
              <w:autoSpaceDE w:val="false"/>
              <w:autoSpaceDN w:val="false"/>
              <w:adjustRightInd w:val="false"/>
              <w:spacing w:lineRule="auto" w:line="276" w:after="200"/>
              <w:jc w:val="both"/>
            </w:pPr>
            <w:r>
              <w:t>64406809162</w:t>
            </w:r>
          </w:p>
        </w:tc>
        <w:tc>
          <w:tcPr>
            <w:tcW w:type="dxa" w:w="6916"/>
          </w:tcPr>
          <w:p w:rsidRDefault="000E15B3" w:rsidP="00FF0819" w:rsidR="000E15B3">
            <w:pPr>
              <w:suppressAutoHyphens/>
              <w:autoSpaceDE w:val="false"/>
              <w:autoSpaceDN w:val="false"/>
              <w:adjustRightInd w:val="false"/>
              <w:spacing w:lineRule="auto" w:line="276" w:after="200"/>
              <w:jc w:val="both"/>
            </w:pPr>
            <w:r>
              <w:t>SREDIŠNJE KLIRINŠKO DEPOZITARNO DRUŠTVO d.d., Zagreb, Heinzelova 62/a</w:t>
            </w:r>
          </w:p>
        </w:tc>
      </w:tr>
      <w:tr w:rsidTr="00FF0819" w:rsidR="000E15B3" w:rsidRPr="00CF136C">
        <w:tc>
          <w:tcPr>
            <w:tcW w:type="dxa" w:w="817"/>
          </w:tcPr>
          <w:p w:rsidRDefault="000E15B3" w:rsidP="00FF0819" w:rsidR="000E15B3">
            <w:pPr>
              <w:suppressAutoHyphens/>
              <w:autoSpaceDE w:val="false"/>
              <w:autoSpaceDN w:val="false"/>
              <w:adjustRightInd w:val="false"/>
              <w:spacing w:lineRule="auto" w:line="276" w:after="200"/>
              <w:jc w:val="both"/>
            </w:pPr>
            <w:r>
              <w:t>133</w:t>
            </w:r>
          </w:p>
        </w:tc>
        <w:tc>
          <w:tcPr>
            <w:tcW w:type="dxa" w:w="1843"/>
          </w:tcPr>
          <w:p w:rsidRDefault="000E15B3" w:rsidP="00FF0819" w:rsidR="000E15B3">
            <w:pPr>
              <w:suppressAutoHyphens/>
              <w:autoSpaceDE w:val="false"/>
              <w:autoSpaceDN w:val="false"/>
              <w:adjustRightInd w:val="false"/>
              <w:spacing w:lineRule="auto" w:line="276" w:after="200"/>
              <w:jc w:val="both"/>
            </w:pPr>
            <w:r>
              <w:t>47371902784</w:t>
            </w:r>
          </w:p>
        </w:tc>
        <w:tc>
          <w:tcPr>
            <w:tcW w:type="dxa" w:w="6916"/>
          </w:tcPr>
          <w:p w:rsidRDefault="000E15B3" w:rsidP="00FF0819" w:rsidR="000E15B3">
            <w:pPr>
              <w:suppressAutoHyphens/>
              <w:autoSpaceDE w:val="false"/>
              <w:autoSpaceDN w:val="false"/>
              <w:adjustRightInd w:val="false"/>
              <w:spacing w:lineRule="auto" w:line="276" w:after="200"/>
              <w:jc w:val="both"/>
            </w:pPr>
            <w:r>
              <w:t>STIGLEITNER GOTOVAC IVANA, Zagreb, Medvegradska 19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134</w:t>
            </w:r>
          </w:p>
        </w:tc>
        <w:tc>
          <w:tcPr>
            <w:tcW w:type="dxa" w:w="1843"/>
          </w:tcPr>
          <w:p w:rsidRDefault="000E15B3" w:rsidP="00FF0819" w:rsidR="000E15B3">
            <w:pPr>
              <w:suppressAutoHyphens/>
              <w:autoSpaceDE w:val="false"/>
              <w:autoSpaceDN w:val="false"/>
              <w:adjustRightInd w:val="false"/>
              <w:spacing w:lineRule="auto" w:line="276" w:after="200"/>
              <w:jc w:val="both"/>
            </w:pPr>
            <w:r>
              <w:t>39618704213</w:t>
            </w:r>
          </w:p>
        </w:tc>
        <w:tc>
          <w:tcPr>
            <w:tcW w:type="dxa" w:w="6916"/>
          </w:tcPr>
          <w:p w:rsidRDefault="000E15B3" w:rsidP="00FF0819" w:rsidR="000E15B3">
            <w:pPr>
              <w:suppressAutoHyphens/>
              <w:autoSpaceDE w:val="false"/>
              <w:autoSpaceDN w:val="false"/>
              <w:adjustRightInd w:val="false"/>
              <w:spacing w:lineRule="auto" w:line="276" w:after="200"/>
              <w:jc w:val="both"/>
            </w:pPr>
            <w:r>
              <w:t>STYIRA HRVATSKA - medijski servisi d.o.o., Zagreb, Oreškovićeva 6H/1</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135</w:t>
            </w:r>
          </w:p>
        </w:tc>
        <w:tc>
          <w:tcPr>
            <w:tcW w:type="dxa" w:w="1843"/>
          </w:tcPr>
          <w:p w:rsidRDefault="000E15B3" w:rsidP="00FF0819" w:rsidR="000E15B3">
            <w:pPr>
              <w:suppressAutoHyphens/>
              <w:autoSpaceDE w:val="false"/>
              <w:autoSpaceDN w:val="false"/>
              <w:adjustRightInd w:val="false"/>
              <w:spacing w:lineRule="auto" w:line="276" w:after="200"/>
              <w:jc w:val="both"/>
            </w:pPr>
            <w:r>
              <w:t>86282130263</w:t>
            </w:r>
          </w:p>
        </w:tc>
        <w:tc>
          <w:tcPr>
            <w:tcW w:type="dxa" w:w="6916"/>
          </w:tcPr>
          <w:p w:rsidRDefault="000E15B3" w:rsidP="00FF0819" w:rsidR="000E15B3">
            <w:pPr>
              <w:suppressAutoHyphens/>
              <w:autoSpaceDE w:val="false"/>
              <w:autoSpaceDN w:val="false"/>
              <w:adjustRightInd w:val="false"/>
              <w:spacing w:lineRule="auto" w:line="276" w:after="200"/>
              <w:jc w:val="both"/>
            </w:pPr>
            <w:r>
              <w:t>SUCCESSOR d.o.o., Zagreb, Dugoratska 25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136</w:t>
            </w:r>
          </w:p>
        </w:tc>
        <w:tc>
          <w:tcPr>
            <w:tcW w:type="dxa" w:w="1843"/>
          </w:tcPr>
          <w:p w:rsidRDefault="000E15B3" w:rsidP="00FF0819" w:rsidR="000E15B3">
            <w:pPr>
              <w:suppressAutoHyphens/>
              <w:autoSpaceDE w:val="false"/>
              <w:autoSpaceDN w:val="false"/>
              <w:adjustRightInd w:val="false"/>
              <w:spacing w:lineRule="auto" w:line="276" w:after="200"/>
              <w:jc w:val="both"/>
            </w:pPr>
            <w:r>
              <w:t>52321849300</w:t>
            </w:r>
          </w:p>
        </w:tc>
        <w:tc>
          <w:tcPr>
            <w:tcW w:type="dxa" w:w="6916"/>
          </w:tcPr>
          <w:p w:rsidRDefault="000E15B3" w:rsidP="00FF0819" w:rsidR="000E15B3">
            <w:pPr>
              <w:suppressAutoHyphens/>
              <w:autoSpaceDE w:val="false"/>
              <w:autoSpaceDN w:val="false"/>
              <w:adjustRightInd w:val="false"/>
              <w:spacing w:lineRule="auto" w:line="276" w:after="200"/>
              <w:jc w:val="both"/>
            </w:pPr>
            <w:r>
              <w:t>ŠIBENSKI REVICON d.o.o., Šibenik, Stjepana Radića 44</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137</w:t>
            </w:r>
          </w:p>
        </w:tc>
        <w:tc>
          <w:tcPr>
            <w:tcW w:type="dxa" w:w="1843"/>
          </w:tcPr>
          <w:p w:rsidRDefault="000E15B3" w:rsidP="00FF0819" w:rsidR="000E15B3">
            <w:pPr>
              <w:suppressAutoHyphens/>
              <w:autoSpaceDE w:val="false"/>
              <w:autoSpaceDN w:val="false"/>
              <w:adjustRightInd w:val="false"/>
              <w:spacing w:lineRule="auto" w:line="276" w:after="200"/>
              <w:jc w:val="both"/>
            </w:pPr>
            <w:r>
              <w:t>71577724232</w:t>
            </w:r>
          </w:p>
        </w:tc>
        <w:tc>
          <w:tcPr>
            <w:tcW w:type="dxa" w:w="6916"/>
          </w:tcPr>
          <w:p w:rsidRDefault="000E15B3" w:rsidP="00FF0819" w:rsidR="000E15B3">
            <w:pPr>
              <w:suppressAutoHyphens/>
              <w:autoSpaceDE w:val="false"/>
              <w:autoSpaceDN w:val="false"/>
              <w:adjustRightInd w:val="false"/>
              <w:spacing w:lineRule="auto" w:line="276" w:after="200"/>
              <w:jc w:val="both"/>
            </w:pPr>
            <w:r>
              <w:t>ŠKUGOR IVAN vl. ŠKUGOR instalaterskog obrta za centralna grijanja, vodovod i klimatizaciju, Dubrava kod Šibenika, Daska 92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138</w:t>
            </w:r>
          </w:p>
        </w:tc>
        <w:tc>
          <w:tcPr>
            <w:tcW w:type="dxa" w:w="1843"/>
          </w:tcPr>
          <w:p w:rsidRDefault="000E15B3" w:rsidP="00FF0819" w:rsidR="000E15B3">
            <w:pPr>
              <w:suppressAutoHyphens/>
              <w:autoSpaceDE w:val="false"/>
              <w:autoSpaceDN w:val="false"/>
              <w:adjustRightInd w:val="false"/>
              <w:spacing w:lineRule="auto" w:line="276" w:after="200"/>
              <w:jc w:val="both"/>
            </w:pPr>
            <w:r>
              <w:t>12200698763</w:t>
            </w:r>
          </w:p>
        </w:tc>
        <w:tc>
          <w:tcPr>
            <w:tcW w:type="dxa" w:w="6916"/>
          </w:tcPr>
          <w:p w:rsidRDefault="000E15B3" w:rsidP="00FF0819" w:rsidR="000E15B3">
            <w:pPr>
              <w:suppressAutoHyphens/>
              <w:autoSpaceDE w:val="false"/>
              <w:autoSpaceDN w:val="false"/>
              <w:adjustRightInd w:val="false"/>
              <w:spacing w:lineRule="auto" w:line="276" w:after="200"/>
              <w:jc w:val="both"/>
            </w:pPr>
            <w:r>
              <w:t>ŠPANJA d.o.o., Vodice, Žrtava Fašizma 15</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139</w:t>
            </w:r>
          </w:p>
        </w:tc>
        <w:tc>
          <w:tcPr>
            <w:tcW w:type="dxa" w:w="1843"/>
          </w:tcPr>
          <w:p w:rsidRDefault="000E15B3" w:rsidP="00FF0819" w:rsidR="000E15B3">
            <w:pPr>
              <w:suppressAutoHyphens/>
              <w:autoSpaceDE w:val="false"/>
              <w:autoSpaceDN w:val="false"/>
              <w:adjustRightInd w:val="false"/>
              <w:spacing w:lineRule="auto" w:line="276" w:after="200"/>
              <w:jc w:val="both"/>
            </w:pPr>
            <w:r>
              <w:t>14273924910</w:t>
            </w:r>
          </w:p>
        </w:tc>
        <w:tc>
          <w:tcPr>
            <w:tcW w:type="dxa" w:w="6916"/>
          </w:tcPr>
          <w:p w:rsidRDefault="000E15B3" w:rsidP="00FF0819" w:rsidR="000E15B3">
            <w:pPr>
              <w:suppressAutoHyphens/>
              <w:autoSpaceDE w:val="false"/>
              <w:autoSpaceDN w:val="false"/>
              <w:adjustRightInd w:val="false"/>
              <w:spacing w:lineRule="auto" w:line="276" w:after="200"/>
              <w:jc w:val="both"/>
            </w:pPr>
            <w:r>
              <w:t>TAU ON-LINE d.o.o., Zagreb, Hondlova 2/11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140</w:t>
            </w:r>
          </w:p>
        </w:tc>
        <w:tc>
          <w:tcPr>
            <w:tcW w:type="dxa" w:w="1843"/>
          </w:tcPr>
          <w:p w:rsidRDefault="000E15B3" w:rsidP="00FF0819" w:rsidR="000E15B3">
            <w:pPr>
              <w:suppressAutoHyphens/>
              <w:autoSpaceDE w:val="false"/>
              <w:autoSpaceDN w:val="false"/>
              <w:adjustRightInd w:val="false"/>
              <w:spacing w:lineRule="auto" w:line="276" w:after="200"/>
              <w:jc w:val="both"/>
            </w:pPr>
            <w:r>
              <w:t>99944170669</w:t>
            </w:r>
          </w:p>
        </w:tc>
        <w:tc>
          <w:tcPr>
            <w:tcW w:type="dxa" w:w="6916"/>
          </w:tcPr>
          <w:p w:rsidRDefault="000E15B3" w:rsidP="00FF0819" w:rsidR="000E15B3">
            <w:pPr>
              <w:suppressAutoHyphens/>
              <w:autoSpaceDE w:val="false"/>
              <w:autoSpaceDN w:val="false"/>
              <w:adjustRightInd w:val="false"/>
              <w:spacing w:lineRule="auto" w:line="276" w:after="200"/>
              <w:jc w:val="both"/>
            </w:pPr>
            <w:r>
              <w:t>TEB POSLOVNO SAVJETOVANJE d.o.o., Zagreb, Trg žrtava fašizma 15/I</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141</w:t>
            </w:r>
          </w:p>
        </w:tc>
        <w:tc>
          <w:tcPr>
            <w:tcW w:type="dxa" w:w="1843"/>
          </w:tcPr>
          <w:p w:rsidRDefault="000E15B3" w:rsidP="00FF0819" w:rsidR="000E15B3">
            <w:pPr>
              <w:suppressAutoHyphens/>
              <w:autoSpaceDE w:val="false"/>
              <w:autoSpaceDN w:val="false"/>
              <w:adjustRightInd w:val="false"/>
              <w:spacing w:lineRule="auto" w:line="276" w:after="200"/>
              <w:jc w:val="both"/>
            </w:pPr>
            <w:r>
              <w:t>07381640339</w:t>
            </w:r>
          </w:p>
        </w:tc>
        <w:tc>
          <w:tcPr>
            <w:tcW w:type="dxa" w:w="6916"/>
          </w:tcPr>
          <w:p w:rsidRDefault="000E15B3" w:rsidP="00FF0819" w:rsidR="000E15B3">
            <w:pPr>
              <w:suppressAutoHyphens/>
              <w:autoSpaceDE w:val="false"/>
              <w:autoSpaceDN w:val="false"/>
              <w:adjustRightInd w:val="false"/>
              <w:spacing w:lineRule="auto" w:line="276" w:after="200"/>
              <w:jc w:val="both"/>
            </w:pPr>
            <w:r>
              <w:t>TEHNO JELČIĆ d.o.o., Šibenik, 8. dalmatinske udarne brigade 71</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142</w:t>
            </w:r>
          </w:p>
        </w:tc>
        <w:tc>
          <w:tcPr>
            <w:tcW w:type="dxa" w:w="1843"/>
          </w:tcPr>
          <w:p w:rsidRDefault="000E15B3" w:rsidP="00FF0819" w:rsidR="000E15B3">
            <w:pPr>
              <w:suppressAutoHyphens/>
              <w:autoSpaceDE w:val="false"/>
              <w:autoSpaceDN w:val="false"/>
              <w:adjustRightInd w:val="false"/>
              <w:spacing w:lineRule="auto" w:line="276" w:after="200"/>
              <w:jc w:val="both"/>
            </w:pPr>
            <w:r>
              <w:t>47605492007</w:t>
            </w:r>
          </w:p>
        </w:tc>
        <w:tc>
          <w:tcPr>
            <w:tcW w:type="dxa" w:w="6916"/>
          </w:tcPr>
          <w:p w:rsidRDefault="000E15B3" w:rsidP="00FF0819" w:rsidR="000E15B3">
            <w:pPr>
              <w:suppressAutoHyphens/>
              <w:autoSpaceDE w:val="false"/>
              <w:autoSpaceDN w:val="false"/>
              <w:adjustRightInd w:val="false"/>
              <w:spacing w:lineRule="auto" w:line="276" w:after="200"/>
              <w:jc w:val="both"/>
            </w:pPr>
            <w:r>
              <w:t>TELEVIZIJA ŠIBENIK d.o.o., Šibenik, Put Bioca 15</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143</w:t>
            </w:r>
          </w:p>
        </w:tc>
        <w:tc>
          <w:tcPr>
            <w:tcW w:type="dxa" w:w="1843"/>
          </w:tcPr>
          <w:p w:rsidRDefault="000E15B3" w:rsidP="00FF0819" w:rsidR="000E15B3">
            <w:pPr>
              <w:suppressAutoHyphens/>
              <w:autoSpaceDE w:val="false"/>
              <w:autoSpaceDN w:val="false"/>
              <w:adjustRightInd w:val="false"/>
              <w:spacing w:lineRule="auto" w:line="276" w:after="200"/>
              <w:jc w:val="both"/>
            </w:pPr>
            <w:r>
              <w:t>85918631971</w:t>
            </w:r>
          </w:p>
        </w:tc>
        <w:tc>
          <w:tcPr>
            <w:tcW w:type="dxa" w:w="6916"/>
          </w:tcPr>
          <w:p w:rsidRDefault="000E15B3" w:rsidP="00FF0819" w:rsidR="000E15B3">
            <w:pPr>
              <w:suppressAutoHyphens/>
              <w:autoSpaceDE w:val="false"/>
              <w:autoSpaceDN w:val="false"/>
              <w:adjustRightInd w:val="false"/>
              <w:spacing w:lineRule="auto" w:line="276" w:after="200"/>
              <w:jc w:val="both"/>
            </w:pPr>
            <w:r>
              <w:t>TOMENTUM d.o.o., Split, Ivana Paštrića 17</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144</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TOURISTIK MEDIA OHG, Hans-Holbein str.8, Olching, Njemačka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145</w:t>
            </w:r>
          </w:p>
        </w:tc>
        <w:tc>
          <w:tcPr>
            <w:tcW w:type="dxa" w:w="1843"/>
          </w:tcPr>
          <w:p w:rsidRDefault="000E15B3" w:rsidP="00FF0819" w:rsidR="000E15B3">
            <w:pPr>
              <w:suppressAutoHyphens/>
              <w:autoSpaceDE w:val="false"/>
              <w:autoSpaceDN w:val="false"/>
              <w:adjustRightInd w:val="false"/>
              <w:spacing w:lineRule="auto" w:line="276" w:after="200"/>
              <w:jc w:val="both"/>
            </w:pPr>
            <w:r>
              <w:t>22074958126</w:t>
            </w:r>
          </w:p>
        </w:tc>
        <w:tc>
          <w:tcPr>
            <w:tcW w:type="dxa" w:w="6916"/>
          </w:tcPr>
          <w:p w:rsidRDefault="000E15B3" w:rsidP="00FF0819" w:rsidR="000E15B3">
            <w:pPr>
              <w:suppressAutoHyphens/>
              <w:autoSpaceDE w:val="false"/>
              <w:autoSpaceDN w:val="false"/>
              <w:adjustRightInd w:val="false"/>
              <w:spacing w:lineRule="auto" w:line="276" w:after="200"/>
              <w:jc w:val="both"/>
            </w:pPr>
            <w:r>
              <w:t>TROJAN SRĐAN vl. Elektro radione ˝Trojan˝ Šibenik, Kralja Zvonimira 92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146</w:t>
            </w:r>
          </w:p>
        </w:tc>
        <w:tc>
          <w:tcPr>
            <w:tcW w:type="dxa" w:w="1843"/>
          </w:tcPr>
          <w:p w:rsidRDefault="000E15B3" w:rsidP="00FF0819" w:rsidR="000E15B3">
            <w:pPr>
              <w:suppressAutoHyphens/>
              <w:autoSpaceDE w:val="false"/>
              <w:autoSpaceDN w:val="false"/>
              <w:adjustRightInd w:val="false"/>
              <w:spacing w:lineRule="auto" w:line="276" w:after="200"/>
              <w:jc w:val="both"/>
            </w:pPr>
            <w:r>
              <w:t>04694282280</w:t>
            </w:r>
          </w:p>
        </w:tc>
        <w:tc>
          <w:tcPr>
            <w:tcW w:type="dxa" w:w="6916"/>
          </w:tcPr>
          <w:p w:rsidRDefault="000E15B3" w:rsidP="00FF0819" w:rsidR="000E15B3">
            <w:pPr>
              <w:suppressAutoHyphens/>
              <w:autoSpaceDE w:val="false"/>
              <w:autoSpaceDN w:val="false"/>
              <w:adjustRightInd w:val="false"/>
              <w:spacing w:lineRule="auto" w:line="276" w:after="200"/>
              <w:jc w:val="both"/>
            </w:pPr>
            <w:r>
              <w:t>TROMILJA BENZIN d.o.o., Lozovac, Tromilja 1/a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lastRenderedPageBreak/>
              <w:t>147</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TRUSTYOU GMBH, Agnes-Pockels-Bogen, Minhen, Njemačka</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148</w:t>
            </w:r>
          </w:p>
        </w:tc>
        <w:tc>
          <w:tcPr>
            <w:tcW w:type="dxa" w:w="1843"/>
          </w:tcPr>
          <w:p w:rsidRDefault="000E15B3" w:rsidP="00FF0819" w:rsidR="000E15B3">
            <w:pPr>
              <w:suppressAutoHyphens/>
              <w:autoSpaceDE w:val="false"/>
              <w:autoSpaceDN w:val="false"/>
              <w:adjustRightInd w:val="false"/>
              <w:spacing w:lineRule="auto" w:line="276" w:after="200"/>
              <w:jc w:val="both"/>
            </w:pPr>
            <w:r>
              <w:t>75072235859</w:t>
            </w:r>
          </w:p>
        </w:tc>
        <w:tc>
          <w:tcPr>
            <w:tcW w:type="dxa" w:w="6916"/>
          </w:tcPr>
          <w:p w:rsidRDefault="000E15B3" w:rsidP="00FF0819" w:rsidR="000E15B3">
            <w:pPr>
              <w:suppressAutoHyphens/>
              <w:autoSpaceDE w:val="false"/>
              <w:autoSpaceDN w:val="false"/>
              <w:adjustRightInd w:val="false"/>
              <w:spacing w:lineRule="auto" w:line="276" w:after="200"/>
              <w:jc w:val="both"/>
            </w:pPr>
            <w:r>
              <w:t>TURISTIČKA ZAJEDNICA GRADA VODICA, Vodice, Obala Vladimira Nazora bb</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149</w:t>
            </w:r>
          </w:p>
        </w:tc>
        <w:tc>
          <w:tcPr>
            <w:tcW w:type="dxa" w:w="1843"/>
          </w:tcPr>
          <w:p w:rsidRDefault="000E15B3" w:rsidP="00FF0819" w:rsidR="000E15B3">
            <w:pPr>
              <w:suppressAutoHyphens/>
              <w:autoSpaceDE w:val="false"/>
              <w:autoSpaceDN w:val="false"/>
              <w:adjustRightInd w:val="false"/>
              <w:spacing w:lineRule="auto" w:line="276" w:after="200"/>
              <w:jc w:val="both"/>
            </w:pPr>
            <w:r>
              <w:t>88317218847</w:t>
            </w:r>
          </w:p>
        </w:tc>
        <w:tc>
          <w:tcPr>
            <w:tcW w:type="dxa" w:w="6916"/>
          </w:tcPr>
          <w:p w:rsidRDefault="000E15B3" w:rsidP="00FF0819" w:rsidR="000E15B3">
            <w:pPr>
              <w:suppressAutoHyphens/>
              <w:autoSpaceDE w:val="false"/>
              <w:autoSpaceDN w:val="false"/>
              <w:adjustRightInd w:val="false"/>
              <w:spacing w:lineRule="auto" w:line="276" w:after="200"/>
              <w:jc w:val="both"/>
            </w:pPr>
            <w:r>
              <w:t>TURISTIČKE BROŠURE j.d.o.o., Zagreb, Nova cesta 89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150</w:t>
            </w:r>
          </w:p>
        </w:tc>
        <w:tc>
          <w:tcPr>
            <w:tcW w:type="dxa" w:w="1843"/>
          </w:tcPr>
          <w:p w:rsidRDefault="000E15B3" w:rsidP="00FF0819" w:rsidR="000E15B3">
            <w:pPr>
              <w:suppressAutoHyphens/>
              <w:autoSpaceDE w:val="false"/>
              <w:autoSpaceDN w:val="false"/>
              <w:adjustRightInd w:val="false"/>
              <w:spacing w:lineRule="auto" w:line="276" w:after="200"/>
              <w:jc w:val="both"/>
            </w:pPr>
            <w:r>
              <w:t>90373162012</w:t>
            </w:r>
          </w:p>
        </w:tc>
        <w:tc>
          <w:tcPr>
            <w:tcW w:type="dxa" w:w="6916"/>
          </w:tcPr>
          <w:p w:rsidRDefault="000E15B3" w:rsidP="00FF0819" w:rsidR="000E15B3">
            <w:pPr>
              <w:suppressAutoHyphens/>
              <w:autoSpaceDE w:val="false"/>
              <w:autoSpaceDN w:val="false"/>
              <w:adjustRightInd w:val="false"/>
              <w:spacing w:lineRule="auto" w:line="276" w:after="200"/>
              <w:jc w:val="both"/>
            </w:pPr>
            <w:r>
              <w:t>TVORNICA KRUHA ZADAR d.d., Zadar, Gaženička cesta 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151</w:t>
            </w:r>
          </w:p>
        </w:tc>
        <w:tc>
          <w:tcPr>
            <w:tcW w:type="dxa" w:w="1843"/>
          </w:tcPr>
          <w:p w:rsidRDefault="000E15B3" w:rsidP="00FF0819" w:rsidR="000E15B3">
            <w:pPr>
              <w:suppressAutoHyphens/>
              <w:autoSpaceDE w:val="false"/>
              <w:autoSpaceDN w:val="false"/>
              <w:adjustRightInd w:val="false"/>
              <w:spacing w:lineRule="auto" w:line="276" w:after="200"/>
              <w:jc w:val="both"/>
            </w:pPr>
            <w:r>
              <w:t>35347069312</w:t>
            </w:r>
          </w:p>
        </w:tc>
        <w:tc>
          <w:tcPr>
            <w:tcW w:type="dxa" w:w="6916"/>
          </w:tcPr>
          <w:p w:rsidRDefault="000E15B3" w:rsidP="00FF0819" w:rsidR="000E15B3">
            <w:pPr>
              <w:suppressAutoHyphens/>
              <w:autoSpaceDE w:val="false"/>
              <w:autoSpaceDN w:val="false"/>
              <w:adjustRightInd w:val="false"/>
              <w:spacing w:lineRule="auto" w:line="276" w:after="200"/>
              <w:jc w:val="both"/>
            </w:pPr>
            <w:r>
              <w:t>U.T. UGOSTITELJSKI I TURISTIČKI MARKETING d.o.o., Zagreb prilaz Gjure Deželića 67</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152</w:t>
            </w:r>
          </w:p>
        </w:tc>
        <w:tc>
          <w:tcPr>
            <w:tcW w:type="dxa" w:w="1843"/>
          </w:tcPr>
          <w:p w:rsidRDefault="000E15B3" w:rsidP="00FF0819" w:rsidR="000E15B3">
            <w:pPr>
              <w:suppressAutoHyphens/>
              <w:autoSpaceDE w:val="false"/>
              <w:autoSpaceDN w:val="false"/>
              <w:adjustRightInd w:val="false"/>
              <w:spacing w:lineRule="auto" w:line="276" w:after="200"/>
              <w:jc w:val="both"/>
            </w:pPr>
            <w:r>
              <w:t>27054802771</w:t>
            </w:r>
          </w:p>
        </w:tc>
        <w:tc>
          <w:tcPr>
            <w:tcW w:type="dxa" w:w="6916"/>
          </w:tcPr>
          <w:p w:rsidRDefault="000E15B3" w:rsidP="00FF0819" w:rsidR="000E15B3">
            <w:pPr>
              <w:suppressAutoHyphens/>
              <w:autoSpaceDE w:val="false"/>
              <w:autoSpaceDN w:val="false"/>
              <w:adjustRightInd w:val="false"/>
              <w:spacing w:lineRule="auto" w:line="276" w:after="200"/>
              <w:jc w:val="both"/>
            </w:pPr>
            <w:r>
              <w:t>URUKALO DIJANA v. ˝AERODI˝ Obrt za rekreacijske i sportske djelatnosti, Šibenik, Put Gvozdenova 133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153</w:t>
            </w:r>
          </w:p>
        </w:tc>
        <w:tc>
          <w:tcPr>
            <w:tcW w:type="dxa" w:w="1843"/>
          </w:tcPr>
          <w:p w:rsidRDefault="000E15B3" w:rsidP="00FF0819" w:rsidR="000E15B3">
            <w:pPr>
              <w:suppressAutoHyphens/>
              <w:autoSpaceDE w:val="false"/>
              <w:autoSpaceDN w:val="false"/>
              <w:adjustRightInd w:val="false"/>
              <w:spacing w:lineRule="auto" w:line="276" w:after="200"/>
              <w:jc w:val="both"/>
            </w:pPr>
            <w:r>
              <w:t>16257048014</w:t>
            </w:r>
          </w:p>
        </w:tc>
        <w:tc>
          <w:tcPr>
            <w:tcW w:type="dxa" w:w="6916"/>
          </w:tcPr>
          <w:p w:rsidRDefault="000E15B3" w:rsidP="00FF0819" w:rsidR="000E15B3">
            <w:pPr>
              <w:suppressAutoHyphens/>
              <w:autoSpaceDE w:val="false"/>
              <w:autoSpaceDN w:val="false"/>
              <w:adjustRightInd w:val="false"/>
              <w:spacing w:lineRule="auto" w:line="276" w:after="200"/>
              <w:jc w:val="both"/>
            </w:pPr>
            <w:r>
              <w:t>VAJDA d.d. ČAKOVEC, Čakovec, Zagrebačka 4</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154</w:t>
            </w:r>
          </w:p>
        </w:tc>
        <w:tc>
          <w:tcPr>
            <w:tcW w:type="dxa" w:w="1843"/>
          </w:tcPr>
          <w:p w:rsidRDefault="000E15B3" w:rsidP="00FF0819" w:rsidR="000E15B3">
            <w:pPr>
              <w:suppressAutoHyphens/>
              <w:autoSpaceDE w:val="false"/>
              <w:autoSpaceDN w:val="false"/>
              <w:adjustRightInd w:val="false"/>
              <w:spacing w:lineRule="auto" w:line="276" w:after="200"/>
              <w:jc w:val="both"/>
            </w:pPr>
            <w:r>
              <w:t>66443414138</w:t>
            </w:r>
          </w:p>
        </w:tc>
        <w:tc>
          <w:tcPr>
            <w:tcW w:type="dxa" w:w="6916"/>
          </w:tcPr>
          <w:p w:rsidRDefault="000E15B3" w:rsidP="00FF0819" w:rsidR="000E15B3">
            <w:pPr>
              <w:suppressAutoHyphens/>
              <w:autoSpaceDE w:val="false"/>
              <w:autoSpaceDN w:val="false"/>
              <w:adjustRightInd w:val="false"/>
              <w:spacing w:lineRule="auto" w:line="276" w:after="200"/>
              <w:jc w:val="both"/>
            </w:pPr>
            <w:r>
              <w:t>VEDDIS d.o.o., Zadar, Put Murata 18/a</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155</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VEOLIA TRANSPORT ŠTAJERSKA d.d., Meljska cesta 97, Maribor, Slovenija</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156</w:t>
            </w:r>
          </w:p>
        </w:tc>
        <w:tc>
          <w:tcPr>
            <w:tcW w:type="dxa" w:w="1843"/>
          </w:tcPr>
          <w:p w:rsidRDefault="000E15B3" w:rsidP="00FF0819" w:rsidR="000E15B3">
            <w:pPr>
              <w:suppressAutoHyphens/>
              <w:autoSpaceDE w:val="false"/>
              <w:autoSpaceDN w:val="false"/>
              <w:adjustRightInd w:val="false"/>
              <w:spacing w:lineRule="auto" w:line="276" w:after="200"/>
              <w:jc w:val="both"/>
            </w:pPr>
            <w:r>
              <w:t>39829488420</w:t>
            </w:r>
          </w:p>
        </w:tc>
        <w:tc>
          <w:tcPr>
            <w:tcW w:type="dxa" w:w="6916"/>
          </w:tcPr>
          <w:p w:rsidRDefault="000E15B3" w:rsidP="00FF0819" w:rsidR="000E15B3">
            <w:pPr>
              <w:suppressAutoHyphens/>
              <w:autoSpaceDE w:val="false"/>
              <w:autoSpaceDN w:val="false"/>
              <w:adjustRightInd w:val="false"/>
              <w:spacing w:lineRule="auto" w:line="276" w:after="200"/>
              <w:jc w:val="both"/>
            </w:pPr>
            <w:r>
              <w:t>VILLA IN FINITUS d.o.o., Split, Vrlička 25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157</w:t>
            </w:r>
          </w:p>
        </w:tc>
        <w:tc>
          <w:tcPr>
            <w:tcW w:type="dxa" w:w="1843"/>
          </w:tcPr>
          <w:p w:rsidRDefault="000E15B3" w:rsidP="00FF0819" w:rsidR="000E15B3">
            <w:pPr>
              <w:suppressAutoHyphens/>
              <w:autoSpaceDE w:val="false"/>
              <w:autoSpaceDN w:val="false"/>
              <w:adjustRightInd w:val="false"/>
              <w:spacing w:lineRule="auto" w:line="276" w:after="200"/>
              <w:jc w:val="both"/>
            </w:pPr>
            <w:r>
              <w:t>44138062462</w:t>
            </w:r>
          </w:p>
        </w:tc>
        <w:tc>
          <w:tcPr>
            <w:tcW w:type="dxa" w:w="6916"/>
          </w:tcPr>
          <w:p w:rsidRDefault="000E15B3" w:rsidP="00FF0819" w:rsidR="000E15B3">
            <w:pPr>
              <w:suppressAutoHyphens/>
              <w:autoSpaceDE w:val="false"/>
              <w:autoSpaceDN w:val="false"/>
              <w:adjustRightInd w:val="false"/>
              <w:spacing w:lineRule="auto" w:line="276" w:after="200"/>
              <w:jc w:val="both"/>
            </w:pPr>
            <w:r>
              <w:t>VINDIJA D.D.VARAŽDIN, Varaždin, Međimurska 6</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158</w:t>
            </w:r>
          </w:p>
        </w:tc>
        <w:tc>
          <w:tcPr>
            <w:tcW w:type="dxa" w:w="1843"/>
          </w:tcPr>
          <w:p w:rsidRDefault="000E15B3" w:rsidP="00FF0819" w:rsidR="000E15B3">
            <w:pPr>
              <w:suppressAutoHyphens/>
              <w:autoSpaceDE w:val="false"/>
              <w:autoSpaceDN w:val="false"/>
              <w:adjustRightInd w:val="false"/>
              <w:spacing w:lineRule="auto" w:line="276" w:after="200"/>
              <w:jc w:val="both"/>
            </w:pPr>
            <w:r>
              <w:t>47074146147</w:t>
            </w:r>
          </w:p>
        </w:tc>
        <w:tc>
          <w:tcPr>
            <w:tcW w:type="dxa" w:w="6916"/>
          </w:tcPr>
          <w:p w:rsidRDefault="000E15B3" w:rsidP="00FF0819" w:rsidR="000E15B3">
            <w:pPr>
              <w:suppressAutoHyphens/>
              <w:autoSpaceDE w:val="false"/>
              <w:autoSpaceDN w:val="false"/>
              <w:adjustRightInd w:val="false"/>
              <w:spacing w:lineRule="auto" w:line="276" w:after="200"/>
              <w:jc w:val="both"/>
            </w:pPr>
            <w:r>
              <w:t>VINOPLOD-VINARIJA d.d., Šibenik, Velimira Škorpika 2</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159</w:t>
            </w:r>
          </w:p>
        </w:tc>
        <w:tc>
          <w:tcPr>
            <w:tcW w:type="dxa" w:w="1843"/>
          </w:tcPr>
          <w:p w:rsidRDefault="000E15B3" w:rsidP="00FF0819" w:rsidR="000E15B3">
            <w:pPr>
              <w:suppressAutoHyphens/>
              <w:autoSpaceDE w:val="false"/>
              <w:autoSpaceDN w:val="false"/>
              <w:adjustRightInd w:val="false"/>
              <w:spacing w:lineRule="auto" w:line="276" w:after="200"/>
              <w:jc w:val="both"/>
            </w:pPr>
            <w:r>
              <w:t>strani subjekt</w:t>
            </w:r>
          </w:p>
        </w:tc>
        <w:tc>
          <w:tcPr>
            <w:tcW w:type="dxa" w:w="6916"/>
          </w:tcPr>
          <w:p w:rsidRDefault="000E15B3" w:rsidP="00FF0819" w:rsidR="000E15B3">
            <w:pPr>
              <w:suppressAutoHyphens/>
              <w:autoSpaceDE w:val="false"/>
              <w:autoSpaceDN w:val="false"/>
              <w:adjustRightInd w:val="false"/>
              <w:spacing w:lineRule="auto" w:line="276" w:after="200"/>
              <w:jc w:val="both"/>
            </w:pPr>
            <w:r>
              <w:t>VIRGILIO, Italija</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160</w:t>
            </w:r>
          </w:p>
        </w:tc>
        <w:tc>
          <w:tcPr>
            <w:tcW w:type="dxa" w:w="1843"/>
          </w:tcPr>
          <w:p w:rsidRDefault="000E15B3" w:rsidP="00FF0819" w:rsidR="000E15B3">
            <w:pPr>
              <w:suppressAutoHyphens/>
              <w:autoSpaceDE w:val="false"/>
              <w:autoSpaceDN w:val="false"/>
              <w:adjustRightInd w:val="false"/>
              <w:spacing w:lineRule="auto" w:line="276" w:after="200"/>
              <w:jc w:val="both"/>
            </w:pPr>
            <w:r>
              <w:t>26251326399</w:t>
            </w:r>
          </w:p>
        </w:tc>
        <w:tc>
          <w:tcPr>
            <w:tcW w:type="dxa" w:w="6916"/>
          </w:tcPr>
          <w:p w:rsidRDefault="000E15B3" w:rsidP="00FF0819" w:rsidR="000E15B3">
            <w:pPr>
              <w:suppressAutoHyphens/>
              <w:autoSpaceDE w:val="false"/>
              <w:autoSpaceDN w:val="false"/>
              <w:adjustRightInd w:val="false"/>
              <w:spacing w:lineRule="auto" w:line="276" w:after="200"/>
              <w:jc w:val="both"/>
            </w:pPr>
            <w:r>
              <w:t>VODOVOD I ODVODNJA d.o.o., Šibenik,Kralja Zvonimira 50</w:t>
            </w:r>
          </w:p>
        </w:tc>
      </w:tr>
      <w:tr w:rsidTr="00FF0819" w:rsidR="000E15B3" w:rsidRPr="00187ED8">
        <w:tc>
          <w:tcPr>
            <w:tcW w:type="dxa" w:w="817"/>
          </w:tcPr>
          <w:p w:rsidRDefault="000E15B3" w:rsidP="00FF0819" w:rsidR="000E15B3">
            <w:pPr>
              <w:suppressAutoHyphens/>
              <w:autoSpaceDE w:val="false"/>
              <w:autoSpaceDN w:val="false"/>
              <w:adjustRightInd w:val="false"/>
              <w:spacing w:lineRule="auto" w:line="276" w:after="200"/>
              <w:jc w:val="both"/>
            </w:pPr>
            <w:r>
              <w:t>161</w:t>
            </w:r>
          </w:p>
        </w:tc>
        <w:tc>
          <w:tcPr>
            <w:tcW w:type="dxa" w:w="1843"/>
          </w:tcPr>
          <w:p w:rsidRDefault="000E15B3" w:rsidP="00FF0819" w:rsidR="000E15B3">
            <w:pPr>
              <w:suppressAutoHyphens/>
              <w:autoSpaceDE w:val="false"/>
              <w:autoSpaceDN w:val="false"/>
              <w:adjustRightInd w:val="false"/>
              <w:spacing w:lineRule="auto" w:line="276" w:after="200"/>
              <w:jc w:val="both"/>
            </w:pPr>
            <w:r>
              <w:t>39823007255</w:t>
            </w:r>
          </w:p>
        </w:tc>
        <w:tc>
          <w:tcPr>
            <w:tcW w:type="dxa" w:w="6916"/>
          </w:tcPr>
          <w:p w:rsidRDefault="000E15B3" w:rsidP="00FF0819" w:rsidR="000E15B3">
            <w:pPr>
              <w:suppressAutoHyphens/>
              <w:autoSpaceDE w:val="false"/>
              <w:autoSpaceDN w:val="false"/>
              <w:adjustRightInd w:val="false"/>
              <w:spacing w:lineRule="auto" w:line="276" w:after="200"/>
              <w:jc w:val="both"/>
            </w:pPr>
            <w:r>
              <w:t>VOX-BRANKO d.o.o., Split, Pujanke 45</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162</w:t>
            </w:r>
          </w:p>
        </w:tc>
        <w:tc>
          <w:tcPr>
            <w:tcW w:type="dxa" w:w="1843"/>
          </w:tcPr>
          <w:p w:rsidRDefault="000E15B3" w:rsidP="00FF0819" w:rsidR="000E15B3">
            <w:pPr>
              <w:suppressAutoHyphens/>
              <w:autoSpaceDE w:val="false"/>
              <w:autoSpaceDN w:val="false"/>
              <w:adjustRightInd w:val="false"/>
              <w:spacing w:lineRule="auto" w:line="276" w:after="200"/>
              <w:jc w:val="both"/>
            </w:pPr>
            <w:r>
              <w:t>51700520481</w:t>
            </w:r>
          </w:p>
        </w:tc>
        <w:tc>
          <w:tcPr>
            <w:tcW w:type="dxa" w:w="6916"/>
          </w:tcPr>
          <w:p w:rsidRDefault="000E15B3" w:rsidP="00FF0819" w:rsidR="000E15B3">
            <w:pPr>
              <w:suppressAutoHyphens/>
              <w:autoSpaceDE w:val="false"/>
              <w:autoSpaceDN w:val="false"/>
              <w:adjustRightInd w:val="false"/>
              <w:spacing w:lineRule="auto" w:line="276" w:after="200"/>
              <w:jc w:val="both"/>
            </w:pPr>
            <w:r>
              <w:t>VUJOVIĆ RADOMIR, Šibenik, Stjepana Radića 38</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163</w:t>
            </w:r>
          </w:p>
        </w:tc>
        <w:tc>
          <w:tcPr>
            <w:tcW w:type="dxa" w:w="1843"/>
          </w:tcPr>
          <w:p w:rsidRDefault="000E15B3" w:rsidP="00FF0819" w:rsidR="000E15B3">
            <w:pPr>
              <w:suppressAutoHyphens/>
              <w:autoSpaceDE w:val="false"/>
              <w:autoSpaceDN w:val="false"/>
              <w:adjustRightInd w:val="false"/>
              <w:spacing w:lineRule="auto" w:line="276" w:after="200"/>
              <w:jc w:val="both"/>
            </w:pPr>
            <w:r>
              <w:t>79557568623</w:t>
            </w:r>
          </w:p>
        </w:tc>
        <w:tc>
          <w:tcPr>
            <w:tcW w:type="dxa" w:w="6916"/>
          </w:tcPr>
          <w:p w:rsidRDefault="000E15B3" w:rsidP="00FF0819" w:rsidR="000E15B3">
            <w:pPr>
              <w:suppressAutoHyphens/>
              <w:autoSpaceDE w:val="false"/>
              <w:autoSpaceDN w:val="false"/>
              <w:adjustRightInd w:val="false"/>
              <w:spacing w:lineRule="auto" w:line="276" w:after="200"/>
              <w:jc w:val="both"/>
            </w:pPr>
            <w:r>
              <w:t>VUKOJA TOMISLAV, Obiteljsko poljoprivredno gospodarstvo, Pakoštane, Pakoštane bb</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164</w:t>
            </w:r>
          </w:p>
        </w:tc>
        <w:tc>
          <w:tcPr>
            <w:tcW w:type="dxa" w:w="1843"/>
          </w:tcPr>
          <w:p w:rsidRDefault="000E15B3" w:rsidP="00FF0819" w:rsidR="000E15B3">
            <w:pPr>
              <w:suppressAutoHyphens/>
              <w:autoSpaceDE w:val="false"/>
              <w:autoSpaceDN w:val="false"/>
              <w:adjustRightInd w:val="false"/>
              <w:spacing w:lineRule="auto" w:line="276" w:after="200"/>
              <w:jc w:val="both"/>
            </w:pPr>
            <w:r>
              <w:t>92963223473</w:t>
            </w:r>
          </w:p>
        </w:tc>
        <w:tc>
          <w:tcPr>
            <w:tcW w:type="dxa" w:w="6916"/>
          </w:tcPr>
          <w:p w:rsidRDefault="000E15B3" w:rsidP="00FF0819" w:rsidR="000E15B3">
            <w:pPr>
              <w:suppressAutoHyphens/>
              <w:autoSpaceDE w:val="false"/>
              <w:autoSpaceDN w:val="false"/>
              <w:adjustRightInd w:val="false"/>
              <w:spacing w:lineRule="auto" w:line="276" w:after="200"/>
              <w:jc w:val="both"/>
            </w:pPr>
            <w:r>
              <w:t>ZAGREBAČKA BANKA d.d., Zagreb, Trg bana Josipa Jelačića 10</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165</w:t>
            </w:r>
          </w:p>
        </w:tc>
        <w:tc>
          <w:tcPr>
            <w:tcW w:type="dxa" w:w="1843"/>
          </w:tcPr>
          <w:p w:rsidRDefault="000E15B3" w:rsidP="00FF0819" w:rsidR="000E15B3">
            <w:pPr>
              <w:suppressAutoHyphens/>
              <w:autoSpaceDE w:val="false"/>
              <w:autoSpaceDN w:val="false"/>
              <w:adjustRightInd w:val="false"/>
              <w:spacing w:lineRule="auto" w:line="276" w:after="200"/>
              <w:jc w:val="both"/>
            </w:pPr>
            <w:r>
              <w:t>82752153530</w:t>
            </w:r>
          </w:p>
        </w:tc>
        <w:tc>
          <w:tcPr>
            <w:tcW w:type="dxa" w:w="6916"/>
          </w:tcPr>
          <w:p w:rsidRDefault="000E15B3" w:rsidP="00FF0819" w:rsidR="000E15B3">
            <w:pPr>
              <w:suppressAutoHyphens/>
              <w:autoSpaceDE w:val="false"/>
              <w:autoSpaceDN w:val="false"/>
              <w:adjustRightInd w:val="false"/>
              <w:spacing w:lineRule="auto" w:line="276" w:after="200"/>
              <w:jc w:val="both"/>
            </w:pPr>
            <w:r>
              <w:t>ZAGREBINSPEKT d.o.o., Zagreb, Draškovićeva 29</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166</w:t>
            </w:r>
          </w:p>
        </w:tc>
        <w:tc>
          <w:tcPr>
            <w:tcW w:type="dxa" w:w="1843"/>
          </w:tcPr>
          <w:p w:rsidRDefault="000E15B3" w:rsidP="00FF0819" w:rsidR="000E15B3">
            <w:pPr>
              <w:suppressAutoHyphens/>
              <w:autoSpaceDE w:val="false"/>
              <w:autoSpaceDN w:val="false"/>
              <w:adjustRightInd w:val="false"/>
              <w:spacing w:lineRule="auto" w:line="276" w:after="200"/>
              <w:jc w:val="both"/>
            </w:pPr>
            <w:r>
              <w:t>97529892062</w:t>
            </w:r>
          </w:p>
        </w:tc>
        <w:tc>
          <w:tcPr>
            <w:tcW w:type="dxa" w:w="6916"/>
          </w:tcPr>
          <w:p w:rsidRDefault="000E15B3" w:rsidP="00FF0819" w:rsidR="000E15B3">
            <w:pPr>
              <w:suppressAutoHyphens/>
              <w:autoSpaceDE w:val="false"/>
              <w:autoSpaceDN w:val="false"/>
              <w:adjustRightInd w:val="false"/>
              <w:spacing w:lineRule="auto" w:line="276" w:after="200"/>
              <w:jc w:val="both"/>
            </w:pPr>
            <w:r>
              <w:t>ZAVOD ZA ISPITIVANJE KVALITETE ROBE, d.o.o., Split, Škrape 53</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167</w:t>
            </w:r>
          </w:p>
        </w:tc>
        <w:tc>
          <w:tcPr>
            <w:tcW w:type="dxa" w:w="1843"/>
          </w:tcPr>
          <w:p w:rsidRDefault="000E15B3" w:rsidP="00FF0819" w:rsidR="000E15B3">
            <w:pPr>
              <w:suppressAutoHyphens/>
              <w:autoSpaceDE w:val="false"/>
              <w:autoSpaceDN w:val="false"/>
              <w:adjustRightInd w:val="false"/>
              <w:spacing w:lineRule="auto" w:line="276" w:after="200"/>
              <w:jc w:val="both"/>
            </w:pPr>
            <w:r>
              <w:t>84082732674</w:t>
            </w:r>
          </w:p>
        </w:tc>
        <w:tc>
          <w:tcPr>
            <w:tcW w:type="dxa" w:w="6916"/>
          </w:tcPr>
          <w:p w:rsidRDefault="000E15B3" w:rsidP="00FF0819" w:rsidR="000E15B3">
            <w:pPr>
              <w:suppressAutoHyphens/>
              <w:autoSpaceDE w:val="false"/>
              <w:autoSpaceDN w:val="false"/>
              <w:adjustRightInd w:val="false"/>
              <w:spacing w:lineRule="auto" w:line="276" w:after="200"/>
              <w:jc w:val="both"/>
            </w:pPr>
            <w:r>
              <w:t>ZAVOD ZA JAVNO ZDRAVSTVO ŠIBENIK, Šibenik, Matije Gupca 74</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168</w:t>
            </w:r>
          </w:p>
        </w:tc>
        <w:tc>
          <w:tcPr>
            <w:tcW w:type="dxa" w:w="1843"/>
          </w:tcPr>
          <w:p w:rsidRDefault="000E15B3" w:rsidP="00FF0819" w:rsidR="000E15B3">
            <w:pPr>
              <w:suppressAutoHyphens/>
              <w:autoSpaceDE w:val="false"/>
              <w:autoSpaceDN w:val="false"/>
              <w:adjustRightInd w:val="false"/>
              <w:spacing w:lineRule="auto" w:line="276" w:after="200"/>
              <w:jc w:val="both"/>
            </w:pPr>
            <w:r>
              <w:t>03049086919</w:t>
            </w:r>
          </w:p>
        </w:tc>
        <w:tc>
          <w:tcPr>
            <w:tcW w:type="dxa" w:w="6916"/>
          </w:tcPr>
          <w:p w:rsidRDefault="000E15B3" w:rsidP="00FF0819" w:rsidR="000E15B3">
            <w:pPr>
              <w:suppressAutoHyphens/>
              <w:autoSpaceDE w:val="false"/>
              <w:autoSpaceDN w:val="false"/>
              <w:adjustRightInd w:val="false"/>
              <w:spacing w:lineRule="auto" w:line="276" w:after="200"/>
              <w:jc w:val="both"/>
            </w:pPr>
            <w:r>
              <w:t>ZIG, d.o.o., 03049086919, Zlarin, Sveti Rok 2</w:t>
            </w:r>
          </w:p>
        </w:tc>
      </w:tr>
      <w:tr w:rsidTr="00FF0819" w:rsidR="000E15B3" w:rsidRPr="00D14A97">
        <w:tc>
          <w:tcPr>
            <w:tcW w:type="dxa" w:w="817"/>
          </w:tcPr>
          <w:p w:rsidRDefault="000E15B3" w:rsidP="00FF0819" w:rsidR="000E15B3">
            <w:pPr>
              <w:suppressAutoHyphens/>
              <w:autoSpaceDE w:val="false"/>
              <w:autoSpaceDN w:val="false"/>
              <w:adjustRightInd w:val="false"/>
              <w:spacing w:lineRule="auto" w:line="276" w:after="200"/>
              <w:jc w:val="both"/>
            </w:pPr>
            <w:r>
              <w:t>169</w:t>
            </w:r>
          </w:p>
        </w:tc>
        <w:tc>
          <w:tcPr>
            <w:tcW w:type="dxa" w:w="1843"/>
          </w:tcPr>
          <w:p w:rsidRDefault="000E15B3" w:rsidP="00FF0819" w:rsidR="000E15B3">
            <w:pPr>
              <w:suppressAutoHyphens/>
              <w:autoSpaceDE w:val="false"/>
              <w:autoSpaceDN w:val="false"/>
              <w:adjustRightInd w:val="false"/>
              <w:spacing w:lineRule="auto" w:line="276" w:after="200"/>
              <w:jc w:val="both"/>
            </w:pPr>
            <w:r>
              <w:t>75271502911</w:t>
            </w:r>
          </w:p>
        </w:tc>
        <w:tc>
          <w:tcPr>
            <w:tcW w:type="dxa" w:w="6916"/>
          </w:tcPr>
          <w:p w:rsidRDefault="000E15B3" w:rsidP="00FF0819" w:rsidR="000E15B3">
            <w:pPr>
              <w:suppressAutoHyphens/>
              <w:autoSpaceDE w:val="false"/>
              <w:autoSpaceDN w:val="false"/>
              <w:adjustRightInd w:val="false"/>
              <w:spacing w:lineRule="auto" w:line="276" w:after="200"/>
              <w:jc w:val="both"/>
            </w:pPr>
            <w:r>
              <w:t>ŽIVKOVIĆ JOSIP vl. Obrta ˝JOLE˝, Šibenik-Bilice, Mikulandre 1</w:t>
            </w:r>
          </w:p>
        </w:tc>
      </w:tr>
    </w:tbl>
    <w:p w:rsidRDefault="000E15B3" w:rsidP="000E15B3" w:rsidR="000E15B3">
      <w:pPr>
        <w:suppressAutoHyphens/>
        <w:autoSpaceDE w:val="false"/>
        <w:autoSpaceDN w:val="false"/>
        <w:adjustRightInd w:val="false"/>
        <w:jc w:val="both"/>
      </w:pPr>
    </w:p>
    <w:p w:rsidRDefault="000E15B3" w:rsidP="000E15B3" w:rsidR="000E15B3">
      <w:pPr>
        <w:numPr>
          <w:ilvl w:val="0"/>
          <w:numId w:val="20"/>
        </w:numPr>
        <w:autoSpaceDE w:val="false"/>
        <w:autoSpaceDN w:val="false"/>
        <w:adjustRightInd w:val="false"/>
        <w:jc w:val="both"/>
      </w:pPr>
      <w:r>
        <w:t>Nagodbene strane suglasno utvrđuju kako je pred Financijskom agencijom (</w:t>
      </w:r>
      <w:r w:rsidRPr="009177A4">
        <w:rPr>
          <w:i/>
        </w:rPr>
        <w:t>dalje u tekstu</w:t>
      </w:r>
      <w:r>
        <w:t xml:space="preserve">: FINA), Regionalni centar Zagreb, pod brojem Klase: UP-I/110/07/14-01/6624, Ur.broj: 04/06-14-6624/22 vođen postupak predstečajne nagodbe nad Dužnikom od dana 14. travnja 2014. godine i otvoren dana 2. listopada 2014. godine temeljem Rješenja FINE, Klasa: UP-I/110/07/14-01/6624, Ur.broj: 04/06-14-6624/22, sukladno odredbi članka 50. Zakona o financijskom poslovanju i predstečajnoj nagodbi(˝Narodne Novine˝, broj: 108/12, 144/12, 81/13, 112/13; </w:t>
      </w:r>
      <w:r w:rsidRPr="009177A4">
        <w:rPr>
          <w:i/>
        </w:rPr>
        <w:t>dalje u tekstu: ZFPPN</w:t>
      </w:r>
      <w:r>
        <w:t>), te da je Rješenjem FINE, RC Zagreb, Klasa: Klase: UP-I/110/07/14-01/6624, UR.broj: 04/06-15-6624/142 od dana 29. travnaj 2015. godine utvrđeno da je Plan financijskog operativnog restrukturiranja prihvaćen, te je ujedno utvrđeno da je postupak nad Dužnikom proveden u skladu s odredbama Zakona.</w:t>
      </w:r>
    </w:p>
    <w:p w:rsidRDefault="000E15B3" w:rsidP="000E15B3" w:rsidR="000E15B3">
      <w:pPr>
        <w:autoSpaceDE w:val="false"/>
        <w:autoSpaceDN w:val="false"/>
        <w:adjustRightInd w:val="false"/>
        <w:jc w:val="both"/>
      </w:pPr>
    </w:p>
    <w:p w:rsidRDefault="000E15B3" w:rsidP="000E15B3" w:rsidR="000E15B3">
      <w:pPr>
        <w:numPr>
          <w:ilvl w:val="0"/>
          <w:numId w:val="20"/>
        </w:numPr>
        <w:autoSpaceDE w:val="false"/>
        <w:autoSpaceDN w:val="false"/>
        <w:adjustRightInd w:val="false"/>
        <w:jc w:val="both"/>
      </w:pPr>
      <w:r>
        <w:t>Nagodbene strane nadalje suglasno utvrđuju sljedeće:</w:t>
      </w:r>
    </w:p>
    <w:p w:rsidRDefault="000E15B3" w:rsidP="000E15B3" w:rsidR="000E15B3">
      <w:pPr>
        <w:autoSpaceDE w:val="false"/>
        <w:autoSpaceDN w:val="false"/>
        <w:adjustRightInd w:val="false"/>
        <w:jc w:val="both"/>
      </w:pPr>
    </w:p>
    <w:p w:rsidRDefault="000E15B3" w:rsidP="000E15B3" w:rsidR="000E15B3">
      <w:pPr>
        <w:numPr>
          <w:ilvl w:val="0"/>
          <w:numId w:val="22"/>
        </w:numPr>
        <w:autoSpaceDE w:val="false"/>
        <w:autoSpaceDN w:val="false"/>
        <w:adjustRightInd w:val="false"/>
        <w:jc w:val="both"/>
      </w:pPr>
      <w:r>
        <w:t>ovom Nagodbom ne nastaje novacija obveza Dužnika prema Vjerovnicima u smislu odredbe članka 145. Zakona o obveznim odnosima(NN 35/05, 41/08, 125/11), već se isključivo radi o reprogramiranju postojećih obveza na način da se određuju novi rokovi dospijeća i način otplate duga Dužnika, osim ako je drugačije određeno ovom Nagodbom;</w:t>
      </w:r>
    </w:p>
    <w:p w:rsidRDefault="000E15B3" w:rsidP="000E15B3" w:rsidR="000E15B3">
      <w:pPr>
        <w:numPr>
          <w:ilvl w:val="0"/>
          <w:numId w:val="22"/>
        </w:numPr>
        <w:autoSpaceDE w:val="false"/>
        <w:autoSpaceDN w:val="false"/>
        <w:adjustRightInd w:val="false"/>
        <w:jc w:val="both"/>
      </w:pPr>
      <w:r>
        <w:t>od dana otvaranja postupka predstečajne nagodbe nad Dužnikom (2. listopada 2014. godine) pa do dana sklapanja predstečajne nagodbe kamate teku;</w:t>
      </w:r>
    </w:p>
    <w:p w:rsidRDefault="000E15B3" w:rsidP="000E15B3" w:rsidR="000E15B3">
      <w:pPr>
        <w:numPr>
          <w:ilvl w:val="0"/>
          <w:numId w:val="22"/>
        </w:numPr>
        <w:autoSpaceDE w:val="false"/>
        <w:autoSpaceDN w:val="false"/>
        <w:adjustRightInd w:val="false"/>
        <w:jc w:val="both"/>
      </w:pPr>
      <w:r>
        <w:t>tražbine Vjerovnika smatraju se dospjelim na dan otvaranja Postupka isključivo radi ponovnog ugovaranja rokova i načina plaćanja obveza, sve u smislu Članka 72. ZFPPN-a, a na način kako je dogovoreno ovom Nagodbom;</w:t>
      </w:r>
    </w:p>
    <w:p w:rsidRDefault="000E15B3" w:rsidP="000E15B3" w:rsidR="000E15B3">
      <w:pPr>
        <w:numPr>
          <w:ilvl w:val="0"/>
          <w:numId w:val="22"/>
        </w:numPr>
        <w:autoSpaceDE w:val="false"/>
        <w:autoSpaceDN w:val="false"/>
        <w:adjustRightInd w:val="false"/>
        <w:jc w:val="both"/>
      </w:pPr>
      <w:r>
        <w:t>preračunavanje novčanih tražbina koje su nastale u stranoj valuti ili su određene uz primjenu valutne klauzule sukladno odredbi Članka 74. ZFPPN-a, vrši se radi ukidanja valute i valutne klauzule tražbine, s ciljem eliminiranja valutno induciranog rizika. Dužnik će ispunjavati svaku pojedinu tražbinu isključivo u kunama, ali uz uvjete iz ove Nagodbe (visina duga, način ispunjenja, rok otplate i visina kamate);</w:t>
      </w:r>
    </w:p>
    <w:p w:rsidRDefault="000E15B3" w:rsidP="000E15B3" w:rsidR="000E15B3">
      <w:pPr>
        <w:numPr>
          <w:ilvl w:val="0"/>
          <w:numId w:val="22"/>
        </w:numPr>
        <w:autoSpaceDE w:val="false"/>
        <w:autoSpaceDN w:val="false"/>
        <w:adjustRightInd w:val="false"/>
        <w:jc w:val="both"/>
      </w:pPr>
      <w:r>
        <w:t>razlučni vjerovnici koji su se odrekli prava na odvojeno namirenje su to učinili u smislu ZFPPN-a, samo za potrebe ovog Postupka. Navedeno odricanje od prava na odvojeno namirenje ne znači odricanje od upisanog založnog prava i/ili davanje brisovng očitovanja. Sva založna prava koje Vjerovnici tražbina imaju upisana u javnim upisnicima, a koja će u nastavku biti detaljnije opisana, ostaju i nadalje upisana u javnim upisnicima i osiguravaju utvrđene tražbine razlučnih vjerovnika kako su uređene ovom Nagodbom.Prava vlasništva koje Vjerovnici tražbina imaju upisano u javnim upisnicima, ostaju i nadalje upisana u javnim upisnicima;</w:t>
      </w:r>
    </w:p>
    <w:p w:rsidRDefault="000E15B3" w:rsidP="000E15B3" w:rsidR="000E15B3">
      <w:pPr>
        <w:numPr>
          <w:ilvl w:val="0"/>
          <w:numId w:val="22"/>
        </w:numPr>
        <w:autoSpaceDE w:val="false"/>
        <w:autoSpaceDN w:val="false"/>
        <w:adjustRightInd w:val="false"/>
        <w:jc w:val="both"/>
      </w:pPr>
      <w:r>
        <w:t>izjava od odricanju od prava na odvojeno namirenje obvezuje razlučnog vjerovnika na propuštanje pokretanja odvojenog namirenja iz predmeta založnog i drugog prava koji predmet je sastavni dio imovine Dužnika do Dužnikovog kašnjenja u ispunjenju obveze sukladno odredbama ove Nagodbe.</w:t>
      </w:r>
    </w:p>
    <w:p w:rsidRDefault="000E15B3" w:rsidP="000E15B3" w:rsidR="000E15B3">
      <w:pPr>
        <w:numPr>
          <w:ilvl w:val="0"/>
          <w:numId w:val="22"/>
        </w:numPr>
        <w:autoSpaceDE w:val="false"/>
        <w:autoSpaceDN w:val="false"/>
        <w:adjustRightInd w:val="false"/>
        <w:jc w:val="both"/>
      </w:pPr>
      <w:r>
        <w:t>na temelju Nagodbe Dužnik se oslobađa obveze da Vjerovnicima isplati iznos koji je veći od postotka prihvaćenog u Nagodbi, a rokovi plaćanja odgađaju se u skladu s ovom Nagodbom. U tom se opsegu Dužnik oslobađa obveze prema osobama kojima pripada pravo na regres (jamci);</w:t>
      </w:r>
    </w:p>
    <w:p w:rsidRDefault="000E15B3" w:rsidP="000E15B3" w:rsidR="000E15B3">
      <w:pPr>
        <w:numPr>
          <w:ilvl w:val="0"/>
          <w:numId w:val="22"/>
        </w:numPr>
        <w:autoSpaceDE w:val="false"/>
        <w:autoSpaceDN w:val="false"/>
        <w:adjustRightInd w:val="false"/>
        <w:jc w:val="both"/>
      </w:pPr>
      <w:r>
        <w:t>nakon sklapanja predstečajne nagodbe nije dopušteno pokretanje ovršnog, upravnog ili parničnog postupka protiv Dužnika, radi utvrđenja i ostvarenja tražbine koja je nastala prije otvaranja postupka predstečajne nagodbe, a u tom postupku nije prijavljena od strane Vjerovnika niti je tu tražbinu Dužnik uvrstio u popis obveza prema Vjerovnicima;</w:t>
      </w:r>
    </w:p>
    <w:p w:rsidRDefault="000E15B3" w:rsidP="000E15B3" w:rsidR="000E15B3">
      <w:pPr>
        <w:numPr>
          <w:ilvl w:val="0"/>
          <w:numId w:val="22"/>
        </w:numPr>
        <w:autoSpaceDE w:val="false"/>
        <w:autoSpaceDN w:val="false"/>
        <w:adjustRightInd w:val="false"/>
        <w:jc w:val="both"/>
      </w:pPr>
      <w:r>
        <w:lastRenderedPageBreak/>
        <w:t>ovršne isprave koje se odnose na tražbine iz Nagodbe gube u odnosu na Dužnika pravnu snagu;</w:t>
      </w:r>
    </w:p>
    <w:p w:rsidRDefault="000E15B3" w:rsidP="000E15B3" w:rsidR="000E15B3">
      <w:pPr>
        <w:numPr>
          <w:ilvl w:val="0"/>
          <w:numId w:val="22"/>
        </w:numPr>
        <w:autoSpaceDE w:val="false"/>
        <w:autoSpaceDN w:val="false"/>
        <w:adjustRightInd w:val="false"/>
        <w:jc w:val="both"/>
      </w:pPr>
      <w:r>
        <w:t>tražbine Vjerovnika smatrat će se potpuno namirenim ako su namireni iznosi utvrđeni ovom Nagodbom.</w:t>
      </w:r>
    </w:p>
    <w:p w:rsidRDefault="000E15B3" w:rsidP="000E15B3" w:rsidR="000E15B3">
      <w:pPr>
        <w:autoSpaceDE w:val="false"/>
        <w:autoSpaceDN w:val="false"/>
        <w:adjustRightInd w:val="false"/>
        <w:jc w:val="both"/>
      </w:pPr>
    </w:p>
    <w:p w:rsidRDefault="000E15B3" w:rsidP="000E15B3" w:rsidR="000E15B3">
      <w:pPr>
        <w:numPr>
          <w:ilvl w:val="0"/>
          <w:numId w:val="20"/>
        </w:numPr>
        <w:autoSpaceDE w:val="false"/>
        <w:autoSpaceDN w:val="false"/>
        <w:adjustRightInd w:val="false"/>
        <w:ind w:firstLine="360" w:left="0"/>
        <w:jc w:val="both"/>
      </w:pPr>
      <w:r>
        <w:t xml:space="preserve">Ovom Nagodbom Nagodbene strane, </w:t>
      </w:r>
      <w:r w:rsidRPr="00DA13F2">
        <w:rPr>
          <w:b/>
        </w:rPr>
        <w:t xml:space="preserve">na osnovi Izmijenjenog plana financijskog i operativnog restrukturiranja, sastavljenog dana 19. travnja 2015. godine i objavljenog na stranicama FINE dana 20. travnja 2015. godine, a koji Plan je ispravljen (korigiran) podnescima Dužnika objavljenima na stranicama FINE dana 24. travnja 2015. godine i 5. svibnja 2015. godine </w:t>
      </w:r>
      <w:r w:rsidRPr="00DA13F2">
        <w:rPr>
          <w:b/>
          <w:i/>
          <w:u w:val="single"/>
        </w:rPr>
        <w:t>(dalje u tekstu: Plan financijskog i operativnog restrukturiranja)</w:t>
      </w:r>
      <w:r>
        <w:t xml:space="preserve"> izrađenog u skladu sa tražbinama vjerovnika utvrđenim Rješenjem FINE, RC Zagreb, Nagodbeno vijeće HR01, Klasa:UP - I/110/07/14-01/6624, Ur. br. 04-06-14-6624-83 od dana 19. prosinca 2014. godine, sporazumno, suglasno i na miran način, u cijelosti i konačno rješavanju svoja međusobna prava i obveze, i to na način kako je u odnosu na pojedine vjerovnike, odnosno grupe vjerovnika, opisano u daljnjem tekstu:</w:t>
      </w:r>
    </w:p>
    <w:p w:rsidRDefault="000E15B3" w:rsidP="000E15B3" w:rsidR="000E15B3">
      <w:pPr>
        <w:autoSpaceDE w:val="false"/>
        <w:autoSpaceDN w:val="false"/>
        <w:adjustRightInd w:val="false"/>
        <w:jc w:val="both"/>
      </w:pPr>
    </w:p>
    <w:p w:rsidRDefault="000E15B3" w:rsidP="000E15B3" w:rsidR="000E15B3">
      <w:pPr>
        <w:numPr>
          <w:ilvl w:val="0"/>
          <w:numId w:val="23"/>
        </w:numPr>
        <w:tabs>
          <w:tab w:pos="720" w:val="clear"/>
          <w:tab w:pos="426" w:val="num"/>
        </w:tabs>
        <w:autoSpaceDE w:val="false"/>
        <w:autoSpaceDN w:val="false"/>
        <w:adjustRightInd w:val="false"/>
        <w:ind w:firstLine="360" w:left="0"/>
        <w:jc w:val="both"/>
      </w:pPr>
      <w:r>
        <w:t xml:space="preserve">Dužnik se na osnovi Plana financijskog i operativnog restrukturiranja obvezuje namiriti tražbine vjerovnika koji su u Planu financijskog i operativnog restrukturiranja označeni kao </w:t>
      </w:r>
      <w:r w:rsidRPr="000B7D48">
        <w:rPr>
          <w:b/>
          <w:i/>
        </w:rPr>
        <w:t>Grupa 1. - Republika Hrvatska</w:t>
      </w:r>
      <w:r>
        <w:t xml:space="preserve"> na sljedeći način:</w:t>
      </w:r>
    </w:p>
    <w:p w:rsidRDefault="000E15B3" w:rsidP="000E15B3" w:rsidR="000E15B3">
      <w:pPr>
        <w:autoSpaceDE w:val="false"/>
        <w:autoSpaceDN w:val="false"/>
        <w:adjustRightInd w:val="false"/>
        <w:jc w:val="both"/>
      </w:pPr>
    </w:p>
    <w:p w:rsidRDefault="000E15B3" w:rsidP="000E15B3" w:rsidR="000E15B3">
      <w:pPr>
        <w:numPr>
          <w:ilvl w:val="0"/>
          <w:numId w:val="22"/>
        </w:numPr>
        <w:autoSpaceDE w:val="false"/>
        <w:autoSpaceDN w:val="false"/>
        <w:adjustRightInd w:val="false"/>
        <w:jc w:val="both"/>
      </w:pPr>
      <w:r w:rsidRPr="000B7D48">
        <w:rPr>
          <w:b/>
          <w:i/>
        </w:rPr>
        <w:t>otpis kamata i naknada u cijelosti</w:t>
      </w:r>
    </w:p>
    <w:p w:rsidRDefault="000E15B3" w:rsidP="000E15B3" w:rsidR="000E15B3">
      <w:pPr>
        <w:autoSpaceDE w:val="false"/>
        <w:autoSpaceDN w:val="false"/>
        <w:adjustRightInd w:val="false"/>
        <w:jc w:val="both"/>
      </w:pPr>
      <w:r>
        <w:t xml:space="preserve">Dio tražbine koji čini potraživanje po osnovi ugovornih i zakonskih zateznih kamata, te naknada </w:t>
      </w:r>
      <w:r w:rsidRPr="005344EE">
        <w:rPr>
          <w:b/>
        </w:rPr>
        <w:t>otpisuje se u cijelosti</w:t>
      </w:r>
      <w:r>
        <w:t>. Vjerovnici nagodbom otpuštaju Dužniku dio svoje tražbine koji se odnosi na kamate i naknade sukladno prijavi tražbina,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5344EE">
        <w:rPr>
          <w:b/>
          <w:i/>
        </w:rPr>
        <w:t>otpis 50% glavnice</w:t>
      </w:r>
    </w:p>
    <w:p w:rsidRDefault="000E15B3" w:rsidP="000E15B3" w:rsidR="000E15B3">
      <w:pPr>
        <w:autoSpaceDE w:val="false"/>
        <w:autoSpaceDN w:val="false"/>
        <w:adjustRightInd w:val="false"/>
        <w:jc w:val="both"/>
      </w:pPr>
      <w:r>
        <w:t>Dio tražbine koji čini potraživanje u iznosu od 50% glavnice otpisuje se u cijelosti. Vjerovnici nagodbom otpuštaju Dužniku dio svoje tražbine koji iznosi 50% glavnice, a Dužnik pristaje na takav otpust duga;</w:t>
      </w:r>
    </w:p>
    <w:p w:rsidRDefault="000E15B3" w:rsidP="000E15B3" w:rsidR="000E15B3" w:rsidRPr="00E60943">
      <w:pPr>
        <w:autoSpaceDE w:val="false"/>
        <w:autoSpaceDN w:val="false"/>
        <w:adjustRightInd w:val="false"/>
        <w:jc w:val="both"/>
        <w:rPr>
          <w:i/>
        </w:rPr>
      </w:pPr>
      <w:r>
        <w:br/>
      </w:r>
      <w:r w:rsidRPr="005344EE">
        <w:rPr>
          <w:b/>
          <w:i/>
        </w:rPr>
        <w:t>- način isplate smanjenog iznosa tražbine koju se Dužnik obvezuje isplatiti</w:t>
      </w:r>
      <w:r>
        <w:t xml:space="preserve"> </w:t>
      </w:r>
      <w:r w:rsidRPr="005344EE">
        <w:rPr>
          <w:i/>
        </w:rPr>
        <w:t>- otplatom u otplatnom razdoblju od 4 godine, uz poček do 30. rujna 2015. godine, uz povrat u 48 mjesečnih anuiteta, i fiksnu kamatnu stopu od 4,5% godišnje koja teče za vrijeme počeka i za vrijeme otplate, s tim da vrijeme počeka počinje teći od dana pravomoćnosti rješenja kojim se odobrava sklapanje predstečajne nagodbe (imajući u vidu kako za vrijeme trajanja po</w:t>
      </w:r>
      <w:r>
        <w:rPr>
          <w:i/>
        </w:rPr>
        <w:t xml:space="preserve">stupka </w:t>
      </w:r>
      <w:r w:rsidRPr="005344EE">
        <w:rPr>
          <w:i/>
        </w:rPr>
        <w:t>predstečajne nagodbe kamate ne teku).</w:t>
      </w:r>
    </w:p>
    <w:p w:rsidRDefault="000E15B3" w:rsidP="000E15B3" w:rsidR="000E15B3">
      <w:pPr>
        <w:autoSpaceDE w:val="false"/>
        <w:autoSpaceDN w:val="false"/>
        <w:adjustRightInd w:val="false"/>
        <w:jc w:val="both"/>
      </w:pPr>
      <w:r>
        <w:t>Vjerovnici i Dužnik suglasno utvrđuju kako će se preostali dio tražbine ove Nagodbe u omjeru od 50% glavnice isplatiti Vjerovnicima ove grupe obročnom otplatom u 48 mjesečnih anuiteta, s počekom do 30. rujna 2015. godine uz fiksnu kamatnu stopu od 4,5% godišnje koja teče za vrijeme počeka i vrijeme otplate. Navedeni iznos tražbine otplatiti će se u mjesečnim anuitetima koje dospijevaju posljednjeg dana u mjesecu, od koji prvi anuitet dospjeva na naplatu 30. rujna 2015. godine, a posljednji 31. kolovoza 2019. godine.</w:t>
      </w:r>
    </w:p>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rPr>
          <w:b/>
          <w:u w:val="single"/>
        </w:rPr>
      </w:pPr>
      <w:r w:rsidRPr="005344EE">
        <w:rPr>
          <w:b/>
          <w:u w:val="single"/>
        </w:rPr>
        <w:t>Slijedom prethodnih utvrđenja, Dužnik se obvezuje namiriti tražbine vjerovnika u odnosu na svakog pojedinog vjerovnika ove grupe (Grupa 1. - Republika Hrvatska) u iznosu , na način, i u rokovima kako slijedi:</w:t>
      </w:r>
    </w:p>
    <w:p w:rsidRDefault="000E15B3" w:rsidP="000E15B3" w:rsidR="000E15B3">
      <w:pPr>
        <w:autoSpaceDE w:val="false"/>
        <w:autoSpaceDN w:val="false"/>
        <w:adjustRightInd w:val="false"/>
        <w:ind w:left="360"/>
        <w:jc w:val="both"/>
        <w:rPr>
          <w:b/>
          <w:u w:val="single"/>
        </w:rPr>
      </w:pPr>
    </w:p>
    <w:tbl>
      <w:tblPr>
        <w:tblW w:type="dxa" w:w="10260"/>
        <w:tblInd w:type="dxa" w:w="-25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02"/>
        <w:gridCol w:w="1559"/>
        <w:gridCol w:w="2127"/>
        <w:gridCol w:w="1559"/>
        <w:gridCol w:w="1843"/>
        <w:gridCol w:w="2670"/>
      </w:tblGrid>
      <w:tr w:rsidTr="00FF0819" w:rsidR="000E15B3" w:rsidRPr="008E3E92">
        <w:tc>
          <w:tcPr>
            <w:tcW w:type="dxa" w:w="502"/>
          </w:tcPr>
          <w:p w:rsidRDefault="000E15B3" w:rsidP="00FF0819" w:rsidR="000E15B3" w:rsidRPr="008E3E92">
            <w:pPr>
              <w:autoSpaceDE w:val="false"/>
              <w:autoSpaceDN w:val="false"/>
              <w:adjustRightInd w:val="false"/>
              <w:spacing w:after="200"/>
              <w:jc w:val="both"/>
              <w:rPr>
                <w:sz w:val="20"/>
                <w:szCs w:val="20"/>
              </w:rPr>
            </w:pPr>
            <w:r w:rsidRPr="008E3E92">
              <w:rPr>
                <w:sz w:val="20"/>
                <w:szCs w:val="20"/>
              </w:rPr>
              <w:t>RBR</w:t>
            </w:r>
          </w:p>
        </w:tc>
        <w:tc>
          <w:tcPr>
            <w:tcW w:type="dxa" w:w="1559"/>
          </w:tcPr>
          <w:p w:rsidRDefault="000E15B3" w:rsidP="00FF0819" w:rsidR="000E15B3" w:rsidRPr="008E3E92">
            <w:pPr>
              <w:autoSpaceDE w:val="false"/>
              <w:autoSpaceDN w:val="false"/>
              <w:adjustRightInd w:val="false"/>
              <w:spacing w:after="200"/>
              <w:jc w:val="both"/>
              <w:rPr>
                <w:sz w:val="20"/>
                <w:szCs w:val="20"/>
              </w:rPr>
            </w:pPr>
            <w:r w:rsidRPr="008E3E92">
              <w:rPr>
                <w:sz w:val="20"/>
                <w:szCs w:val="20"/>
              </w:rPr>
              <w:t>OIB</w:t>
            </w:r>
          </w:p>
        </w:tc>
        <w:tc>
          <w:tcPr>
            <w:tcW w:type="dxa" w:w="2127"/>
          </w:tcPr>
          <w:p w:rsidRDefault="000E15B3" w:rsidP="00FF0819" w:rsidR="000E15B3" w:rsidRPr="008E3E92">
            <w:pPr>
              <w:autoSpaceDE w:val="false"/>
              <w:autoSpaceDN w:val="false"/>
              <w:adjustRightInd w:val="false"/>
              <w:spacing w:after="200"/>
              <w:rPr>
                <w:sz w:val="20"/>
                <w:szCs w:val="20"/>
              </w:rPr>
            </w:pPr>
            <w:r w:rsidRPr="008E3E92">
              <w:rPr>
                <w:sz w:val="20"/>
                <w:szCs w:val="20"/>
              </w:rPr>
              <w:t>NAZIV VJEROVNIKA</w:t>
            </w:r>
          </w:p>
        </w:tc>
        <w:tc>
          <w:tcPr>
            <w:tcW w:type="dxa" w:w="1559"/>
          </w:tcPr>
          <w:p w:rsidRDefault="000E15B3" w:rsidP="00FF0819" w:rsidR="000E15B3" w:rsidRPr="008E3E92">
            <w:pPr>
              <w:autoSpaceDE w:val="false"/>
              <w:autoSpaceDN w:val="false"/>
              <w:adjustRightInd w:val="false"/>
              <w:jc w:val="both"/>
              <w:rPr>
                <w:sz w:val="20"/>
                <w:szCs w:val="20"/>
              </w:rPr>
            </w:pPr>
            <w:r w:rsidRPr="008E3E92">
              <w:rPr>
                <w:sz w:val="20"/>
                <w:szCs w:val="20"/>
              </w:rPr>
              <w:t xml:space="preserve">UTVRĐENI IZNOS TRAŽBINE S NASLOVA GLAVNICE, </w:t>
            </w:r>
            <w:r w:rsidRPr="008E3E92">
              <w:rPr>
                <w:sz w:val="20"/>
                <w:szCs w:val="20"/>
              </w:rPr>
              <w:lastRenderedPageBreak/>
              <w:t>KAMATA I NAKNADA</w:t>
            </w:r>
          </w:p>
        </w:tc>
        <w:tc>
          <w:tcPr>
            <w:tcW w:type="dxa" w:w="1843"/>
          </w:tcPr>
          <w:p w:rsidRDefault="000E15B3" w:rsidP="00FF0819" w:rsidR="000E15B3" w:rsidRPr="008E3E92">
            <w:pPr>
              <w:autoSpaceDE w:val="false"/>
              <w:autoSpaceDN w:val="false"/>
              <w:adjustRightInd w:val="false"/>
              <w:spacing w:after="200"/>
              <w:jc w:val="both"/>
              <w:rPr>
                <w:sz w:val="20"/>
                <w:szCs w:val="20"/>
              </w:rPr>
            </w:pPr>
            <w:r w:rsidRPr="008E3E92">
              <w:rPr>
                <w:sz w:val="20"/>
                <w:szCs w:val="20"/>
              </w:rPr>
              <w:lastRenderedPageBreak/>
              <w:t xml:space="preserve">SMANJENI IZNOS TRAŽBINE KOJI SE DUŽNIK OBVEZUJE </w:t>
            </w:r>
            <w:r w:rsidRPr="008E3E92">
              <w:rPr>
                <w:sz w:val="20"/>
                <w:szCs w:val="20"/>
              </w:rPr>
              <w:lastRenderedPageBreak/>
              <w:t>NAMIRITI</w:t>
            </w:r>
          </w:p>
        </w:tc>
        <w:tc>
          <w:tcPr>
            <w:tcW w:type="dxa" w:w="2670"/>
          </w:tcPr>
          <w:p w:rsidRDefault="000E15B3" w:rsidP="00FF0819" w:rsidR="000E15B3" w:rsidRPr="008E3E92">
            <w:pPr>
              <w:autoSpaceDE w:val="false"/>
              <w:autoSpaceDN w:val="false"/>
              <w:adjustRightInd w:val="false"/>
              <w:spacing w:after="200"/>
              <w:jc w:val="both"/>
              <w:rPr>
                <w:sz w:val="20"/>
                <w:szCs w:val="20"/>
              </w:rPr>
            </w:pPr>
            <w:r w:rsidRPr="008E3E92">
              <w:rPr>
                <w:sz w:val="20"/>
                <w:szCs w:val="20"/>
              </w:rPr>
              <w:lastRenderedPageBreak/>
              <w:t>ROK DOSPJELOSTI I NAČIN ISPLATE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lastRenderedPageBreak/>
              <w:t>1</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26187994862</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CROATIA osiguranje d.d., Zagreb, Miramarska 22</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203.504,71 kn</w:t>
            </w:r>
          </w:p>
        </w:tc>
        <w:tc>
          <w:tcPr>
            <w:tcW w:type="dxa" w:w="1843"/>
          </w:tcPr>
          <w:p w:rsidRDefault="000E15B3" w:rsidP="00FF0819" w:rsidR="000E15B3" w:rsidRPr="005E7833">
            <w:pPr>
              <w:autoSpaceDE w:val="false"/>
              <w:autoSpaceDN w:val="false"/>
              <w:adjustRightInd w:val="false"/>
              <w:spacing w:after="200"/>
              <w:jc w:val="both"/>
            </w:pPr>
            <w:r w:rsidRPr="005E7833">
              <w:t xml:space="preserve">61.010,71 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61.010,71 kune)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2</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85821130368</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FINANSCIJSKA AGENCIJA, Zagreb, Vrtni put 3</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62,50 kn</w:t>
            </w:r>
          </w:p>
        </w:tc>
        <w:tc>
          <w:tcPr>
            <w:tcW w:type="dxa" w:w="1843"/>
          </w:tcPr>
          <w:p w:rsidRDefault="000E15B3" w:rsidP="00FF0819" w:rsidR="000E15B3" w:rsidRPr="005E7833">
            <w:pPr>
              <w:spacing w:after="200"/>
            </w:pPr>
            <w:r w:rsidRPr="005E7833">
              <w:t xml:space="preserve">31,25 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31,25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3</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74633363090</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GRAD VODICE, Vodice, Ive Čače 8</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2.429.959,82  kn</w:t>
            </w:r>
          </w:p>
        </w:tc>
        <w:tc>
          <w:tcPr>
            <w:tcW w:type="dxa" w:w="1843"/>
          </w:tcPr>
          <w:p w:rsidRDefault="000E15B3" w:rsidP="00FF0819" w:rsidR="000E15B3" w:rsidRPr="005E7833">
            <w:pPr>
              <w:autoSpaceDE w:val="false"/>
              <w:autoSpaceDN w:val="false"/>
              <w:adjustRightInd w:val="false"/>
              <w:spacing w:after="200"/>
              <w:jc w:val="both"/>
            </w:pPr>
            <w:r w:rsidRPr="005E7833">
              <w:t xml:space="preserve">1.022.686,74 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1.022.686,74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4</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54873230289</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GRADSKA ČISTOĆA d.o.o., Šibenik, Stjepana Radića 100</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125,00 kn</w:t>
            </w:r>
          </w:p>
        </w:tc>
        <w:tc>
          <w:tcPr>
            <w:tcW w:type="dxa" w:w="1843"/>
          </w:tcPr>
          <w:p w:rsidRDefault="000E15B3" w:rsidP="00FF0819" w:rsidR="000E15B3" w:rsidRPr="005E7833">
            <w:pPr>
              <w:autoSpaceDE w:val="false"/>
              <w:autoSpaceDN w:val="false"/>
              <w:adjustRightInd w:val="false"/>
              <w:spacing w:after="200"/>
              <w:jc w:val="both"/>
            </w:pPr>
            <w:r w:rsidRPr="005E7833">
              <w:t xml:space="preserve">62,50 kn </w:t>
            </w:r>
            <w:r w:rsidRPr="005E7833">
              <w:rPr>
                <w:i/>
              </w:rPr>
              <w:t xml:space="preserve">uvećano za kamate po fiksnoj kamatnoj stopi od 4,5% godišnje, koja kamata teče za vrijeme počeka i </w:t>
            </w:r>
            <w:r w:rsidRPr="005E7833">
              <w:rPr>
                <w:i/>
              </w:rPr>
              <w:lastRenderedPageBreak/>
              <w:t>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lastRenderedPageBreak/>
              <w:t xml:space="preserve">48 mjesečnih anuiteta, u iznosu koji se sastoji od odgovarajućeg dijela glavnice(koja glavnica ukupno iznosi 62,50 kn) uvećano za pripadajući dio fiksne kamate po stopi od 4,5 % godišnje, koja kamata teče za vrijeme počeka i za vrijeme otplate, koji anuiteti </w:t>
            </w:r>
            <w:r w:rsidRPr="008E3E92">
              <w:rPr>
                <w:sz w:val="20"/>
                <w:szCs w:val="20"/>
              </w:rPr>
              <w:lastRenderedPageBreak/>
              <w:t>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lastRenderedPageBreak/>
              <w:t>5</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46830600751</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HEP-Operator distirbucijskog sustava d.o.o., Zagreb, Ulica grada Vukovara 37</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426.852,20 kn</w:t>
            </w:r>
          </w:p>
        </w:tc>
        <w:tc>
          <w:tcPr>
            <w:tcW w:type="dxa" w:w="1843"/>
          </w:tcPr>
          <w:p w:rsidRDefault="000E15B3" w:rsidP="00FF0819" w:rsidR="000E15B3" w:rsidRPr="005E7833">
            <w:pPr>
              <w:autoSpaceDE w:val="false"/>
              <w:autoSpaceDN w:val="false"/>
              <w:adjustRightInd w:val="false"/>
              <w:spacing w:after="200"/>
              <w:jc w:val="both"/>
            </w:pPr>
            <w:r w:rsidRPr="005E7833">
              <w:t xml:space="preserve">210.835,39 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210.835,39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6</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63073332379</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HEP-Opsrkba d.o.o., Zagreb, Ulica grada Vukovara 37</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133.048,95 kn</w:t>
            </w:r>
          </w:p>
        </w:tc>
        <w:tc>
          <w:tcPr>
            <w:tcW w:type="dxa" w:w="1843"/>
          </w:tcPr>
          <w:p w:rsidRDefault="000E15B3" w:rsidP="00FF0819" w:rsidR="000E15B3" w:rsidRPr="005E7833">
            <w:pPr>
              <w:autoSpaceDE w:val="false"/>
              <w:autoSpaceDN w:val="false"/>
              <w:adjustRightInd w:val="false"/>
              <w:spacing w:after="200"/>
              <w:jc w:val="both"/>
            </w:pPr>
            <w:r w:rsidRPr="005E7833">
              <w:t xml:space="preserve">58.295,80 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58.295,80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7</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68419124305</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HRVATSKA RADIOTELEVIZIJA, Zagreb, Prisavlje 3</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190.200,38 kn</w:t>
            </w:r>
          </w:p>
        </w:tc>
        <w:tc>
          <w:tcPr>
            <w:tcW w:type="dxa" w:w="1843"/>
          </w:tcPr>
          <w:p w:rsidRDefault="000E15B3" w:rsidP="00FF0819" w:rsidR="000E15B3" w:rsidRPr="005E7833">
            <w:pPr>
              <w:autoSpaceDE w:val="false"/>
              <w:autoSpaceDN w:val="false"/>
              <w:adjustRightInd w:val="false"/>
              <w:spacing w:after="200"/>
              <w:jc w:val="both"/>
            </w:pPr>
            <w:r>
              <w:t xml:space="preserve">83.600,00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83.600,00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8</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69693144506</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 xml:space="preserve">HRVATSKE ŠUME d.o.o., Zagreb, Ul.Ljudevita </w:t>
            </w:r>
            <w:r w:rsidRPr="005E7833">
              <w:lastRenderedPageBreak/>
              <w:t>Farkaša Vukotinovića 2</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lastRenderedPageBreak/>
              <w:t>36.309,52 kn</w:t>
            </w:r>
          </w:p>
        </w:tc>
        <w:tc>
          <w:tcPr>
            <w:tcW w:type="dxa" w:w="1843"/>
          </w:tcPr>
          <w:p w:rsidRDefault="000E15B3" w:rsidP="00FF0819" w:rsidR="000E15B3" w:rsidRPr="005E7833">
            <w:pPr>
              <w:autoSpaceDE w:val="false"/>
              <w:autoSpaceDN w:val="false"/>
              <w:adjustRightInd w:val="false"/>
              <w:spacing w:after="200"/>
              <w:jc w:val="both"/>
            </w:pPr>
            <w:r>
              <w:t xml:space="preserve">13.645,86 </w:t>
            </w:r>
            <w:r w:rsidRPr="005E7833">
              <w:t xml:space="preserve">kn </w:t>
            </w:r>
            <w:r w:rsidRPr="005E7833">
              <w:rPr>
                <w:i/>
              </w:rPr>
              <w:t xml:space="preserve">uvećano za kamate po fiksnoj kamatnoj </w:t>
            </w:r>
            <w:r w:rsidRPr="005E7833">
              <w:rPr>
                <w:i/>
              </w:rPr>
              <w:lastRenderedPageBreak/>
              <w:t>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lastRenderedPageBreak/>
              <w:t xml:space="preserve">48 mjesečnih anuiteta, u iznosu koji se sastoji od odgovarajućeg dijela glavnice(koja glavnica ukupno iznosi 13.645,86 kn) </w:t>
            </w:r>
            <w:r w:rsidRPr="008E3E92">
              <w:rPr>
                <w:sz w:val="20"/>
                <w:szCs w:val="20"/>
              </w:rPr>
              <w:lastRenderedPageBreak/>
              <w:t>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lastRenderedPageBreak/>
              <w:t>9</w:t>
            </w:r>
          </w:p>
        </w:tc>
        <w:tc>
          <w:tcPr>
            <w:tcW w:type="dxa" w:w="1559"/>
          </w:tcPr>
          <w:p w:rsidRDefault="000E15B3" w:rsidP="00FF0819" w:rsidR="000E15B3" w:rsidRPr="005E7833">
            <w:pPr>
              <w:suppressAutoHyphens/>
              <w:autoSpaceDE w:val="false"/>
              <w:autoSpaceDN w:val="false"/>
              <w:adjustRightInd w:val="false"/>
              <w:spacing w:lineRule="auto" w:line="276" w:after="200"/>
              <w:jc w:val="both"/>
            </w:pPr>
            <w:r w:rsidRPr="005E7833">
              <w:t>28921383001</w:t>
            </w:r>
          </w:p>
        </w:tc>
        <w:tc>
          <w:tcPr>
            <w:tcW w:type="dxa" w:w="2127"/>
          </w:tcPr>
          <w:p w:rsidRDefault="000E15B3" w:rsidP="00FF0819" w:rsidR="000E15B3" w:rsidRPr="005E7833">
            <w:pPr>
              <w:suppressAutoHyphens/>
              <w:autoSpaceDE w:val="false"/>
              <w:autoSpaceDN w:val="false"/>
              <w:adjustRightInd w:val="false"/>
              <w:spacing w:lineRule="auto" w:line="276" w:after="200"/>
            </w:pPr>
            <w:r w:rsidRPr="005E7833">
              <w:t>HRVATSKE VODE, Zagreb, Grada Vukovara 220</w:t>
            </w:r>
          </w:p>
        </w:tc>
        <w:tc>
          <w:tcPr>
            <w:tcW w:type="dxa" w:w="1559"/>
          </w:tcPr>
          <w:p w:rsidRDefault="000E15B3" w:rsidP="00FF0819" w:rsidR="000E15B3" w:rsidRPr="005E7833">
            <w:pPr>
              <w:autoSpaceDE w:val="false"/>
              <w:autoSpaceDN w:val="false"/>
              <w:adjustRightInd w:val="false"/>
              <w:spacing w:lineRule="auto" w:line="276" w:after="200"/>
              <w:jc w:val="both"/>
            </w:pPr>
            <w:r w:rsidRPr="005E7833">
              <w:t>95.181,52 kn</w:t>
            </w:r>
          </w:p>
        </w:tc>
        <w:tc>
          <w:tcPr>
            <w:tcW w:type="dxa" w:w="1843"/>
          </w:tcPr>
          <w:p w:rsidRDefault="000E15B3" w:rsidP="00FF0819" w:rsidR="000E15B3" w:rsidRPr="005E7833">
            <w:pPr>
              <w:autoSpaceDE w:val="false"/>
              <w:autoSpaceDN w:val="false"/>
              <w:adjustRightInd w:val="false"/>
              <w:spacing w:after="200"/>
              <w:jc w:val="both"/>
            </w:pPr>
            <w:r>
              <w:t xml:space="preserve">46.005,75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46.005,75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10</w:t>
            </w:r>
          </w:p>
        </w:tc>
        <w:tc>
          <w:tcPr>
            <w:tcW w:type="dxa" w:w="1559"/>
          </w:tcPr>
          <w:p w:rsidRDefault="000E15B3" w:rsidP="00FF0819" w:rsidR="000E15B3">
            <w:pPr>
              <w:suppressAutoHyphens/>
              <w:autoSpaceDE w:val="false"/>
              <w:autoSpaceDN w:val="false"/>
              <w:adjustRightInd w:val="false"/>
              <w:spacing w:lineRule="auto" w:line="276" w:after="200"/>
              <w:jc w:val="both"/>
            </w:pPr>
            <w:r>
              <w:t>79331181937</w:t>
            </w:r>
          </w:p>
        </w:tc>
        <w:tc>
          <w:tcPr>
            <w:tcW w:type="dxa" w:w="2127"/>
          </w:tcPr>
          <w:p w:rsidRDefault="000E15B3" w:rsidP="00FF0819" w:rsidR="000E15B3">
            <w:pPr>
              <w:suppressAutoHyphens/>
              <w:autoSpaceDE w:val="false"/>
              <w:autoSpaceDN w:val="false"/>
              <w:adjustRightInd w:val="false"/>
              <w:spacing w:lineRule="auto" w:line="276" w:after="200"/>
            </w:pPr>
            <w:r>
              <w:t>LEĆ d.o.o., Vodice, Obala Juričev Ive Cota 9</w:t>
            </w:r>
          </w:p>
        </w:tc>
        <w:tc>
          <w:tcPr>
            <w:tcW w:type="dxa" w:w="1559"/>
          </w:tcPr>
          <w:p w:rsidRDefault="000E15B3" w:rsidP="00FF0819" w:rsidR="000E15B3" w:rsidRPr="005E7833">
            <w:pPr>
              <w:autoSpaceDE w:val="false"/>
              <w:autoSpaceDN w:val="false"/>
              <w:adjustRightInd w:val="false"/>
              <w:spacing w:lineRule="auto" w:line="276" w:after="200"/>
              <w:jc w:val="both"/>
            </w:pPr>
            <w:r>
              <w:t>483.537,98 kn</w:t>
            </w:r>
          </w:p>
        </w:tc>
        <w:tc>
          <w:tcPr>
            <w:tcW w:type="dxa" w:w="1843"/>
          </w:tcPr>
          <w:p w:rsidRDefault="000E15B3" w:rsidP="00FF0819" w:rsidR="000E15B3" w:rsidRPr="005E7833">
            <w:pPr>
              <w:autoSpaceDE w:val="false"/>
              <w:autoSpaceDN w:val="false"/>
              <w:adjustRightInd w:val="false"/>
              <w:spacing w:after="200"/>
              <w:jc w:val="both"/>
            </w:pPr>
            <w:r>
              <w:t xml:space="preserve">238.556,19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238.556,19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11</w:t>
            </w:r>
          </w:p>
        </w:tc>
        <w:tc>
          <w:tcPr>
            <w:tcW w:type="dxa" w:w="1559"/>
          </w:tcPr>
          <w:p w:rsidRDefault="000E15B3" w:rsidP="00FF0819" w:rsidR="000E15B3">
            <w:pPr>
              <w:suppressAutoHyphens/>
              <w:autoSpaceDE w:val="false"/>
              <w:autoSpaceDN w:val="false"/>
              <w:adjustRightInd w:val="false"/>
              <w:spacing w:lineRule="auto" w:line="276" w:after="200"/>
              <w:jc w:val="both"/>
            </w:pPr>
            <w:r>
              <w:t>51931874238</w:t>
            </w:r>
          </w:p>
        </w:tc>
        <w:tc>
          <w:tcPr>
            <w:tcW w:type="dxa" w:w="2127"/>
          </w:tcPr>
          <w:p w:rsidRDefault="000E15B3" w:rsidP="00FF0819" w:rsidR="000E15B3">
            <w:pPr>
              <w:suppressAutoHyphens/>
              <w:autoSpaceDE w:val="false"/>
              <w:autoSpaceDN w:val="false"/>
              <w:adjustRightInd w:val="false"/>
              <w:spacing w:lineRule="auto" w:line="276" w:after="200"/>
            </w:pPr>
            <w:r>
              <w:t>ODVODNJA VODICE d.o.o., Vodice, Ive Čače 8</w:t>
            </w:r>
          </w:p>
        </w:tc>
        <w:tc>
          <w:tcPr>
            <w:tcW w:type="dxa" w:w="1559"/>
          </w:tcPr>
          <w:p w:rsidRDefault="000E15B3" w:rsidP="00FF0819" w:rsidR="000E15B3" w:rsidRPr="005E7833">
            <w:pPr>
              <w:autoSpaceDE w:val="false"/>
              <w:autoSpaceDN w:val="false"/>
              <w:adjustRightInd w:val="false"/>
              <w:spacing w:lineRule="auto" w:line="276" w:after="200"/>
              <w:jc w:val="both"/>
            </w:pPr>
            <w:r>
              <w:t>302.409,61 kn</w:t>
            </w:r>
          </w:p>
        </w:tc>
        <w:tc>
          <w:tcPr>
            <w:tcW w:type="dxa" w:w="1843"/>
          </w:tcPr>
          <w:p w:rsidRDefault="000E15B3" w:rsidP="00FF0819" w:rsidR="000E15B3" w:rsidRPr="005E7833">
            <w:pPr>
              <w:autoSpaceDE w:val="false"/>
              <w:autoSpaceDN w:val="false"/>
              <w:adjustRightInd w:val="false"/>
              <w:spacing w:after="200"/>
              <w:jc w:val="both"/>
            </w:pPr>
            <w:r>
              <w:t xml:space="preserve">151.204,81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151.204,81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lastRenderedPageBreak/>
              <w:t>12</w:t>
            </w:r>
          </w:p>
        </w:tc>
        <w:tc>
          <w:tcPr>
            <w:tcW w:type="dxa" w:w="1559"/>
          </w:tcPr>
          <w:p w:rsidRDefault="000E15B3" w:rsidP="00FF0819" w:rsidR="000E15B3">
            <w:pPr>
              <w:suppressAutoHyphens/>
              <w:autoSpaceDE w:val="false"/>
              <w:autoSpaceDN w:val="false"/>
              <w:adjustRightInd w:val="false"/>
              <w:spacing w:lineRule="auto" w:line="276" w:after="200"/>
              <w:jc w:val="both"/>
            </w:pPr>
            <w:r>
              <w:t>18683136487</w:t>
            </w:r>
          </w:p>
        </w:tc>
        <w:tc>
          <w:tcPr>
            <w:tcW w:type="dxa" w:w="2127"/>
          </w:tcPr>
          <w:p w:rsidRDefault="000E15B3" w:rsidP="00FF0819" w:rsidR="000E15B3">
            <w:pPr>
              <w:suppressAutoHyphens/>
              <w:autoSpaceDE w:val="false"/>
              <w:autoSpaceDN w:val="false"/>
              <w:adjustRightInd w:val="false"/>
              <w:spacing w:lineRule="auto" w:line="276" w:after="200"/>
            </w:pPr>
            <w:r>
              <w:t>REPUBLIKA HRVATSKA, MINISTARSTVO FINANCIJA - Porezna uprava</w:t>
            </w:r>
          </w:p>
        </w:tc>
        <w:tc>
          <w:tcPr>
            <w:tcW w:type="dxa" w:w="1559"/>
          </w:tcPr>
          <w:p w:rsidRDefault="000E15B3" w:rsidP="00FF0819" w:rsidR="000E15B3" w:rsidRPr="005E7833">
            <w:pPr>
              <w:autoSpaceDE w:val="false"/>
              <w:autoSpaceDN w:val="false"/>
              <w:adjustRightInd w:val="false"/>
              <w:spacing w:lineRule="auto" w:line="276" w:after="200"/>
              <w:jc w:val="both"/>
            </w:pPr>
            <w:r>
              <w:t>564.216,41 kn</w:t>
            </w:r>
          </w:p>
        </w:tc>
        <w:tc>
          <w:tcPr>
            <w:tcW w:type="dxa" w:w="1843"/>
          </w:tcPr>
          <w:p w:rsidRDefault="000E15B3" w:rsidP="00FF0819" w:rsidR="000E15B3" w:rsidRPr="005E7833">
            <w:pPr>
              <w:autoSpaceDE w:val="false"/>
              <w:autoSpaceDN w:val="false"/>
              <w:adjustRightInd w:val="false"/>
              <w:spacing w:after="200"/>
              <w:jc w:val="both"/>
            </w:pPr>
            <w:r>
              <w:t xml:space="preserve">275.894,71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275.894,71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rsidRPr="005E7833">
              <w:t>13</w:t>
            </w:r>
          </w:p>
        </w:tc>
        <w:tc>
          <w:tcPr>
            <w:tcW w:type="dxa" w:w="1559"/>
          </w:tcPr>
          <w:p w:rsidRDefault="000E15B3" w:rsidP="00FF0819" w:rsidR="000E15B3">
            <w:pPr>
              <w:suppressAutoHyphens/>
              <w:autoSpaceDE w:val="false"/>
              <w:autoSpaceDN w:val="false"/>
              <w:adjustRightInd w:val="false"/>
              <w:spacing w:lineRule="auto" w:line="276" w:after="200"/>
              <w:jc w:val="both"/>
            </w:pPr>
            <w:r>
              <w:t>64406809162</w:t>
            </w:r>
          </w:p>
        </w:tc>
        <w:tc>
          <w:tcPr>
            <w:tcW w:type="dxa" w:w="2127"/>
          </w:tcPr>
          <w:p w:rsidRDefault="000E15B3" w:rsidP="00FF0819" w:rsidR="000E15B3">
            <w:pPr>
              <w:suppressAutoHyphens/>
              <w:autoSpaceDE w:val="false"/>
              <w:autoSpaceDN w:val="false"/>
              <w:adjustRightInd w:val="false"/>
              <w:spacing w:lineRule="auto" w:line="276" w:after="200"/>
            </w:pPr>
            <w:r>
              <w:t>SREDIŠNJE KLIRINŠKO DEPOZITARNO DRUŠTVO d.d., Zagreb, Heinzelova 62/a</w:t>
            </w:r>
          </w:p>
        </w:tc>
        <w:tc>
          <w:tcPr>
            <w:tcW w:type="dxa" w:w="1559"/>
          </w:tcPr>
          <w:p w:rsidRDefault="000E15B3" w:rsidP="00FF0819" w:rsidR="000E15B3" w:rsidRPr="005E7833">
            <w:pPr>
              <w:autoSpaceDE w:val="false"/>
              <w:autoSpaceDN w:val="false"/>
              <w:adjustRightInd w:val="false"/>
              <w:spacing w:lineRule="auto" w:line="276" w:after="200"/>
              <w:jc w:val="both"/>
            </w:pPr>
            <w:r>
              <w:t>11.466,77 kn</w:t>
            </w:r>
          </w:p>
        </w:tc>
        <w:tc>
          <w:tcPr>
            <w:tcW w:type="dxa" w:w="1843"/>
          </w:tcPr>
          <w:p w:rsidRDefault="000E15B3" w:rsidP="00FF0819" w:rsidR="000E15B3" w:rsidRPr="005E7833">
            <w:pPr>
              <w:autoSpaceDE w:val="false"/>
              <w:autoSpaceDN w:val="false"/>
              <w:adjustRightInd w:val="false"/>
              <w:spacing w:after="200"/>
              <w:jc w:val="both"/>
            </w:pPr>
            <w:r>
              <w:t xml:space="preserve">5.392,26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5.392,26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t>14</w:t>
            </w:r>
          </w:p>
        </w:tc>
        <w:tc>
          <w:tcPr>
            <w:tcW w:type="dxa" w:w="1559"/>
          </w:tcPr>
          <w:p w:rsidRDefault="000E15B3" w:rsidP="00FF0819" w:rsidR="000E15B3">
            <w:pPr>
              <w:suppressAutoHyphens/>
              <w:autoSpaceDE w:val="false"/>
              <w:autoSpaceDN w:val="false"/>
              <w:adjustRightInd w:val="false"/>
              <w:spacing w:lineRule="auto" w:line="276" w:after="200"/>
              <w:jc w:val="both"/>
            </w:pPr>
            <w:r>
              <w:t>75072235859</w:t>
            </w:r>
          </w:p>
        </w:tc>
        <w:tc>
          <w:tcPr>
            <w:tcW w:type="dxa" w:w="2127"/>
          </w:tcPr>
          <w:p w:rsidRDefault="000E15B3" w:rsidP="00FF0819" w:rsidR="000E15B3">
            <w:pPr>
              <w:suppressAutoHyphens/>
              <w:autoSpaceDE w:val="false"/>
              <w:autoSpaceDN w:val="false"/>
              <w:adjustRightInd w:val="false"/>
              <w:spacing w:lineRule="auto" w:line="276" w:after="200"/>
            </w:pPr>
            <w:r>
              <w:t>TURISTIČKA ZAJEDNICA GRADA VODICA, Vodice, Obala Vladimira Nazora bb</w:t>
            </w:r>
          </w:p>
        </w:tc>
        <w:tc>
          <w:tcPr>
            <w:tcW w:type="dxa" w:w="1559"/>
          </w:tcPr>
          <w:p w:rsidRDefault="000E15B3" w:rsidP="00FF0819" w:rsidR="000E15B3">
            <w:pPr>
              <w:autoSpaceDE w:val="false"/>
              <w:autoSpaceDN w:val="false"/>
              <w:adjustRightInd w:val="false"/>
              <w:spacing w:lineRule="auto" w:line="276" w:after="200"/>
              <w:jc w:val="both"/>
            </w:pPr>
            <w:r>
              <w:t>787.697,71 kn</w:t>
            </w:r>
          </w:p>
        </w:tc>
        <w:tc>
          <w:tcPr>
            <w:tcW w:type="dxa" w:w="1843"/>
          </w:tcPr>
          <w:p w:rsidRDefault="000E15B3" w:rsidP="00FF0819" w:rsidR="000E15B3">
            <w:pPr>
              <w:autoSpaceDE w:val="false"/>
              <w:autoSpaceDN w:val="false"/>
              <w:adjustRightInd w:val="false"/>
              <w:spacing w:after="200"/>
              <w:jc w:val="both"/>
            </w:pPr>
            <w:r>
              <w:t xml:space="preserve">398.848,86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398.848,86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t>15</w:t>
            </w:r>
          </w:p>
        </w:tc>
        <w:tc>
          <w:tcPr>
            <w:tcW w:type="dxa" w:w="1559"/>
          </w:tcPr>
          <w:p w:rsidRDefault="000E15B3" w:rsidP="00FF0819" w:rsidR="000E15B3">
            <w:pPr>
              <w:suppressAutoHyphens/>
              <w:autoSpaceDE w:val="false"/>
              <w:autoSpaceDN w:val="false"/>
              <w:adjustRightInd w:val="false"/>
              <w:spacing w:lineRule="auto" w:line="276" w:after="200"/>
              <w:jc w:val="both"/>
            </w:pPr>
            <w:r>
              <w:t>26251326399</w:t>
            </w:r>
          </w:p>
        </w:tc>
        <w:tc>
          <w:tcPr>
            <w:tcW w:type="dxa" w:w="2127"/>
          </w:tcPr>
          <w:p w:rsidRDefault="000E15B3" w:rsidP="00FF0819" w:rsidR="000E15B3">
            <w:pPr>
              <w:suppressAutoHyphens/>
              <w:autoSpaceDE w:val="false"/>
              <w:autoSpaceDN w:val="false"/>
              <w:adjustRightInd w:val="false"/>
              <w:spacing w:lineRule="auto" w:line="276" w:after="200"/>
            </w:pPr>
            <w:r>
              <w:t>VODOVOD I ODVODNJA d.o.o., Šibenik,Kralja Zvonimira 50</w:t>
            </w:r>
          </w:p>
        </w:tc>
        <w:tc>
          <w:tcPr>
            <w:tcW w:type="dxa" w:w="1559"/>
          </w:tcPr>
          <w:p w:rsidRDefault="000E15B3" w:rsidP="00FF0819" w:rsidR="000E15B3">
            <w:pPr>
              <w:autoSpaceDE w:val="false"/>
              <w:autoSpaceDN w:val="false"/>
              <w:adjustRightInd w:val="false"/>
              <w:spacing w:lineRule="auto" w:line="276" w:after="200"/>
              <w:jc w:val="both"/>
            </w:pPr>
            <w:r>
              <w:t>797.865,09 kn</w:t>
            </w:r>
          </w:p>
        </w:tc>
        <w:tc>
          <w:tcPr>
            <w:tcW w:type="dxa" w:w="1843"/>
          </w:tcPr>
          <w:p w:rsidRDefault="000E15B3" w:rsidP="00FF0819" w:rsidR="000E15B3">
            <w:pPr>
              <w:autoSpaceDE w:val="false"/>
              <w:autoSpaceDN w:val="false"/>
              <w:adjustRightInd w:val="false"/>
              <w:spacing w:after="200"/>
              <w:jc w:val="both"/>
            </w:pPr>
            <w:r>
              <w:t xml:space="preserve">398.932,55 </w:t>
            </w:r>
            <w:r w:rsidRPr="005E7833">
              <w:t xml:space="preserve">kn </w:t>
            </w:r>
            <w:r w:rsidRPr="005E7833">
              <w:rPr>
                <w:i/>
              </w:rPr>
              <w:t xml:space="preserve">uvećano za kamate po fiksnoj kamatnoj stopi od 4,5% godišnje, koja kamata teče za vrijeme počeka i za vrijeme </w:t>
            </w:r>
            <w:r w:rsidRPr="005E7833">
              <w:rPr>
                <w:i/>
              </w:rPr>
              <w:lastRenderedPageBreak/>
              <w:t>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lastRenderedPageBreak/>
              <w:t xml:space="preserve">48 mjesečnih anuiteta, u iznosu koji se sastoji od odgovarajućeg dijela glavnice(koja glavnica ukupno iznosi 398.932,55 kn) uvećano za pripadajući dio fiksne kamate po stopi od 4,5 % godišnje, koja kamata teče za vrijeme počeka i za vrijeme otplate, koji anuiteti dospijevaju posljednjeg dana u mjesecu s tim da prvi </w:t>
            </w:r>
            <w:r w:rsidRPr="008E3E92">
              <w:rPr>
                <w:sz w:val="20"/>
                <w:szCs w:val="20"/>
              </w:rPr>
              <w:lastRenderedPageBreak/>
              <w:t>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lineRule="auto" w:line="276" w:after="200"/>
              <w:jc w:val="both"/>
            </w:pPr>
            <w:r>
              <w:lastRenderedPageBreak/>
              <w:t>16</w:t>
            </w:r>
          </w:p>
        </w:tc>
        <w:tc>
          <w:tcPr>
            <w:tcW w:type="dxa" w:w="1559"/>
          </w:tcPr>
          <w:p w:rsidRDefault="000E15B3" w:rsidP="00FF0819" w:rsidR="000E15B3">
            <w:pPr>
              <w:suppressAutoHyphens/>
              <w:autoSpaceDE w:val="false"/>
              <w:autoSpaceDN w:val="false"/>
              <w:adjustRightInd w:val="false"/>
              <w:spacing w:lineRule="auto" w:line="276" w:after="200"/>
              <w:jc w:val="both"/>
            </w:pPr>
            <w:r>
              <w:t>84082732674</w:t>
            </w:r>
          </w:p>
        </w:tc>
        <w:tc>
          <w:tcPr>
            <w:tcW w:type="dxa" w:w="2127"/>
          </w:tcPr>
          <w:p w:rsidRDefault="000E15B3" w:rsidP="00FF0819" w:rsidR="000E15B3">
            <w:pPr>
              <w:suppressAutoHyphens/>
              <w:autoSpaceDE w:val="false"/>
              <w:autoSpaceDN w:val="false"/>
              <w:adjustRightInd w:val="false"/>
              <w:spacing w:lineRule="auto" w:line="276" w:after="200"/>
            </w:pPr>
            <w:r>
              <w:t>ZAVOD ZA JAVNO ZDRAVSTVO ŠIBENIK, Šibenik, Matije Gupca 74</w:t>
            </w:r>
          </w:p>
        </w:tc>
        <w:tc>
          <w:tcPr>
            <w:tcW w:type="dxa" w:w="1559"/>
          </w:tcPr>
          <w:p w:rsidRDefault="000E15B3" w:rsidP="00FF0819" w:rsidR="000E15B3">
            <w:pPr>
              <w:autoSpaceDE w:val="false"/>
              <w:autoSpaceDN w:val="false"/>
              <w:adjustRightInd w:val="false"/>
              <w:spacing w:lineRule="auto" w:line="276" w:after="200"/>
              <w:jc w:val="both"/>
            </w:pPr>
            <w:r>
              <w:t>27.290,00 kn</w:t>
            </w:r>
          </w:p>
        </w:tc>
        <w:tc>
          <w:tcPr>
            <w:tcW w:type="dxa" w:w="1843"/>
          </w:tcPr>
          <w:p w:rsidRDefault="000E15B3" w:rsidP="00FF0819" w:rsidR="000E15B3">
            <w:pPr>
              <w:autoSpaceDE w:val="false"/>
              <w:autoSpaceDN w:val="false"/>
              <w:adjustRightInd w:val="false"/>
              <w:spacing w:after="200"/>
              <w:jc w:val="both"/>
            </w:pPr>
            <w:r>
              <w:t xml:space="preserve">13.645,00 </w:t>
            </w:r>
            <w:r w:rsidRPr="005E7833">
              <w:t xml:space="preserve">kn </w:t>
            </w:r>
            <w:r w:rsidRPr="005E7833">
              <w:rPr>
                <w:i/>
              </w:rPr>
              <w:t>uvećano za kamate po fiksnoj kamatnoj stopi od 4,5% godišnje, koja kamata teče za vrijeme počeka i za vrijeme otplate</w:t>
            </w:r>
          </w:p>
        </w:tc>
        <w:tc>
          <w:tcPr>
            <w:tcW w:type="dxa" w:w="2670"/>
          </w:tcPr>
          <w:p w:rsidRDefault="000E15B3" w:rsidP="00FF0819" w:rsidR="000E15B3" w:rsidRPr="008E3E92">
            <w:pPr>
              <w:autoSpaceDE w:val="false"/>
              <w:autoSpaceDN w:val="false"/>
              <w:adjustRightInd w:val="false"/>
              <w:spacing w:after="200"/>
              <w:rPr>
                <w:sz w:val="20"/>
                <w:szCs w:val="20"/>
              </w:rPr>
            </w:pPr>
            <w:r w:rsidRPr="008E3E92">
              <w:rPr>
                <w:sz w:val="20"/>
                <w:szCs w:val="20"/>
              </w:rPr>
              <w:t>48 mjesečnih anuiteta, u iznosu koji se sastoji od odgovarajućeg dijela glavnice(koja glavnica ukupno iznosi 13.645,00 kn) uvećano za pripadajući dio fiksne kamate po stopi od 4,5 % godišnje, koja kamata teče za vrijeme počeka i za vrijeme otplate, koji anuiteti dospijevaju posljednjeg dana u mjesecu s tim da prvi mjesečni anuitet dospjeva 30. rujna 2015. godine, a posljednji 31. kolovoza 2019. godine</w:t>
            </w:r>
          </w:p>
        </w:tc>
      </w:tr>
      <w:tr w:rsidTr="00FF0819" w:rsidR="000E15B3" w:rsidRPr="00D14A97">
        <w:tc>
          <w:tcPr>
            <w:tcW w:type="dxa" w:w="502"/>
          </w:tcPr>
          <w:p w:rsidRDefault="000E15B3" w:rsidP="00FF0819" w:rsidR="000E15B3" w:rsidRPr="005E7833">
            <w:pPr>
              <w:autoSpaceDE w:val="false"/>
              <w:autoSpaceDN w:val="false"/>
              <w:adjustRightInd w:val="false"/>
              <w:spacing w:after="200"/>
              <w:jc w:val="both"/>
            </w:pPr>
          </w:p>
        </w:tc>
        <w:tc>
          <w:tcPr>
            <w:tcW w:type="dxa" w:w="3686"/>
            <w:gridSpan w:val="2"/>
          </w:tcPr>
          <w:p w:rsidRDefault="000E15B3" w:rsidP="00FF0819" w:rsidR="000E15B3" w:rsidRPr="00A022B6">
            <w:pPr>
              <w:suppressAutoHyphens/>
              <w:autoSpaceDE w:val="false"/>
              <w:autoSpaceDN w:val="false"/>
              <w:adjustRightInd w:val="false"/>
              <w:spacing w:after="200"/>
              <w:rPr>
                <w:b/>
              </w:rPr>
            </w:pPr>
            <w:r w:rsidRPr="00A022B6">
              <w:rPr>
                <w:b/>
              </w:rPr>
              <w:t>UKUPNO:</w:t>
            </w:r>
          </w:p>
        </w:tc>
        <w:tc>
          <w:tcPr>
            <w:tcW w:type="dxa" w:w="1559"/>
          </w:tcPr>
          <w:p w:rsidRDefault="000E15B3" w:rsidP="00FF0819" w:rsidR="000E15B3" w:rsidRPr="00A022B6">
            <w:pPr>
              <w:autoSpaceDE w:val="false"/>
              <w:autoSpaceDN w:val="false"/>
              <w:adjustRightInd w:val="false"/>
              <w:spacing w:after="200"/>
              <w:jc w:val="both"/>
              <w:rPr>
                <w:b/>
              </w:rPr>
            </w:pPr>
            <w:r w:rsidRPr="00A022B6">
              <w:rPr>
                <w:b/>
              </w:rPr>
              <w:t>6.489.727,57 kn</w:t>
            </w:r>
          </w:p>
        </w:tc>
        <w:tc>
          <w:tcPr>
            <w:tcW w:type="dxa" w:w="1843"/>
          </w:tcPr>
          <w:p w:rsidRDefault="000E15B3" w:rsidP="00FF0819" w:rsidR="000E15B3" w:rsidRPr="00A022B6">
            <w:pPr>
              <w:autoSpaceDE w:val="false"/>
              <w:autoSpaceDN w:val="false"/>
              <w:adjustRightInd w:val="false"/>
              <w:spacing w:after="200"/>
              <w:jc w:val="both"/>
              <w:rPr>
                <w:b/>
              </w:rPr>
            </w:pPr>
            <w:r w:rsidRPr="00A022B6">
              <w:rPr>
                <w:b/>
              </w:rPr>
              <w:t>2.973.648,34 kn</w:t>
            </w:r>
          </w:p>
          <w:p w:rsidRDefault="000E15B3" w:rsidP="00FF0819" w:rsidR="000E15B3" w:rsidRPr="00A022B6">
            <w:pPr>
              <w:autoSpaceDE w:val="false"/>
              <w:autoSpaceDN w:val="false"/>
              <w:adjustRightInd w:val="false"/>
              <w:spacing w:after="200"/>
            </w:pPr>
            <w:r w:rsidRPr="00A022B6">
              <w:rPr>
                <w:b/>
              </w:rPr>
              <w:t>(uvećano za pripadajuće kamate sukladno ovoj Nagodbi)</w:t>
            </w:r>
          </w:p>
        </w:tc>
        <w:tc>
          <w:tcPr>
            <w:tcW w:type="dxa" w:w="2670"/>
          </w:tcPr>
          <w:p w:rsidRDefault="000E15B3" w:rsidP="00FF0819" w:rsidR="000E15B3" w:rsidRPr="005E7833">
            <w:pPr>
              <w:autoSpaceDE w:val="false"/>
              <w:autoSpaceDN w:val="false"/>
              <w:adjustRightInd w:val="false"/>
              <w:spacing w:after="200"/>
              <w:jc w:val="both"/>
            </w:pPr>
          </w:p>
        </w:tc>
      </w:tr>
    </w:tbl>
    <w:p w:rsidRDefault="000E15B3" w:rsidP="000E15B3" w:rsidR="000E15B3">
      <w:pPr>
        <w:autoSpaceDE w:val="false"/>
        <w:autoSpaceDN w:val="false"/>
        <w:adjustRightInd w:val="false"/>
        <w:jc w:val="both"/>
      </w:pPr>
    </w:p>
    <w:p w:rsidRDefault="000E15B3" w:rsidP="000E15B3" w:rsidR="000E15B3">
      <w:pPr>
        <w:numPr>
          <w:ilvl w:val="0"/>
          <w:numId w:val="23"/>
        </w:numPr>
        <w:autoSpaceDE w:val="false"/>
        <w:autoSpaceDN w:val="false"/>
        <w:adjustRightInd w:val="false"/>
        <w:jc w:val="both"/>
      </w:pPr>
      <w:r>
        <w:t xml:space="preserve">Dužnik se na osnovi Plana financijskog i operativnog restrukturiranja obvezuje namiriti tražbine vjerovnika koji su Planu financijskog i operativnog restrukturiranja označeni kao </w:t>
      </w:r>
      <w:r w:rsidRPr="00A022B6">
        <w:rPr>
          <w:b/>
          <w:i/>
        </w:rPr>
        <w:t>Grupa 2. - Financijske institucije</w:t>
      </w:r>
      <w:r>
        <w:t xml:space="preserve"> na i to u odnosu na pojedine vjerovnike ove grupe na sljedeći način:</w:t>
      </w:r>
    </w:p>
    <w:p w:rsidRDefault="000E15B3" w:rsidP="000E15B3" w:rsidR="000E15B3">
      <w:pPr>
        <w:numPr>
          <w:ilvl w:val="0"/>
          <w:numId w:val="24"/>
        </w:numPr>
        <w:autoSpaceDE w:val="false"/>
        <w:autoSpaceDN w:val="false"/>
        <w:adjustRightInd w:val="false"/>
        <w:jc w:val="both"/>
      </w:pPr>
      <w:r>
        <w:t>Grupa 2.1.- Hrvatska banka za obnovu i razvitak, OIB: 26702280390, Zagreb, Jurja Strossmayera 9 (razlučni vjerovnik)</w:t>
      </w:r>
    </w:p>
    <w:p w:rsidRDefault="000E15B3" w:rsidP="000E15B3" w:rsidR="000E15B3">
      <w:pPr>
        <w:autoSpaceDE w:val="false"/>
        <w:autoSpaceDN w:val="false"/>
        <w:adjustRightInd w:val="false"/>
        <w:jc w:val="both"/>
      </w:pPr>
    </w:p>
    <w:p w:rsidRDefault="000E15B3" w:rsidP="000E15B3" w:rsidR="000E15B3" w:rsidRPr="008C5458">
      <w:pPr>
        <w:autoSpaceDE w:val="false"/>
        <w:autoSpaceDN w:val="false"/>
        <w:adjustRightInd w:val="false"/>
        <w:ind w:firstLine="360" w:left="360"/>
        <w:jc w:val="both"/>
      </w:pPr>
      <w:r>
        <w:t xml:space="preserve">Kako se ovaj razlučni vjerovnik nije odrekao prava na odvojeno namirenje tijekom trajanja postupka predstečajne nagodbe, već je ustrajao kod svog prava na odvojeno namirenje, </w:t>
      </w:r>
      <w:r w:rsidRPr="008C5458">
        <w:rPr>
          <w:i/>
        </w:rPr>
        <w:t>isti nema svojstvo vjerovnika u ovoj predstečajnoj nagodbi</w:t>
      </w:r>
      <w:r>
        <w:t xml:space="preserve">, slijedom čega će </w:t>
      </w:r>
      <w:r w:rsidRPr="008C5458">
        <w:rPr>
          <w:b/>
        </w:rPr>
        <w:t>namirenje ovog razlučnog vjerovnika biti izvršeno izvan postupka ove predstečajne nagodbe.</w:t>
      </w:r>
    </w:p>
    <w:p w:rsidRDefault="000E15B3" w:rsidP="000E15B3" w:rsidR="000E15B3">
      <w:pPr>
        <w:autoSpaceDE w:val="false"/>
        <w:autoSpaceDN w:val="false"/>
        <w:adjustRightInd w:val="false"/>
        <w:ind w:left="360"/>
        <w:jc w:val="both"/>
      </w:pPr>
    </w:p>
    <w:p w:rsidRDefault="000E15B3" w:rsidP="000E15B3" w:rsidR="000E15B3">
      <w:pPr>
        <w:numPr>
          <w:ilvl w:val="0"/>
          <w:numId w:val="24"/>
        </w:numPr>
        <w:autoSpaceDE w:val="false"/>
        <w:autoSpaceDN w:val="false"/>
        <w:adjustRightInd w:val="false"/>
        <w:jc w:val="both"/>
      </w:pPr>
      <w:r>
        <w:t>Grupa 2.2.- Jadranska banka d.d. Šibenik, OIB:2899494784, Ante Starčevića 4, Šibenik (razlučni vjerovnik)</w:t>
      </w:r>
    </w:p>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720"/>
        <w:jc w:val="both"/>
      </w:pPr>
      <w:r>
        <w:t xml:space="preserve">Kako se ovaj razlučni vjerovnik nije odrekao prava na odvojeno namirenje tijekom trajanja postupka predstečajne nagodbe, već je ustrajao kod svog prava na odvojeno namirenje, </w:t>
      </w:r>
      <w:r w:rsidRPr="008C5458">
        <w:rPr>
          <w:i/>
        </w:rPr>
        <w:t>isti nema svojstvo vjerovnika u ovoj predstečajnoj nagodbi</w:t>
      </w:r>
      <w:r>
        <w:t xml:space="preserve">, slijedom čega će </w:t>
      </w:r>
      <w:r w:rsidRPr="008C5458">
        <w:rPr>
          <w:b/>
        </w:rPr>
        <w:t>namirenje ovog razlučnog vjerovnika biti izvršeno izvan postupka ove predstečajne nagodbe.</w:t>
      </w:r>
    </w:p>
    <w:p w:rsidRDefault="000E15B3" w:rsidP="000E15B3" w:rsidR="000E15B3">
      <w:pPr>
        <w:autoSpaceDE w:val="false"/>
        <w:autoSpaceDN w:val="false"/>
        <w:adjustRightInd w:val="false"/>
        <w:jc w:val="both"/>
      </w:pPr>
    </w:p>
    <w:p w:rsidRDefault="000E15B3" w:rsidP="000E15B3" w:rsidR="000E15B3" w:rsidRPr="008C5458">
      <w:pPr>
        <w:numPr>
          <w:ilvl w:val="0"/>
          <w:numId w:val="24"/>
        </w:numPr>
        <w:autoSpaceDE w:val="false"/>
        <w:autoSpaceDN w:val="false"/>
        <w:adjustRightInd w:val="false"/>
        <w:jc w:val="both"/>
        <w:rPr>
          <w:b/>
        </w:rPr>
      </w:pPr>
      <w:r w:rsidRPr="008C5458">
        <w:rPr>
          <w:b/>
        </w:rPr>
        <w:t>Grupa 2.3.- Ostali</w:t>
      </w:r>
    </w:p>
    <w:p w:rsidRDefault="000E15B3" w:rsidP="000E15B3" w:rsidR="000E15B3">
      <w:pPr>
        <w:autoSpaceDE w:val="false"/>
        <w:autoSpaceDN w:val="false"/>
        <w:adjustRightInd w:val="false"/>
        <w:jc w:val="both"/>
      </w:pPr>
    </w:p>
    <w:p w:rsidRDefault="000E15B3" w:rsidP="000E15B3" w:rsidR="000E15B3" w:rsidRPr="008C5458">
      <w:pPr>
        <w:numPr>
          <w:ilvl w:val="0"/>
          <w:numId w:val="22"/>
        </w:numPr>
        <w:autoSpaceDE w:val="false"/>
        <w:autoSpaceDN w:val="false"/>
        <w:adjustRightInd w:val="false"/>
        <w:jc w:val="both"/>
        <w:rPr>
          <w:b/>
        </w:rPr>
      </w:pPr>
      <w:r w:rsidRPr="008C5458">
        <w:rPr>
          <w:b/>
        </w:rPr>
        <w:t>otpis kamata i naknada u cijelosti</w:t>
      </w:r>
    </w:p>
    <w:p w:rsidRDefault="000E15B3" w:rsidP="000E15B3" w:rsidR="000E15B3">
      <w:pPr>
        <w:autoSpaceDE w:val="false"/>
        <w:autoSpaceDN w:val="false"/>
        <w:adjustRightInd w:val="false"/>
        <w:ind w:left="360"/>
        <w:jc w:val="both"/>
      </w:pPr>
      <w:r>
        <w:lastRenderedPageBreak/>
        <w:t xml:space="preserve">Dio tražbine koji čini potraživanje po osnovi ugovornih i zakonskih zateznih kamata, te naknada </w:t>
      </w:r>
      <w:r w:rsidRPr="008C5458">
        <w:rPr>
          <w:b/>
        </w:rPr>
        <w:t>otpisuje se u cijelosti</w:t>
      </w:r>
      <w:r>
        <w:t xml:space="preserve"> . Vjerovnici nagodbom otpuštaju Dužniku dio svoje tražbine koji se odnosi na kamate i naknade sukladno prijavi tražbina,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8C5458">
        <w:rPr>
          <w:b/>
        </w:rPr>
        <w:t>način isplate smanjenog iznosa tražbine koju se Dužnik obvezuje isplatiti</w:t>
      </w:r>
      <w:r>
        <w:t xml:space="preserve"> - isplata 100% glavnice najkasnije u roku od 6 mjeseci računajući od dana pravomoćnosti rješenja kojim se potvrđuje ova Nagodba.</w:t>
      </w: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r w:rsidRPr="008C5458">
        <w:rPr>
          <w:b/>
          <w:u w:val="single"/>
        </w:rPr>
        <w:t>Slijedom prethodnih utvrđenja, Dužnik so obvezuje namiriti tražbine vjerovnika u odnosu na svakog pojedinog vjerovnika ove grupe (Grupa 2.3. - Ostali) u iznosu, na način, i u rokovima kako slijedi:</w:t>
      </w:r>
    </w:p>
    <w:p w:rsidRDefault="000E15B3" w:rsidP="000E15B3" w:rsidR="000E15B3">
      <w:pPr>
        <w:autoSpaceDE w:val="false"/>
        <w:autoSpaceDN w:val="false"/>
        <w:adjustRightInd w:val="false"/>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2"/>
        <w:gridCol w:w="1555"/>
        <w:gridCol w:w="2067"/>
        <w:gridCol w:w="1389"/>
        <w:gridCol w:w="1396"/>
        <w:gridCol w:w="2219"/>
      </w:tblGrid>
      <w:tr w:rsidTr="00FF0819" w:rsidR="000E15B3" w:rsidRPr="00AE13AC">
        <w:tc>
          <w:tcPr>
            <w:tcW w:type="dxa" w:w="675"/>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RBR</w:t>
            </w:r>
          </w:p>
        </w:tc>
        <w:tc>
          <w:tcPr>
            <w:tcW w:type="dxa" w:w="1560"/>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OIB</w:t>
            </w:r>
          </w:p>
        </w:tc>
        <w:tc>
          <w:tcPr>
            <w:tcW w:type="dxa" w:w="2126"/>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NAZIV VJEROVNIKA</w:t>
            </w:r>
          </w:p>
        </w:tc>
        <w:tc>
          <w:tcPr>
            <w:tcW w:type="dxa" w:w="1417"/>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UTVRĐENI IZNOS TRAŽBINE S NASLOVA GLAVNICE, KAMATA I NAKNADA</w:t>
            </w:r>
          </w:p>
        </w:tc>
        <w:tc>
          <w:tcPr>
            <w:tcW w:type="dxa" w:w="1418"/>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SMANJENI IZNOS TRAŽBINE KOJA ĆE BITI ISPLAĆENA</w:t>
            </w:r>
          </w:p>
        </w:tc>
        <w:tc>
          <w:tcPr>
            <w:tcW w:type="dxa" w:w="2380"/>
          </w:tcPr>
          <w:p w:rsidRDefault="000E15B3" w:rsidP="00FF0819" w:rsidR="000E15B3" w:rsidRPr="00AE13AC">
            <w:pPr>
              <w:autoSpaceDE w:val="false"/>
              <w:autoSpaceDN w:val="false"/>
              <w:adjustRightInd w:val="false"/>
              <w:spacing w:lineRule="auto" w:line="276"/>
              <w:jc w:val="both"/>
              <w:rPr>
                <w:sz w:val="20"/>
                <w:szCs w:val="20"/>
              </w:rPr>
            </w:pPr>
            <w:r w:rsidRPr="00AE13AC">
              <w:rPr>
                <w:sz w:val="20"/>
                <w:szCs w:val="20"/>
              </w:rPr>
              <w:t>ROK DOSPJELSOTI I NAČIN ISPLATE</w:t>
            </w:r>
          </w:p>
        </w:tc>
      </w:tr>
      <w:tr w:rsidTr="00FF0819" w:rsidR="000E15B3" w:rsidRPr="00D14A97">
        <w:tc>
          <w:tcPr>
            <w:tcW w:type="dxa" w:w="675"/>
          </w:tcPr>
          <w:p w:rsidRDefault="000E15B3" w:rsidP="00FF0819" w:rsidR="000E15B3" w:rsidRPr="00E13209">
            <w:pPr>
              <w:autoSpaceDE w:val="false"/>
              <w:autoSpaceDN w:val="false"/>
              <w:adjustRightInd w:val="false"/>
              <w:spacing w:lineRule="auto" w:line="276" w:after="200"/>
              <w:jc w:val="both"/>
            </w:pPr>
            <w:r w:rsidRPr="00E13209">
              <w:t>1</w:t>
            </w:r>
          </w:p>
        </w:tc>
        <w:tc>
          <w:tcPr>
            <w:tcW w:type="dxa" w:w="1560"/>
          </w:tcPr>
          <w:p w:rsidRDefault="000E15B3" w:rsidP="00FF0819" w:rsidR="000E15B3" w:rsidRPr="00E13209">
            <w:pPr>
              <w:autoSpaceDE w:val="false"/>
              <w:autoSpaceDN w:val="false"/>
              <w:adjustRightInd w:val="false"/>
              <w:spacing w:lineRule="auto" w:line="276" w:after="200"/>
              <w:jc w:val="both"/>
            </w:pPr>
            <w:r w:rsidRPr="00E13209">
              <w:t>69326397242</w:t>
            </w:r>
          </w:p>
        </w:tc>
        <w:tc>
          <w:tcPr>
            <w:tcW w:type="dxa" w:w="2126"/>
          </w:tcPr>
          <w:p w:rsidRDefault="000E15B3" w:rsidP="00FF0819" w:rsidR="000E15B3" w:rsidRPr="00E13209">
            <w:pPr>
              <w:autoSpaceDE w:val="false"/>
              <w:autoSpaceDN w:val="false"/>
              <w:adjustRightInd w:val="false"/>
              <w:spacing w:lineRule="auto" w:line="276" w:after="200"/>
            </w:pPr>
            <w:r w:rsidRPr="00E13209">
              <w:t>SOCIETE GENERALE-SPLITSKA BANKA d.d.., Split, Ruđera Boškovića 16</w:t>
            </w:r>
          </w:p>
        </w:tc>
        <w:tc>
          <w:tcPr>
            <w:tcW w:type="dxa" w:w="1417"/>
          </w:tcPr>
          <w:p w:rsidRDefault="000E15B3" w:rsidP="00FF0819" w:rsidR="000E15B3" w:rsidRPr="00E13209">
            <w:pPr>
              <w:autoSpaceDE w:val="false"/>
              <w:autoSpaceDN w:val="false"/>
              <w:adjustRightInd w:val="false"/>
              <w:spacing w:lineRule="auto" w:line="276" w:after="200"/>
              <w:jc w:val="both"/>
            </w:pPr>
            <w:r w:rsidRPr="00E13209">
              <w:t>20,00 kn</w:t>
            </w:r>
          </w:p>
        </w:tc>
        <w:tc>
          <w:tcPr>
            <w:tcW w:type="dxa" w:w="1418"/>
          </w:tcPr>
          <w:p w:rsidRDefault="000E15B3" w:rsidP="00FF0819" w:rsidR="000E15B3" w:rsidRPr="00E13209">
            <w:pPr>
              <w:autoSpaceDE w:val="false"/>
              <w:autoSpaceDN w:val="false"/>
              <w:adjustRightInd w:val="false"/>
              <w:spacing w:lineRule="auto" w:line="276" w:after="200"/>
              <w:jc w:val="both"/>
            </w:pPr>
            <w:r w:rsidRPr="00E13209">
              <w:t>20,00 kn</w:t>
            </w:r>
          </w:p>
        </w:tc>
        <w:tc>
          <w:tcPr>
            <w:tcW w:type="dxa" w:w="2380"/>
          </w:tcPr>
          <w:p w:rsidRDefault="000E15B3" w:rsidP="00FF0819" w:rsidR="000E15B3" w:rsidRPr="00E13209">
            <w:pPr>
              <w:autoSpaceDE w:val="false"/>
              <w:autoSpaceDN w:val="false"/>
              <w:adjustRightInd w:val="false"/>
              <w:spacing w:after="200"/>
              <w:jc w:val="both"/>
            </w:pPr>
            <w:r w:rsidRPr="00E13209">
              <w:rPr>
                <w:i/>
              </w:rPr>
              <w:t>jednokratna isplata najkasnije u roku od 6 mjeseci računajući od dana pravomoćnosti rješenja koji se potvrđuje ova nagodba</w:t>
            </w:r>
          </w:p>
        </w:tc>
      </w:tr>
      <w:tr w:rsidTr="00FF0819" w:rsidR="000E15B3" w:rsidRPr="00D14A97">
        <w:tc>
          <w:tcPr>
            <w:tcW w:type="dxa" w:w="675"/>
          </w:tcPr>
          <w:p w:rsidRDefault="000E15B3" w:rsidP="00FF0819" w:rsidR="000E15B3" w:rsidRPr="00E13209">
            <w:pPr>
              <w:autoSpaceDE w:val="false"/>
              <w:autoSpaceDN w:val="false"/>
              <w:adjustRightInd w:val="false"/>
              <w:spacing w:lineRule="auto" w:line="276" w:after="200"/>
              <w:jc w:val="both"/>
            </w:pPr>
            <w:r w:rsidRPr="00E13209">
              <w:t>2</w:t>
            </w:r>
          </w:p>
        </w:tc>
        <w:tc>
          <w:tcPr>
            <w:tcW w:type="dxa" w:w="1560"/>
          </w:tcPr>
          <w:p w:rsidRDefault="000E15B3" w:rsidP="00FF0819" w:rsidR="000E15B3" w:rsidRPr="00E13209">
            <w:pPr>
              <w:autoSpaceDE w:val="false"/>
              <w:autoSpaceDN w:val="false"/>
              <w:adjustRightInd w:val="false"/>
              <w:spacing w:lineRule="auto" w:line="276" w:after="200"/>
              <w:jc w:val="both"/>
            </w:pPr>
            <w:r w:rsidRPr="00E13209">
              <w:t>92963223473</w:t>
            </w:r>
          </w:p>
        </w:tc>
        <w:tc>
          <w:tcPr>
            <w:tcW w:type="dxa" w:w="2126"/>
          </w:tcPr>
          <w:p w:rsidRDefault="000E15B3" w:rsidP="00FF0819" w:rsidR="000E15B3" w:rsidRPr="00E13209">
            <w:pPr>
              <w:autoSpaceDE w:val="false"/>
              <w:autoSpaceDN w:val="false"/>
              <w:adjustRightInd w:val="false"/>
              <w:spacing w:lineRule="auto" w:line="276" w:after="200"/>
            </w:pPr>
            <w:r w:rsidRPr="00E13209">
              <w:t>ZAGREBAČKA BANKA d.d., Zagreb, trg bana Josipa Jelačića 10</w:t>
            </w:r>
          </w:p>
        </w:tc>
        <w:tc>
          <w:tcPr>
            <w:tcW w:type="dxa" w:w="1417"/>
          </w:tcPr>
          <w:p w:rsidRDefault="000E15B3" w:rsidP="00FF0819" w:rsidR="000E15B3" w:rsidRPr="00E13209">
            <w:pPr>
              <w:autoSpaceDE w:val="false"/>
              <w:autoSpaceDN w:val="false"/>
              <w:adjustRightInd w:val="false"/>
              <w:spacing w:lineRule="auto" w:line="276" w:after="200"/>
              <w:jc w:val="both"/>
            </w:pPr>
            <w:r w:rsidRPr="00E13209">
              <w:t>11,20 kn</w:t>
            </w:r>
          </w:p>
        </w:tc>
        <w:tc>
          <w:tcPr>
            <w:tcW w:type="dxa" w:w="1418"/>
          </w:tcPr>
          <w:p w:rsidRDefault="000E15B3" w:rsidP="00FF0819" w:rsidR="000E15B3" w:rsidRPr="00E13209">
            <w:pPr>
              <w:autoSpaceDE w:val="false"/>
              <w:autoSpaceDN w:val="false"/>
              <w:adjustRightInd w:val="false"/>
              <w:spacing w:lineRule="auto" w:line="276" w:after="200"/>
              <w:jc w:val="both"/>
            </w:pPr>
            <w:r w:rsidRPr="00E13209">
              <w:t>11,20 kn</w:t>
            </w:r>
          </w:p>
        </w:tc>
        <w:tc>
          <w:tcPr>
            <w:tcW w:type="dxa" w:w="2380"/>
          </w:tcPr>
          <w:p w:rsidRDefault="000E15B3" w:rsidP="00FF0819" w:rsidR="000E15B3" w:rsidRPr="00E13209">
            <w:pPr>
              <w:autoSpaceDE w:val="false"/>
              <w:autoSpaceDN w:val="false"/>
              <w:adjustRightInd w:val="false"/>
              <w:spacing w:after="200"/>
              <w:jc w:val="both"/>
            </w:pPr>
            <w:r w:rsidRPr="00E13209">
              <w:rPr>
                <w:i/>
              </w:rPr>
              <w:t>jednokratna isplata najkasnije u roku od 6 mjeseci računajući od dana pravomoćnosti rješenja koji se potvrđuje ova nagodba</w:t>
            </w:r>
          </w:p>
        </w:tc>
      </w:tr>
      <w:tr w:rsidTr="00FF0819" w:rsidR="000E15B3">
        <w:tc>
          <w:tcPr>
            <w:tcW w:type="dxa" w:w="675"/>
          </w:tcPr>
          <w:p w:rsidRDefault="000E15B3" w:rsidP="00FF0819" w:rsidR="000E15B3" w:rsidRPr="00E13209">
            <w:pPr>
              <w:autoSpaceDE w:val="false"/>
              <w:autoSpaceDN w:val="false"/>
              <w:adjustRightInd w:val="false"/>
              <w:spacing w:lineRule="auto" w:line="276" w:after="200"/>
              <w:jc w:val="both"/>
            </w:pPr>
          </w:p>
        </w:tc>
        <w:tc>
          <w:tcPr>
            <w:tcW w:type="dxa" w:w="3686"/>
            <w:gridSpan w:val="2"/>
          </w:tcPr>
          <w:p w:rsidRDefault="000E15B3" w:rsidP="00FF0819" w:rsidR="000E15B3" w:rsidRPr="00E13209">
            <w:pPr>
              <w:autoSpaceDE w:val="false"/>
              <w:autoSpaceDN w:val="false"/>
              <w:adjustRightInd w:val="false"/>
              <w:spacing w:lineRule="auto" w:line="276" w:after="200"/>
              <w:jc w:val="both"/>
            </w:pPr>
            <w:r w:rsidRPr="00E13209">
              <w:t>UKUPNO:</w:t>
            </w:r>
          </w:p>
        </w:tc>
        <w:tc>
          <w:tcPr>
            <w:tcW w:type="dxa" w:w="1417"/>
          </w:tcPr>
          <w:p w:rsidRDefault="000E15B3" w:rsidP="00FF0819" w:rsidR="000E15B3" w:rsidRPr="00E13209">
            <w:pPr>
              <w:autoSpaceDE w:val="false"/>
              <w:autoSpaceDN w:val="false"/>
              <w:adjustRightInd w:val="false"/>
              <w:spacing w:lineRule="auto" w:line="276" w:after="200"/>
              <w:jc w:val="both"/>
            </w:pPr>
            <w:r w:rsidRPr="00E13209">
              <w:t>31,20 kn</w:t>
            </w:r>
          </w:p>
        </w:tc>
        <w:tc>
          <w:tcPr>
            <w:tcW w:type="dxa" w:w="1418"/>
          </w:tcPr>
          <w:p w:rsidRDefault="000E15B3" w:rsidP="00FF0819" w:rsidR="000E15B3" w:rsidRPr="00E13209">
            <w:pPr>
              <w:autoSpaceDE w:val="false"/>
              <w:autoSpaceDN w:val="false"/>
              <w:adjustRightInd w:val="false"/>
              <w:spacing w:lineRule="auto" w:line="276" w:after="200"/>
              <w:jc w:val="both"/>
            </w:pPr>
            <w:r w:rsidRPr="00E13209">
              <w:t>31,20 kn</w:t>
            </w:r>
          </w:p>
        </w:tc>
        <w:tc>
          <w:tcPr>
            <w:tcW w:type="dxa" w:w="2380"/>
          </w:tcPr>
          <w:p w:rsidRDefault="000E15B3" w:rsidP="00FF0819" w:rsidR="000E15B3" w:rsidRPr="00E13209">
            <w:pPr>
              <w:autoSpaceDE w:val="false"/>
              <w:autoSpaceDN w:val="false"/>
              <w:adjustRightInd w:val="false"/>
              <w:spacing w:lineRule="auto" w:line="276" w:after="200"/>
              <w:jc w:val="both"/>
            </w:pPr>
          </w:p>
        </w:tc>
      </w:tr>
    </w:tbl>
    <w:p w:rsidRDefault="000E15B3" w:rsidP="000E15B3" w:rsidR="000E15B3">
      <w:pPr>
        <w:autoSpaceDE w:val="false"/>
        <w:autoSpaceDN w:val="false"/>
        <w:adjustRightInd w:val="false"/>
        <w:jc w:val="both"/>
      </w:pPr>
    </w:p>
    <w:p w:rsidRDefault="000E15B3" w:rsidP="000E15B3" w:rsidR="000E15B3">
      <w:pPr>
        <w:numPr>
          <w:ilvl w:val="0"/>
          <w:numId w:val="23"/>
        </w:numPr>
        <w:autoSpaceDE w:val="false"/>
        <w:autoSpaceDN w:val="false"/>
        <w:adjustRightInd w:val="false"/>
        <w:jc w:val="both"/>
      </w:pPr>
      <w:r>
        <w:t xml:space="preserve">Dužnik se na osnovi Plana financijskog i operativnog restrukturiranja obvezuje namiriti tražbine vjerovnika koji su u Planu financijskog i operativnog restrukturiranja označeni  kao </w:t>
      </w:r>
      <w:r w:rsidRPr="00067A4E">
        <w:rPr>
          <w:b/>
          <w:i/>
        </w:rPr>
        <w:t>Grupa 3. - Dobavljači</w:t>
      </w:r>
      <w:r>
        <w:t xml:space="preserve"> na i to u odnosu na pojedine vjerovnike ove grupe na sljedeći način:</w:t>
      </w:r>
    </w:p>
    <w:p w:rsidRDefault="000E15B3" w:rsidP="000E15B3" w:rsidR="000E15B3">
      <w:pPr>
        <w:autoSpaceDE w:val="false"/>
        <w:autoSpaceDN w:val="false"/>
        <w:adjustRightInd w:val="false"/>
        <w:jc w:val="both"/>
      </w:pPr>
    </w:p>
    <w:p w:rsidRDefault="000E15B3" w:rsidP="000E15B3" w:rsidR="000E15B3" w:rsidRPr="0010484F">
      <w:pPr>
        <w:numPr>
          <w:ilvl w:val="0"/>
          <w:numId w:val="25"/>
        </w:numPr>
        <w:autoSpaceDE w:val="false"/>
        <w:autoSpaceDN w:val="false"/>
        <w:adjustRightInd w:val="false"/>
        <w:jc w:val="both"/>
        <w:rPr>
          <w:b/>
        </w:rPr>
      </w:pPr>
      <w:r w:rsidRPr="0010484F">
        <w:rPr>
          <w:b/>
        </w:rPr>
        <w:t>Grupa 3.1. Dobavljači do 10.000,00 kn</w:t>
      </w:r>
    </w:p>
    <w:p w:rsidRDefault="000E15B3" w:rsidP="000E15B3" w:rsidR="000E15B3">
      <w:pPr>
        <w:autoSpaceDE w:val="false"/>
        <w:autoSpaceDN w:val="false"/>
        <w:adjustRightInd w:val="false"/>
        <w:jc w:val="both"/>
      </w:pPr>
    </w:p>
    <w:p w:rsidRDefault="000E15B3" w:rsidP="000E15B3" w:rsidR="000E15B3" w:rsidRPr="0010484F">
      <w:pPr>
        <w:numPr>
          <w:ilvl w:val="0"/>
          <w:numId w:val="22"/>
        </w:numPr>
        <w:autoSpaceDE w:val="false"/>
        <w:autoSpaceDN w:val="false"/>
        <w:adjustRightInd w:val="false"/>
        <w:jc w:val="both"/>
        <w:rPr>
          <w:b/>
          <w:i/>
        </w:rPr>
      </w:pPr>
      <w:r w:rsidRPr="0010484F">
        <w:rPr>
          <w:b/>
          <w:i/>
        </w:rPr>
        <w:t>Otpis kamata i naknada u cijelosti</w:t>
      </w:r>
    </w:p>
    <w:p w:rsidRDefault="000E15B3" w:rsidP="000E15B3" w:rsidR="000E15B3">
      <w:pPr>
        <w:autoSpaceDE w:val="false"/>
        <w:autoSpaceDN w:val="false"/>
        <w:adjustRightInd w:val="false"/>
        <w:ind w:left="360"/>
        <w:jc w:val="both"/>
      </w:pPr>
      <w:r>
        <w:t xml:space="preserve">Dio tražbine koji čini potraživanje po osnovi ugovornih i zakonskih zateznih kamata, te naknada </w:t>
      </w:r>
      <w:r w:rsidRPr="0010484F">
        <w:rPr>
          <w:b/>
        </w:rPr>
        <w:t>otpisuje se u cijelosti,</w:t>
      </w:r>
      <w:r>
        <w:t xml:space="preserve"> Vjerovnici tražbina svaki pojedinačno, nagodbom otpuštaju Dužniku dio svoje tražbine koji se odnosi na kamte i naknade u iznosu navedenom u prijavi tražbina, a Dužnik pristaje na takav otpus duga.</w:t>
      </w:r>
    </w:p>
    <w:p w:rsidRDefault="000E15B3" w:rsidP="000E15B3" w:rsidR="000E15B3" w:rsidRPr="0010484F">
      <w:pPr>
        <w:numPr>
          <w:ilvl w:val="0"/>
          <w:numId w:val="22"/>
        </w:numPr>
        <w:autoSpaceDE w:val="false"/>
        <w:autoSpaceDN w:val="false"/>
        <w:adjustRightInd w:val="false"/>
        <w:jc w:val="both"/>
        <w:rPr>
          <w:b/>
          <w:i/>
        </w:rPr>
      </w:pPr>
      <w:r w:rsidRPr="0010484F">
        <w:rPr>
          <w:b/>
          <w:i/>
        </w:rPr>
        <w:lastRenderedPageBreak/>
        <w:t>otpis 15% glavnice</w:t>
      </w:r>
    </w:p>
    <w:p w:rsidRDefault="000E15B3" w:rsidP="000E15B3" w:rsidR="000E15B3" w:rsidRPr="0010484F">
      <w:pPr>
        <w:autoSpaceDE w:val="false"/>
        <w:autoSpaceDN w:val="false"/>
        <w:adjustRightInd w:val="false"/>
        <w:ind w:left="360"/>
        <w:jc w:val="both"/>
      </w:pPr>
      <w:r>
        <w:t xml:space="preserve">Dio tražbine koji čini potraživanje u iznosu od </w:t>
      </w:r>
      <w:r w:rsidRPr="0010484F">
        <w:rPr>
          <w:b/>
        </w:rPr>
        <w:t>15% glavnice otpisuje se u cijelosti.</w:t>
      </w:r>
    </w:p>
    <w:p w:rsidRDefault="000E15B3" w:rsidP="000E15B3" w:rsidR="000E15B3">
      <w:pPr>
        <w:autoSpaceDE w:val="false"/>
        <w:autoSpaceDN w:val="false"/>
        <w:adjustRightInd w:val="false"/>
        <w:ind w:left="360"/>
        <w:jc w:val="both"/>
      </w:pPr>
      <w:r>
        <w:t xml:space="preserve"> Vjerovnici tražbina svaki pojedinačno, nagodbom otpuštaju Dužniku dio svoje tražbine koji iznosi 15% glavnice, a Dužnik pristaje na takav otpus duga</w:t>
      </w:r>
    </w:p>
    <w:p w:rsidRDefault="000E15B3" w:rsidP="000E15B3" w:rsidR="000E15B3">
      <w:pPr>
        <w:autoSpaceDE w:val="false"/>
        <w:autoSpaceDN w:val="false"/>
        <w:adjustRightInd w:val="false"/>
        <w:ind w:left="360"/>
        <w:jc w:val="both"/>
      </w:pPr>
    </w:p>
    <w:p w:rsidRDefault="000E15B3" w:rsidP="000E15B3" w:rsidR="000E15B3" w:rsidRPr="0010484F">
      <w:pPr>
        <w:numPr>
          <w:ilvl w:val="0"/>
          <w:numId w:val="22"/>
        </w:numPr>
        <w:autoSpaceDE w:val="false"/>
        <w:autoSpaceDN w:val="false"/>
        <w:adjustRightInd w:val="false"/>
        <w:jc w:val="both"/>
        <w:rPr>
          <w:b/>
          <w:i/>
        </w:rPr>
      </w:pPr>
      <w:r w:rsidRPr="0010484F">
        <w:rPr>
          <w:b/>
          <w:i/>
        </w:rPr>
        <w:t>način isplate smanjenog iznosa tražbine koju se Dužnik obvezuje isplatiti</w:t>
      </w:r>
    </w:p>
    <w:p w:rsidRDefault="000E15B3" w:rsidP="000E15B3" w:rsidR="000E15B3">
      <w:pPr>
        <w:autoSpaceDE w:val="false"/>
        <w:autoSpaceDN w:val="false"/>
        <w:adjustRightInd w:val="false"/>
        <w:ind w:left="360"/>
        <w:jc w:val="both"/>
      </w:pPr>
      <w:r>
        <w:t>Vjerovnici tražbina i Dužnik suglasno utvrđuju kako će se preostali dio tražbine ove Nagodbe u omjeru od 85% glavnice isplatiti Vjerovnicima obročnom otplatom u razdoblju od 1 godine, beskamatno. navedeni iznos tražbine otplatiti će se u 12 jednakih mjesečnih obroka koji dospijevaju posljednjeg dana u mjesecu, od kojih prvi obrok dospijeva na naplatu 30. rujna 2015. godine, a posljednji 31. kolovoza 2016. godine.</w:t>
      </w: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r w:rsidRPr="008C5458">
        <w:rPr>
          <w:b/>
          <w:u w:val="single"/>
        </w:rPr>
        <w:t>Slijedom prethodnih utvrđenja, Dužnik so obvezuje namiriti tražbine vjerovnika u odnosu na svakog pojedinog vjerovnika ove grupe (Grupa</w:t>
      </w:r>
      <w:r>
        <w:rPr>
          <w:b/>
          <w:u w:val="single"/>
        </w:rPr>
        <w:t xml:space="preserve"> 3.1. Dobavljači do 10.000,00 kn</w:t>
      </w:r>
      <w:r w:rsidRPr="008C5458">
        <w:rPr>
          <w:b/>
          <w:u w:val="single"/>
        </w:rPr>
        <w:t>) u iznosu, na način, i u rokovima kako slijedi:</w:t>
      </w:r>
    </w:p>
    <w:p w:rsidRDefault="000E15B3" w:rsidP="000E15B3" w:rsidR="000E15B3">
      <w:pPr>
        <w:autoSpaceDE w:val="false"/>
        <w:autoSpaceDN w:val="false"/>
        <w:adjustRightInd w:val="false"/>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34"/>
        <w:gridCol w:w="1559"/>
        <w:gridCol w:w="2126"/>
        <w:gridCol w:w="1559"/>
        <w:gridCol w:w="1418"/>
        <w:gridCol w:w="2380"/>
      </w:tblGrid>
      <w:tr w:rsidTr="00FF0819" w:rsidR="000E15B3" w:rsidRPr="00FE28EF">
        <w:tc>
          <w:tcPr>
            <w:tcW w:type="dxa" w:w="534"/>
          </w:tcPr>
          <w:p w:rsidRDefault="000E15B3" w:rsidP="00FF0819" w:rsidR="000E15B3" w:rsidRPr="00FE28EF">
            <w:pPr>
              <w:autoSpaceDE w:val="false"/>
              <w:autoSpaceDN w:val="false"/>
              <w:adjustRightInd w:val="false"/>
              <w:spacing w:after="200"/>
              <w:jc w:val="both"/>
              <w:rPr>
                <w:sz w:val="20"/>
                <w:szCs w:val="20"/>
              </w:rPr>
            </w:pPr>
            <w:r w:rsidRPr="00FE28EF">
              <w:rPr>
                <w:sz w:val="20"/>
                <w:szCs w:val="20"/>
              </w:rPr>
              <w:t>RBR</w:t>
            </w:r>
          </w:p>
        </w:tc>
        <w:tc>
          <w:tcPr>
            <w:tcW w:type="dxa" w:w="1559"/>
          </w:tcPr>
          <w:p w:rsidRDefault="000E15B3" w:rsidP="00FF0819" w:rsidR="000E15B3" w:rsidRPr="00FE28EF">
            <w:pPr>
              <w:autoSpaceDE w:val="false"/>
              <w:autoSpaceDN w:val="false"/>
              <w:adjustRightInd w:val="false"/>
              <w:spacing w:after="200"/>
              <w:jc w:val="both"/>
              <w:rPr>
                <w:sz w:val="20"/>
                <w:szCs w:val="20"/>
              </w:rPr>
            </w:pPr>
            <w:r w:rsidRPr="00FE28EF">
              <w:rPr>
                <w:sz w:val="20"/>
                <w:szCs w:val="20"/>
              </w:rPr>
              <w:t>OIB</w:t>
            </w:r>
          </w:p>
        </w:tc>
        <w:tc>
          <w:tcPr>
            <w:tcW w:type="dxa" w:w="2126"/>
          </w:tcPr>
          <w:p w:rsidRDefault="000E15B3" w:rsidP="00FF0819" w:rsidR="000E15B3" w:rsidRPr="00FE28EF">
            <w:pPr>
              <w:autoSpaceDE w:val="false"/>
              <w:autoSpaceDN w:val="false"/>
              <w:adjustRightInd w:val="false"/>
              <w:spacing w:after="200"/>
              <w:rPr>
                <w:sz w:val="20"/>
                <w:szCs w:val="20"/>
              </w:rPr>
            </w:pPr>
            <w:r w:rsidRPr="00FE28EF">
              <w:rPr>
                <w:sz w:val="20"/>
                <w:szCs w:val="20"/>
              </w:rPr>
              <w:t>NAZIV VJERONIKA</w:t>
            </w:r>
          </w:p>
        </w:tc>
        <w:tc>
          <w:tcPr>
            <w:tcW w:type="dxa" w:w="1559"/>
          </w:tcPr>
          <w:p w:rsidRDefault="000E15B3" w:rsidP="00FF0819" w:rsidR="000E15B3" w:rsidRPr="00FE28EF">
            <w:pPr>
              <w:autoSpaceDE w:val="false"/>
              <w:autoSpaceDN w:val="false"/>
              <w:adjustRightInd w:val="false"/>
              <w:spacing w:after="200"/>
              <w:jc w:val="both"/>
              <w:rPr>
                <w:sz w:val="20"/>
                <w:szCs w:val="20"/>
              </w:rPr>
            </w:pPr>
            <w:r w:rsidRPr="00FE28EF">
              <w:rPr>
                <w:sz w:val="20"/>
                <w:szCs w:val="20"/>
              </w:rPr>
              <w:t>UTVRĐENI IZNOS TRAŽBINE S NASLOVA GLAVNICE, KAMATA I NAKNADA</w:t>
            </w:r>
          </w:p>
        </w:tc>
        <w:tc>
          <w:tcPr>
            <w:tcW w:type="dxa" w:w="1418"/>
          </w:tcPr>
          <w:p w:rsidRDefault="000E15B3" w:rsidP="00FF0819" w:rsidR="000E15B3" w:rsidRPr="00FE28EF">
            <w:pPr>
              <w:autoSpaceDE w:val="false"/>
              <w:autoSpaceDN w:val="false"/>
              <w:adjustRightInd w:val="false"/>
              <w:spacing w:after="200"/>
              <w:jc w:val="both"/>
              <w:rPr>
                <w:sz w:val="20"/>
                <w:szCs w:val="20"/>
              </w:rPr>
            </w:pPr>
            <w:r w:rsidRPr="00FE28EF">
              <w:rPr>
                <w:sz w:val="20"/>
                <w:szCs w:val="20"/>
              </w:rPr>
              <w:t>SMANJENI IZNOS TRAŽBINE KOJI ĆE BITI ISPLAĆEN (85% glavnice)</w:t>
            </w:r>
          </w:p>
        </w:tc>
        <w:tc>
          <w:tcPr>
            <w:tcW w:type="dxa" w:w="2380"/>
          </w:tcPr>
          <w:p w:rsidRDefault="000E15B3" w:rsidP="00FF0819" w:rsidR="000E15B3" w:rsidRPr="00FE28EF">
            <w:pPr>
              <w:autoSpaceDE w:val="false"/>
              <w:autoSpaceDN w:val="false"/>
              <w:adjustRightInd w:val="false"/>
              <w:spacing w:after="200"/>
            </w:pPr>
            <w:r w:rsidRPr="00FE28EF">
              <w:rPr>
                <w:sz w:val="22"/>
                <w:szCs w:val="22"/>
              </w:rPr>
              <w:t>ROK DOSPJELOSTI I NAČIN ISPLATE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ACSI PUBLISHING BV, Guderland 9, NL - 6673 DR Andelst, Nizozemska</w:t>
            </w:r>
          </w:p>
        </w:tc>
        <w:tc>
          <w:tcPr>
            <w:tcW w:type="dxa" w:w="1559"/>
          </w:tcPr>
          <w:p w:rsidRDefault="000E15B3" w:rsidP="00FF0819" w:rsidR="000E15B3" w:rsidRPr="00E13209">
            <w:pPr>
              <w:autoSpaceDE w:val="false"/>
              <w:autoSpaceDN w:val="false"/>
              <w:adjustRightInd w:val="false"/>
              <w:spacing w:lineRule="auto" w:line="276" w:after="200"/>
              <w:jc w:val="both"/>
            </w:pPr>
            <w:r>
              <w:t>1.166,99 kn</w:t>
            </w:r>
          </w:p>
        </w:tc>
        <w:tc>
          <w:tcPr>
            <w:tcW w:type="dxa" w:w="1418"/>
          </w:tcPr>
          <w:p w:rsidRDefault="000E15B3" w:rsidP="00FF0819" w:rsidR="000E15B3" w:rsidRPr="00E13209">
            <w:pPr>
              <w:autoSpaceDE w:val="false"/>
              <w:autoSpaceDN w:val="false"/>
              <w:adjustRightInd w:val="false"/>
              <w:spacing w:lineRule="auto" w:line="276" w:after="200"/>
              <w:jc w:val="both"/>
            </w:pPr>
            <w:r>
              <w:t>991,94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82, 66 kuna,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37923512390</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ADRIA - ELECTRONIC d.o.o., Rijeka, Gimnazijske Stubice 3</w:t>
            </w:r>
          </w:p>
        </w:tc>
        <w:tc>
          <w:tcPr>
            <w:tcW w:type="dxa" w:w="1559"/>
          </w:tcPr>
          <w:p w:rsidRDefault="000E15B3" w:rsidP="00FF0819" w:rsidR="000E15B3" w:rsidRPr="00E13209">
            <w:pPr>
              <w:autoSpaceDE w:val="false"/>
              <w:autoSpaceDN w:val="false"/>
              <w:adjustRightInd w:val="false"/>
              <w:spacing w:lineRule="auto" w:line="276" w:after="200"/>
              <w:jc w:val="both"/>
            </w:pPr>
            <w:r>
              <w:t>1.781,25 kn</w:t>
            </w:r>
          </w:p>
        </w:tc>
        <w:tc>
          <w:tcPr>
            <w:tcW w:type="dxa" w:w="1418"/>
          </w:tcPr>
          <w:p w:rsidRDefault="000E15B3" w:rsidP="00FF0819" w:rsidR="000E15B3" w:rsidRPr="00E13209">
            <w:pPr>
              <w:autoSpaceDE w:val="false"/>
              <w:autoSpaceDN w:val="false"/>
              <w:adjustRightInd w:val="false"/>
              <w:spacing w:lineRule="auto" w:line="276" w:after="200"/>
              <w:jc w:val="both"/>
            </w:pPr>
            <w:r>
              <w:t>1.514,06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126,17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19117678038</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ALJOŠA GOJANOVIĆ, javni bilježnik, Vodice, Obala Juričev Ive Cota 27</w:t>
            </w:r>
          </w:p>
        </w:tc>
        <w:tc>
          <w:tcPr>
            <w:tcW w:type="dxa" w:w="1559"/>
          </w:tcPr>
          <w:p w:rsidRDefault="000E15B3" w:rsidP="00FF0819" w:rsidR="000E15B3" w:rsidRPr="00E13209">
            <w:pPr>
              <w:autoSpaceDE w:val="false"/>
              <w:autoSpaceDN w:val="false"/>
              <w:adjustRightInd w:val="false"/>
              <w:spacing w:lineRule="auto" w:line="276" w:after="200"/>
              <w:jc w:val="both"/>
            </w:pPr>
            <w:r>
              <w:t>808,75 kn</w:t>
            </w:r>
          </w:p>
        </w:tc>
        <w:tc>
          <w:tcPr>
            <w:tcW w:type="dxa" w:w="1418"/>
          </w:tcPr>
          <w:p w:rsidRDefault="000E15B3" w:rsidP="00FF0819" w:rsidR="000E15B3" w:rsidRPr="00E13209">
            <w:pPr>
              <w:autoSpaceDE w:val="false"/>
              <w:autoSpaceDN w:val="false"/>
              <w:adjustRightInd w:val="false"/>
              <w:spacing w:lineRule="auto" w:line="276" w:after="200"/>
              <w:jc w:val="both"/>
            </w:pPr>
            <w:r>
              <w:t>687,44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57.29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84665373575</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BARBEŠA KRUNOSLAVA vl. KRUNA ˝ Cvjećarnice, Vodice, 1. Primorske čete 41</w:t>
            </w:r>
          </w:p>
        </w:tc>
        <w:tc>
          <w:tcPr>
            <w:tcW w:type="dxa" w:w="1559"/>
          </w:tcPr>
          <w:p w:rsidRDefault="000E15B3" w:rsidP="00FF0819" w:rsidR="000E15B3" w:rsidRPr="00E13209">
            <w:pPr>
              <w:autoSpaceDE w:val="false"/>
              <w:autoSpaceDN w:val="false"/>
              <w:adjustRightInd w:val="false"/>
              <w:spacing w:lineRule="auto" w:line="276" w:after="200"/>
              <w:jc w:val="both"/>
            </w:pPr>
            <w:r>
              <w:t>950,00 kn</w:t>
            </w:r>
          </w:p>
        </w:tc>
        <w:tc>
          <w:tcPr>
            <w:tcW w:type="dxa" w:w="1418"/>
          </w:tcPr>
          <w:p w:rsidRDefault="000E15B3" w:rsidP="00FF0819" w:rsidR="000E15B3" w:rsidRPr="00E13209">
            <w:pPr>
              <w:autoSpaceDE w:val="false"/>
              <w:autoSpaceDN w:val="false"/>
              <w:adjustRightInd w:val="false"/>
              <w:spacing w:lineRule="auto" w:line="276" w:after="200"/>
              <w:jc w:val="both"/>
            </w:pPr>
            <w:r>
              <w:t>807,50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67,29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65836489936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BIBERICA ANTONI vl. taksi prijevoza na vodi ˝ Brodoprijevoznik Albino Biberica˝, Zlarin, Obala boraca 8</w:t>
            </w:r>
          </w:p>
        </w:tc>
        <w:tc>
          <w:tcPr>
            <w:tcW w:type="dxa" w:w="1559"/>
          </w:tcPr>
          <w:p w:rsidRDefault="000E15B3" w:rsidP="00FF0819" w:rsidR="000E15B3" w:rsidRPr="00E13209">
            <w:pPr>
              <w:autoSpaceDE w:val="false"/>
              <w:autoSpaceDN w:val="false"/>
              <w:adjustRightInd w:val="false"/>
              <w:spacing w:lineRule="auto" w:line="276" w:after="200"/>
              <w:jc w:val="both"/>
            </w:pPr>
            <w:r>
              <w:t>5.698,00 kn</w:t>
            </w:r>
          </w:p>
        </w:tc>
        <w:tc>
          <w:tcPr>
            <w:tcW w:type="dxa" w:w="1418"/>
          </w:tcPr>
          <w:p w:rsidRDefault="000E15B3" w:rsidP="00FF0819" w:rsidR="000E15B3" w:rsidRPr="00E13209">
            <w:pPr>
              <w:autoSpaceDE w:val="false"/>
              <w:autoSpaceDN w:val="false"/>
              <w:adjustRightInd w:val="false"/>
              <w:spacing w:lineRule="auto" w:line="276" w:after="200"/>
              <w:jc w:val="both"/>
            </w:pPr>
            <w:r>
              <w:t>4.843,30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403,61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85416356663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BILAN IVANA, Zagreb, Horvatovac 76B</w:t>
            </w:r>
          </w:p>
        </w:tc>
        <w:tc>
          <w:tcPr>
            <w:tcW w:type="dxa" w:w="1559"/>
          </w:tcPr>
          <w:p w:rsidRDefault="000E15B3" w:rsidP="00FF0819" w:rsidR="000E15B3" w:rsidRPr="00E13209">
            <w:pPr>
              <w:autoSpaceDE w:val="false"/>
              <w:autoSpaceDN w:val="false"/>
              <w:adjustRightInd w:val="false"/>
              <w:spacing w:lineRule="auto" w:line="276" w:after="200"/>
              <w:jc w:val="both"/>
            </w:pPr>
            <w:r>
              <w:t>8.000,00 kn</w:t>
            </w:r>
          </w:p>
        </w:tc>
        <w:tc>
          <w:tcPr>
            <w:tcW w:type="dxa" w:w="1418"/>
          </w:tcPr>
          <w:p w:rsidRDefault="000E15B3" w:rsidP="00FF0819" w:rsidR="000E15B3" w:rsidRPr="00E13209">
            <w:pPr>
              <w:autoSpaceDE w:val="false"/>
              <w:autoSpaceDN w:val="false"/>
              <w:adjustRightInd w:val="false"/>
              <w:spacing w:lineRule="auto" w:line="276" w:after="200"/>
              <w:jc w:val="both"/>
            </w:pPr>
            <w:r>
              <w:t>6.800,00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566,67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29435180744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BIRIN BLAŽ vl. Staklarske radionice ˝BIRIN˝, Vodice, Vlahov Venca 19</w:t>
            </w:r>
          </w:p>
        </w:tc>
        <w:tc>
          <w:tcPr>
            <w:tcW w:type="dxa" w:w="1559"/>
          </w:tcPr>
          <w:p w:rsidRDefault="000E15B3" w:rsidP="00FF0819" w:rsidR="000E15B3" w:rsidRPr="00E13209">
            <w:pPr>
              <w:autoSpaceDE w:val="false"/>
              <w:autoSpaceDN w:val="false"/>
              <w:adjustRightInd w:val="false"/>
              <w:spacing w:lineRule="auto" w:line="276" w:after="200"/>
              <w:jc w:val="both"/>
            </w:pPr>
            <w:r>
              <w:t>2.027,00 kn</w:t>
            </w:r>
          </w:p>
        </w:tc>
        <w:tc>
          <w:tcPr>
            <w:tcW w:type="dxa" w:w="1418"/>
          </w:tcPr>
          <w:p w:rsidRDefault="000E15B3" w:rsidP="00FF0819" w:rsidR="000E15B3" w:rsidRPr="00E13209">
            <w:pPr>
              <w:autoSpaceDE w:val="false"/>
              <w:autoSpaceDN w:val="false"/>
              <w:adjustRightInd w:val="false"/>
              <w:spacing w:lineRule="auto" w:line="276" w:after="200"/>
              <w:jc w:val="both"/>
            </w:pPr>
            <w:r>
              <w:t>1.722,95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143,58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98047453597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BMG d.o.o., Zagreb, Trg senjskih uskoka 7-8</w:t>
            </w:r>
          </w:p>
        </w:tc>
        <w:tc>
          <w:tcPr>
            <w:tcW w:type="dxa" w:w="1559"/>
          </w:tcPr>
          <w:p w:rsidRDefault="000E15B3" w:rsidP="00FF0819" w:rsidR="000E15B3" w:rsidRPr="00E13209">
            <w:pPr>
              <w:autoSpaceDE w:val="false"/>
              <w:autoSpaceDN w:val="false"/>
              <w:adjustRightInd w:val="false"/>
              <w:spacing w:lineRule="auto" w:line="276" w:after="200"/>
              <w:jc w:val="both"/>
            </w:pPr>
            <w:r>
              <w:t>1.487,20 kn</w:t>
            </w:r>
          </w:p>
        </w:tc>
        <w:tc>
          <w:tcPr>
            <w:tcW w:type="dxa" w:w="1418"/>
          </w:tcPr>
          <w:p w:rsidRDefault="000E15B3" w:rsidP="00FF0819" w:rsidR="000E15B3" w:rsidRPr="00E13209">
            <w:pPr>
              <w:autoSpaceDE w:val="false"/>
              <w:autoSpaceDN w:val="false"/>
              <w:adjustRightInd w:val="false"/>
              <w:spacing w:lineRule="auto" w:line="276" w:after="200"/>
              <w:jc w:val="both"/>
            </w:pPr>
            <w:r>
              <w:t>1.264,12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105,34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42393299694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 xml:space="preserve">BRUKVICA-B, d.o.o., Šibenik, Fra </w:t>
            </w:r>
            <w:r w:rsidRPr="00E13209">
              <w:lastRenderedPageBreak/>
              <w:t>Jerolima Milete 27</w:t>
            </w:r>
          </w:p>
        </w:tc>
        <w:tc>
          <w:tcPr>
            <w:tcW w:type="dxa" w:w="1559"/>
          </w:tcPr>
          <w:p w:rsidRDefault="000E15B3" w:rsidP="00FF0819" w:rsidR="000E15B3" w:rsidRPr="00E13209">
            <w:pPr>
              <w:autoSpaceDE w:val="false"/>
              <w:autoSpaceDN w:val="false"/>
              <w:adjustRightInd w:val="false"/>
              <w:spacing w:lineRule="auto" w:line="276" w:after="200"/>
              <w:jc w:val="both"/>
            </w:pPr>
            <w:r>
              <w:lastRenderedPageBreak/>
              <w:t>2.675,95 kn</w:t>
            </w:r>
          </w:p>
        </w:tc>
        <w:tc>
          <w:tcPr>
            <w:tcW w:type="dxa" w:w="1418"/>
          </w:tcPr>
          <w:p w:rsidRDefault="000E15B3" w:rsidP="00FF0819" w:rsidR="000E15B3" w:rsidRPr="00E13209">
            <w:pPr>
              <w:autoSpaceDE w:val="false"/>
              <w:autoSpaceDN w:val="false"/>
              <w:adjustRightInd w:val="false"/>
              <w:spacing w:lineRule="auto" w:line="276" w:after="200"/>
              <w:jc w:val="both"/>
            </w:pPr>
            <w:r>
              <w:t>2.274,56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189,55 kn , beskamatno, </w:t>
            </w:r>
            <w:r w:rsidRPr="00FE28EF">
              <w:rPr>
                <w:sz w:val="22"/>
                <w:szCs w:val="22"/>
              </w:rPr>
              <w:lastRenderedPageBreak/>
              <w:t>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10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03493740983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BUKVIĆ VINKO, javni bilježnik, Šibenik, Stjepana Radića 79a</w:t>
            </w:r>
          </w:p>
        </w:tc>
        <w:tc>
          <w:tcPr>
            <w:tcW w:type="dxa" w:w="1559"/>
          </w:tcPr>
          <w:p w:rsidRDefault="000E15B3" w:rsidP="00FF0819" w:rsidR="000E15B3" w:rsidRPr="00E13209">
            <w:pPr>
              <w:autoSpaceDE w:val="false"/>
              <w:autoSpaceDN w:val="false"/>
              <w:adjustRightInd w:val="false"/>
              <w:spacing w:lineRule="auto" w:line="276" w:after="200"/>
              <w:jc w:val="both"/>
            </w:pPr>
            <w:r>
              <w:t>2.075,00 kn</w:t>
            </w:r>
          </w:p>
        </w:tc>
        <w:tc>
          <w:tcPr>
            <w:tcW w:type="dxa" w:w="1418"/>
          </w:tcPr>
          <w:p w:rsidRDefault="000E15B3" w:rsidP="00FF0819" w:rsidR="000E15B3" w:rsidRPr="00E13209">
            <w:pPr>
              <w:autoSpaceDE w:val="false"/>
              <w:autoSpaceDN w:val="false"/>
              <w:adjustRightInd w:val="false"/>
              <w:spacing w:lineRule="auto" w:line="276" w:after="200"/>
              <w:jc w:val="both"/>
            </w:pPr>
            <w:r>
              <w:t>1.763,75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146,98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42614574626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BUMBAK GRADIMIRA vl. Servisa za mjerila mase vaga i utega, Šibenik-Bilice, Novo naselje 28</w:t>
            </w:r>
          </w:p>
        </w:tc>
        <w:tc>
          <w:tcPr>
            <w:tcW w:type="dxa" w:w="1559"/>
          </w:tcPr>
          <w:p w:rsidRDefault="000E15B3" w:rsidP="00FF0819" w:rsidR="000E15B3" w:rsidRPr="00E13209">
            <w:pPr>
              <w:autoSpaceDE w:val="false"/>
              <w:autoSpaceDN w:val="false"/>
              <w:adjustRightInd w:val="false"/>
              <w:spacing w:lineRule="auto" w:line="276" w:after="200"/>
              <w:jc w:val="both"/>
            </w:pPr>
            <w:r>
              <w:t>3.850,00 kn</w:t>
            </w:r>
          </w:p>
        </w:tc>
        <w:tc>
          <w:tcPr>
            <w:tcW w:type="dxa" w:w="1418"/>
          </w:tcPr>
          <w:p w:rsidRDefault="000E15B3" w:rsidP="00FF0819" w:rsidR="000E15B3" w:rsidRPr="00E13209">
            <w:pPr>
              <w:autoSpaceDE w:val="false"/>
              <w:autoSpaceDN w:val="false"/>
              <w:adjustRightInd w:val="false"/>
              <w:spacing w:lineRule="auto" w:line="276" w:after="200"/>
              <w:jc w:val="both"/>
            </w:pPr>
            <w:r>
              <w:t>3.272,50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272,71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73570648818</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BURIĆ INSTALACIJE d.o.o., Šibenik, Put kroz Meterize 12</w:t>
            </w:r>
          </w:p>
        </w:tc>
        <w:tc>
          <w:tcPr>
            <w:tcW w:type="dxa" w:w="1559"/>
          </w:tcPr>
          <w:p w:rsidRDefault="000E15B3" w:rsidP="00FF0819" w:rsidR="000E15B3" w:rsidRPr="00E13209">
            <w:pPr>
              <w:autoSpaceDE w:val="false"/>
              <w:autoSpaceDN w:val="false"/>
              <w:adjustRightInd w:val="false"/>
              <w:spacing w:lineRule="auto" w:line="276" w:after="200"/>
              <w:jc w:val="both"/>
            </w:pPr>
            <w:r>
              <w:t>750,00 kn</w:t>
            </w:r>
          </w:p>
        </w:tc>
        <w:tc>
          <w:tcPr>
            <w:tcW w:type="dxa" w:w="1418"/>
          </w:tcPr>
          <w:p w:rsidRDefault="000E15B3" w:rsidP="00FF0819" w:rsidR="000E15B3" w:rsidRPr="00E13209">
            <w:pPr>
              <w:autoSpaceDE w:val="false"/>
              <w:autoSpaceDN w:val="false"/>
              <w:adjustRightInd w:val="false"/>
              <w:spacing w:lineRule="auto" w:line="276" w:after="200"/>
              <w:jc w:val="both"/>
            </w:pPr>
            <w:r>
              <w:t>637,50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53,13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BUS MAIL Kuffmann &amp; Partner Gmbh, Fuggerstrabe 19, Koschenbroich, Njemačka</w:t>
            </w:r>
          </w:p>
        </w:tc>
        <w:tc>
          <w:tcPr>
            <w:tcW w:type="dxa" w:w="1559"/>
          </w:tcPr>
          <w:p w:rsidRDefault="000E15B3" w:rsidP="00FF0819" w:rsidR="000E15B3" w:rsidRPr="00E13209">
            <w:pPr>
              <w:autoSpaceDE w:val="false"/>
              <w:autoSpaceDN w:val="false"/>
              <w:adjustRightInd w:val="false"/>
              <w:spacing w:lineRule="auto" w:line="276" w:after="200"/>
              <w:jc w:val="both"/>
            </w:pPr>
            <w:r>
              <w:t>4.709,91 kn</w:t>
            </w:r>
          </w:p>
        </w:tc>
        <w:tc>
          <w:tcPr>
            <w:tcW w:type="dxa" w:w="1418"/>
          </w:tcPr>
          <w:p w:rsidRDefault="000E15B3" w:rsidP="00FF0819" w:rsidR="000E15B3" w:rsidRPr="00E13209">
            <w:pPr>
              <w:autoSpaceDE w:val="false"/>
              <w:autoSpaceDN w:val="false"/>
              <w:adjustRightInd w:val="false"/>
              <w:spacing w:lineRule="auto" w:line="276" w:after="200"/>
              <w:jc w:val="both"/>
            </w:pPr>
            <w:r>
              <w:t>4.003,42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333,62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09517317411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CAPRCICORNO, d.o.o., Split, Hercegovačka 57/A</w:t>
            </w:r>
          </w:p>
        </w:tc>
        <w:tc>
          <w:tcPr>
            <w:tcW w:type="dxa" w:w="1559"/>
          </w:tcPr>
          <w:p w:rsidRDefault="000E15B3" w:rsidP="00FF0819" w:rsidR="000E15B3" w:rsidRPr="00E13209">
            <w:pPr>
              <w:autoSpaceDE w:val="false"/>
              <w:autoSpaceDN w:val="false"/>
              <w:adjustRightInd w:val="false"/>
              <w:spacing w:lineRule="auto" w:line="276" w:after="200"/>
              <w:jc w:val="both"/>
            </w:pPr>
            <w:r>
              <w:t>8.973,85 kn</w:t>
            </w:r>
          </w:p>
        </w:tc>
        <w:tc>
          <w:tcPr>
            <w:tcW w:type="dxa" w:w="1418"/>
          </w:tcPr>
          <w:p w:rsidRDefault="000E15B3" w:rsidP="00FF0819" w:rsidR="000E15B3" w:rsidRPr="00E13209">
            <w:pPr>
              <w:autoSpaceDE w:val="false"/>
              <w:autoSpaceDN w:val="false"/>
              <w:adjustRightInd w:val="false"/>
              <w:spacing w:lineRule="auto" w:line="276" w:after="200"/>
              <w:jc w:val="both"/>
            </w:pPr>
            <w:r>
              <w:t>7.320,63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610, 05 kn , beskamatno, koji dospijevaju posljednjeg dana u mjesecu, od kojih prvi obrok </w:t>
            </w:r>
            <w:r w:rsidRPr="00FE28EF">
              <w:rPr>
                <w:sz w:val="22"/>
                <w:szCs w:val="22"/>
              </w:rPr>
              <w:lastRenderedPageBreak/>
              <w:t>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15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04201603871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CIAN d.o.o., Split, Varaždinska Ulica 51</w:t>
            </w:r>
          </w:p>
        </w:tc>
        <w:tc>
          <w:tcPr>
            <w:tcW w:type="dxa" w:w="1559"/>
          </w:tcPr>
          <w:p w:rsidRDefault="000E15B3" w:rsidP="00FF0819" w:rsidR="000E15B3" w:rsidRPr="00E13209">
            <w:pPr>
              <w:autoSpaceDE w:val="false"/>
              <w:autoSpaceDN w:val="false"/>
              <w:adjustRightInd w:val="false"/>
              <w:spacing w:lineRule="auto" w:line="276" w:after="200"/>
              <w:jc w:val="both"/>
            </w:pPr>
            <w:r>
              <w:t>6.281,25 kn</w:t>
            </w:r>
          </w:p>
        </w:tc>
        <w:tc>
          <w:tcPr>
            <w:tcW w:type="dxa" w:w="1418"/>
          </w:tcPr>
          <w:p w:rsidRDefault="000E15B3" w:rsidP="00FF0819" w:rsidR="000E15B3" w:rsidRPr="00E13209">
            <w:pPr>
              <w:autoSpaceDE w:val="false"/>
              <w:autoSpaceDN w:val="false"/>
              <w:adjustRightInd w:val="false"/>
              <w:spacing w:lineRule="auto" w:line="276" w:after="200"/>
              <w:jc w:val="both"/>
            </w:pPr>
            <w:r>
              <w:t>5.339,06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444,92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26852486449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ČOGA NIKOLINA,Zaton, Zatonskih žrtava 76A</w:t>
            </w:r>
          </w:p>
        </w:tc>
        <w:tc>
          <w:tcPr>
            <w:tcW w:type="dxa" w:w="1559"/>
          </w:tcPr>
          <w:p w:rsidRDefault="000E15B3" w:rsidP="00FF0819" w:rsidR="000E15B3" w:rsidRPr="00E13209">
            <w:pPr>
              <w:autoSpaceDE w:val="false"/>
              <w:autoSpaceDN w:val="false"/>
              <w:adjustRightInd w:val="false"/>
              <w:spacing w:lineRule="auto" w:line="276" w:after="200"/>
              <w:jc w:val="both"/>
            </w:pPr>
            <w:r>
              <w:t>7.000,00 kn</w:t>
            </w:r>
          </w:p>
        </w:tc>
        <w:tc>
          <w:tcPr>
            <w:tcW w:type="dxa" w:w="1418"/>
          </w:tcPr>
          <w:p w:rsidRDefault="000E15B3" w:rsidP="00FF0819" w:rsidR="000E15B3" w:rsidRPr="00E13209">
            <w:pPr>
              <w:autoSpaceDE w:val="false"/>
              <w:autoSpaceDN w:val="false"/>
              <w:adjustRightInd w:val="false"/>
              <w:spacing w:lineRule="auto" w:line="276" w:after="200"/>
              <w:jc w:val="both"/>
            </w:pPr>
            <w:r>
              <w:t>5.950,00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495,83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72918951062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DASKA, d.o.o., Dubrava Kod Šibenika, Prljuge 19/A</w:t>
            </w:r>
          </w:p>
        </w:tc>
        <w:tc>
          <w:tcPr>
            <w:tcW w:type="dxa" w:w="1559"/>
          </w:tcPr>
          <w:p w:rsidRDefault="000E15B3" w:rsidP="00FF0819" w:rsidR="000E15B3" w:rsidRPr="00E13209">
            <w:pPr>
              <w:autoSpaceDE w:val="false"/>
              <w:autoSpaceDN w:val="false"/>
              <w:adjustRightInd w:val="false"/>
              <w:spacing w:lineRule="auto" w:line="276" w:after="200"/>
              <w:jc w:val="both"/>
            </w:pPr>
            <w:r>
              <w:t>3.250,00 kn</w:t>
            </w:r>
          </w:p>
        </w:tc>
        <w:tc>
          <w:tcPr>
            <w:tcW w:type="dxa" w:w="1418"/>
          </w:tcPr>
          <w:p w:rsidRDefault="000E15B3" w:rsidP="00FF0819" w:rsidR="000E15B3" w:rsidRPr="00E13209">
            <w:pPr>
              <w:autoSpaceDE w:val="false"/>
              <w:autoSpaceDN w:val="false"/>
              <w:adjustRightInd w:val="false"/>
              <w:spacing w:lineRule="auto" w:line="276" w:after="200"/>
              <w:jc w:val="both"/>
            </w:pPr>
            <w:r>
              <w:t>2.762,50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od230,21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08623414761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DISK d.o.o., Šibenik, Stjepana Radića 60</w:t>
            </w:r>
          </w:p>
        </w:tc>
        <w:tc>
          <w:tcPr>
            <w:tcW w:type="dxa" w:w="1559"/>
          </w:tcPr>
          <w:p w:rsidRDefault="000E15B3" w:rsidP="00FF0819" w:rsidR="000E15B3" w:rsidRPr="00E13209">
            <w:pPr>
              <w:autoSpaceDE w:val="false"/>
              <w:autoSpaceDN w:val="false"/>
              <w:adjustRightInd w:val="false"/>
              <w:spacing w:lineRule="auto" w:line="276" w:after="200"/>
              <w:jc w:val="both"/>
            </w:pPr>
            <w:r>
              <w:t>400,00 kn</w:t>
            </w:r>
          </w:p>
        </w:tc>
        <w:tc>
          <w:tcPr>
            <w:tcW w:type="dxa" w:w="1418"/>
          </w:tcPr>
          <w:p w:rsidRDefault="000E15B3" w:rsidP="00FF0819" w:rsidR="000E15B3" w:rsidRPr="00E13209">
            <w:pPr>
              <w:autoSpaceDE w:val="false"/>
              <w:autoSpaceDN w:val="false"/>
              <w:adjustRightInd w:val="false"/>
              <w:spacing w:lineRule="auto" w:line="276" w:after="200"/>
              <w:jc w:val="both"/>
            </w:pPr>
            <w:r>
              <w:t>340,00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28, 33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19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16523233398</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DUJMOVIĆ ANDREAS vl. turističkog obrta ANDREAS, Šibenik, Grižine 43</w:t>
            </w:r>
          </w:p>
        </w:tc>
        <w:tc>
          <w:tcPr>
            <w:tcW w:type="dxa" w:w="1559"/>
          </w:tcPr>
          <w:p w:rsidRDefault="000E15B3" w:rsidP="00FF0819" w:rsidR="000E15B3" w:rsidRPr="00E13209">
            <w:pPr>
              <w:autoSpaceDE w:val="false"/>
              <w:autoSpaceDN w:val="false"/>
              <w:adjustRightInd w:val="false"/>
              <w:spacing w:lineRule="auto" w:line="276" w:after="200"/>
              <w:jc w:val="both"/>
            </w:pPr>
            <w:r>
              <w:t>900,00 kn</w:t>
            </w:r>
          </w:p>
        </w:tc>
        <w:tc>
          <w:tcPr>
            <w:tcW w:type="dxa" w:w="1418"/>
          </w:tcPr>
          <w:p w:rsidRDefault="000E15B3" w:rsidP="00FF0819" w:rsidR="000E15B3" w:rsidRPr="00E13209">
            <w:pPr>
              <w:autoSpaceDE w:val="false"/>
              <w:autoSpaceDN w:val="false"/>
              <w:adjustRightInd w:val="false"/>
              <w:spacing w:lineRule="auto" w:line="276" w:after="200"/>
              <w:jc w:val="both"/>
            </w:pPr>
            <w:r>
              <w:t>765,00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63,75 kn , beskamatno, koji dospijevaju posljednjeg dana u mjesecu, od kojih prvi obrok dospijeva na naplatu 30. rujna 2015. </w:t>
            </w:r>
            <w:r w:rsidRPr="00FE28EF">
              <w:rPr>
                <w:sz w:val="22"/>
                <w:szCs w:val="22"/>
              </w:rPr>
              <w:lastRenderedPageBreak/>
              <w:t>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20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24188688551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DUNAT VANJA vl. Obrta STR ˝LOBA - ŽICA˝, Vodice, Udovičić Ante Kule 2</w:t>
            </w:r>
          </w:p>
        </w:tc>
        <w:tc>
          <w:tcPr>
            <w:tcW w:type="dxa" w:w="1559"/>
          </w:tcPr>
          <w:p w:rsidRDefault="000E15B3" w:rsidP="00FF0819" w:rsidR="000E15B3" w:rsidRPr="00E13209">
            <w:pPr>
              <w:autoSpaceDE w:val="false"/>
              <w:autoSpaceDN w:val="false"/>
              <w:adjustRightInd w:val="false"/>
              <w:spacing w:lineRule="auto" w:line="276" w:after="200"/>
              <w:jc w:val="both"/>
            </w:pPr>
            <w:r>
              <w:t>2.861,05 kn</w:t>
            </w:r>
          </w:p>
        </w:tc>
        <w:tc>
          <w:tcPr>
            <w:tcW w:type="dxa" w:w="1418"/>
          </w:tcPr>
          <w:p w:rsidRDefault="000E15B3" w:rsidP="00FF0819" w:rsidR="000E15B3" w:rsidRPr="00E13209">
            <w:pPr>
              <w:autoSpaceDE w:val="false"/>
              <w:autoSpaceDN w:val="false"/>
              <w:adjustRightInd w:val="false"/>
              <w:spacing w:lineRule="auto" w:line="276" w:after="200"/>
              <w:jc w:val="both"/>
            </w:pPr>
            <w:r>
              <w:t>2.431,89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202,66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67936371211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ELMAS d. o. o., Rijeka, Oktavijana Valića 55</w:t>
            </w:r>
          </w:p>
        </w:tc>
        <w:tc>
          <w:tcPr>
            <w:tcW w:type="dxa" w:w="1559"/>
          </w:tcPr>
          <w:p w:rsidRDefault="000E15B3" w:rsidP="00FF0819" w:rsidR="000E15B3" w:rsidRPr="00E13209">
            <w:pPr>
              <w:autoSpaceDE w:val="false"/>
              <w:autoSpaceDN w:val="false"/>
              <w:adjustRightInd w:val="false"/>
              <w:spacing w:lineRule="auto" w:line="276" w:after="200"/>
              <w:jc w:val="both"/>
            </w:pPr>
            <w:r>
              <w:t>1.156,00 kn</w:t>
            </w:r>
          </w:p>
        </w:tc>
        <w:tc>
          <w:tcPr>
            <w:tcW w:type="dxa" w:w="1418"/>
          </w:tcPr>
          <w:p w:rsidRDefault="000E15B3" w:rsidP="00FF0819" w:rsidR="000E15B3" w:rsidRPr="00E13209">
            <w:pPr>
              <w:autoSpaceDE w:val="false"/>
              <w:autoSpaceDN w:val="false"/>
              <w:adjustRightInd w:val="false"/>
              <w:spacing w:lineRule="auto" w:line="276" w:after="200"/>
              <w:jc w:val="both"/>
            </w:pPr>
            <w:r>
              <w:t>982,60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81,88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92190589217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FOCUS d.o.o., Močići, Močići  1/b</w:t>
            </w:r>
          </w:p>
        </w:tc>
        <w:tc>
          <w:tcPr>
            <w:tcW w:type="dxa" w:w="1559"/>
          </w:tcPr>
          <w:p w:rsidRDefault="000E15B3" w:rsidP="00FF0819" w:rsidR="000E15B3" w:rsidRPr="00E13209">
            <w:pPr>
              <w:autoSpaceDE w:val="false"/>
              <w:autoSpaceDN w:val="false"/>
              <w:adjustRightInd w:val="false"/>
              <w:spacing w:lineRule="auto" w:line="276" w:after="200"/>
              <w:jc w:val="both"/>
            </w:pPr>
            <w:r>
              <w:t>2.812,50 kn</w:t>
            </w:r>
          </w:p>
        </w:tc>
        <w:tc>
          <w:tcPr>
            <w:tcW w:type="dxa" w:w="1418"/>
          </w:tcPr>
          <w:p w:rsidRDefault="000E15B3" w:rsidP="00FF0819" w:rsidR="000E15B3" w:rsidRPr="00E13209">
            <w:pPr>
              <w:autoSpaceDE w:val="false"/>
              <w:autoSpaceDN w:val="false"/>
              <w:adjustRightInd w:val="false"/>
              <w:spacing w:lineRule="auto" w:line="276" w:after="200"/>
              <w:jc w:val="both"/>
            </w:pPr>
            <w:r>
              <w:t>2.390,63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199,22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13515654027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FRŽOP MIHAELA vl. UGOSTITELJSKOG OBRTAŽ ˝ARAUSA˝, Vodice, Trg dr. Franje Tuđmana 17</w:t>
            </w:r>
          </w:p>
        </w:tc>
        <w:tc>
          <w:tcPr>
            <w:tcW w:type="dxa" w:w="1559"/>
          </w:tcPr>
          <w:p w:rsidRDefault="000E15B3" w:rsidP="00FF0819" w:rsidR="000E15B3" w:rsidRPr="00E13209">
            <w:pPr>
              <w:autoSpaceDE w:val="false"/>
              <w:autoSpaceDN w:val="false"/>
              <w:adjustRightInd w:val="false"/>
              <w:spacing w:lineRule="auto" w:line="276" w:after="200"/>
              <w:jc w:val="both"/>
            </w:pPr>
            <w:r>
              <w:t>3.591,50 kn</w:t>
            </w:r>
          </w:p>
        </w:tc>
        <w:tc>
          <w:tcPr>
            <w:tcW w:type="dxa" w:w="1418"/>
          </w:tcPr>
          <w:p w:rsidRDefault="000E15B3" w:rsidP="00FF0819" w:rsidR="000E15B3" w:rsidRPr="00E13209">
            <w:pPr>
              <w:autoSpaceDE w:val="false"/>
              <w:autoSpaceDN w:val="false"/>
              <w:adjustRightInd w:val="false"/>
              <w:spacing w:lineRule="auto" w:line="276" w:after="200"/>
              <w:jc w:val="both"/>
            </w:pPr>
            <w:r>
              <w:t>3.052,78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254,40 kn ,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03698722831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GEODEZIJA d.o.o., Šibenik , Kralja Zvonimira 42</w:t>
            </w:r>
          </w:p>
        </w:tc>
        <w:tc>
          <w:tcPr>
            <w:tcW w:type="dxa" w:w="1559"/>
          </w:tcPr>
          <w:p w:rsidRDefault="000E15B3" w:rsidP="00FF0819" w:rsidR="000E15B3" w:rsidRPr="00E13209">
            <w:pPr>
              <w:autoSpaceDE w:val="false"/>
              <w:autoSpaceDN w:val="false"/>
              <w:adjustRightInd w:val="false"/>
              <w:spacing w:lineRule="auto" w:line="276" w:after="200"/>
              <w:jc w:val="both"/>
            </w:pPr>
            <w:r>
              <w:t>8.125,00 kn</w:t>
            </w:r>
          </w:p>
        </w:tc>
        <w:tc>
          <w:tcPr>
            <w:tcW w:type="dxa" w:w="1418"/>
          </w:tcPr>
          <w:p w:rsidRDefault="000E15B3" w:rsidP="00FF0819" w:rsidR="000E15B3" w:rsidRPr="00E13209">
            <w:pPr>
              <w:autoSpaceDE w:val="false"/>
              <w:autoSpaceDN w:val="false"/>
              <w:adjustRightInd w:val="false"/>
              <w:spacing w:lineRule="auto" w:line="276" w:after="200"/>
              <w:jc w:val="both"/>
            </w:pPr>
            <w:r>
              <w:t>6.906,25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575,52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25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HOLINET H&amp;M Kreiler GmbH&amp;co.kg, Drxagalski-Alle 117, D-81477 Munchen</w:t>
            </w:r>
          </w:p>
        </w:tc>
        <w:tc>
          <w:tcPr>
            <w:tcW w:type="dxa" w:w="1559"/>
          </w:tcPr>
          <w:p w:rsidRDefault="000E15B3" w:rsidP="00FF0819" w:rsidR="000E15B3" w:rsidRPr="00E13209">
            <w:pPr>
              <w:autoSpaceDE w:val="false"/>
              <w:autoSpaceDN w:val="false"/>
              <w:adjustRightInd w:val="false"/>
              <w:spacing w:lineRule="auto" w:line="276" w:after="200"/>
              <w:jc w:val="both"/>
            </w:pPr>
            <w:r>
              <w:t>382,92 kn</w:t>
            </w:r>
          </w:p>
        </w:tc>
        <w:tc>
          <w:tcPr>
            <w:tcW w:type="dxa" w:w="1418"/>
          </w:tcPr>
          <w:p w:rsidRDefault="000E15B3" w:rsidP="00FF0819" w:rsidR="000E15B3" w:rsidRPr="00E13209">
            <w:pPr>
              <w:autoSpaceDE w:val="false"/>
              <w:autoSpaceDN w:val="false"/>
              <w:adjustRightInd w:val="false"/>
              <w:spacing w:lineRule="auto" w:line="276" w:after="200"/>
              <w:jc w:val="both"/>
            </w:pPr>
            <w:r>
              <w:t>325,48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27,12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HOTEL.DE AG, Hugo-Junkers str.15-17, Nuremberg, Njemačka</w:t>
            </w:r>
          </w:p>
        </w:tc>
        <w:tc>
          <w:tcPr>
            <w:tcW w:type="dxa" w:w="1559"/>
          </w:tcPr>
          <w:p w:rsidRDefault="000E15B3" w:rsidP="00FF0819" w:rsidR="000E15B3" w:rsidRPr="00E13209">
            <w:pPr>
              <w:autoSpaceDE w:val="false"/>
              <w:autoSpaceDN w:val="false"/>
              <w:adjustRightInd w:val="false"/>
              <w:spacing w:lineRule="auto" w:line="276" w:after="200"/>
              <w:jc w:val="both"/>
            </w:pPr>
            <w:r>
              <w:t>740,41 kn</w:t>
            </w:r>
          </w:p>
        </w:tc>
        <w:tc>
          <w:tcPr>
            <w:tcW w:type="dxa" w:w="1418"/>
          </w:tcPr>
          <w:p w:rsidRDefault="000E15B3" w:rsidP="00FF0819" w:rsidR="000E15B3" w:rsidRPr="00E13209">
            <w:pPr>
              <w:autoSpaceDE w:val="false"/>
              <w:autoSpaceDN w:val="false"/>
              <w:adjustRightInd w:val="false"/>
              <w:spacing w:lineRule="auto" w:line="276" w:after="200"/>
              <w:jc w:val="both"/>
            </w:pPr>
            <w:r>
              <w:t>629,35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52,45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HOTEL-AMI.DE GMBH, D 69214 Eppelheim Heidelberg, Njemačka</w:t>
            </w:r>
          </w:p>
        </w:tc>
        <w:tc>
          <w:tcPr>
            <w:tcW w:type="dxa" w:w="1559"/>
          </w:tcPr>
          <w:p w:rsidRDefault="000E15B3" w:rsidP="00FF0819" w:rsidR="000E15B3" w:rsidRPr="00E13209">
            <w:pPr>
              <w:autoSpaceDE w:val="false"/>
              <w:autoSpaceDN w:val="false"/>
              <w:adjustRightInd w:val="false"/>
              <w:spacing w:lineRule="auto" w:line="276" w:after="200"/>
              <w:jc w:val="both"/>
            </w:pPr>
            <w:r>
              <w:t>5.514,04 kn</w:t>
            </w:r>
          </w:p>
        </w:tc>
        <w:tc>
          <w:tcPr>
            <w:tcW w:type="dxa" w:w="1418"/>
          </w:tcPr>
          <w:p w:rsidRDefault="000E15B3" w:rsidP="00FF0819" w:rsidR="000E15B3" w:rsidRPr="00E13209">
            <w:pPr>
              <w:autoSpaceDE w:val="false"/>
              <w:autoSpaceDN w:val="false"/>
              <w:adjustRightInd w:val="false"/>
              <w:spacing w:lineRule="auto" w:line="276" w:after="200"/>
              <w:jc w:val="both"/>
            </w:pPr>
            <w:r>
              <w:t>4.686,93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390,58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HOTELIERS.COM, Gedempt Hamerkanaal 177, Amsterdam, Nizozemska</w:t>
            </w:r>
          </w:p>
        </w:tc>
        <w:tc>
          <w:tcPr>
            <w:tcW w:type="dxa" w:w="1559"/>
          </w:tcPr>
          <w:p w:rsidRDefault="000E15B3" w:rsidP="00FF0819" w:rsidR="000E15B3" w:rsidRPr="00E13209">
            <w:pPr>
              <w:autoSpaceDE w:val="false"/>
              <w:autoSpaceDN w:val="false"/>
              <w:adjustRightInd w:val="false"/>
              <w:spacing w:lineRule="auto" w:line="276" w:after="200"/>
              <w:jc w:val="both"/>
            </w:pPr>
            <w:r>
              <w:t>7.168,26 kn</w:t>
            </w:r>
          </w:p>
        </w:tc>
        <w:tc>
          <w:tcPr>
            <w:tcW w:type="dxa" w:w="1418"/>
          </w:tcPr>
          <w:p w:rsidRDefault="000E15B3" w:rsidP="00FF0819" w:rsidR="000E15B3" w:rsidRPr="00E13209">
            <w:pPr>
              <w:autoSpaceDE w:val="false"/>
              <w:autoSpaceDN w:val="false"/>
              <w:adjustRightInd w:val="false"/>
              <w:spacing w:lineRule="auto" w:line="276" w:after="200"/>
              <w:jc w:val="both"/>
            </w:pPr>
            <w:r>
              <w:t>6.093,02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507,75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29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23691527614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HRVATSKI ZAVOD ZA TOKSIKOLOGIJU I ANTIDOPING, Zagreb, Borongajska cesta 83 g</w:t>
            </w:r>
          </w:p>
        </w:tc>
        <w:tc>
          <w:tcPr>
            <w:tcW w:type="dxa" w:w="1559"/>
          </w:tcPr>
          <w:p w:rsidRDefault="000E15B3" w:rsidP="00FF0819" w:rsidR="000E15B3" w:rsidRPr="00E13209">
            <w:pPr>
              <w:autoSpaceDE w:val="false"/>
              <w:autoSpaceDN w:val="false"/>
              <w:adjustRightInd w:val="false"/>
              <w:spacing w:lineRule="auto" w:line="276" w:after="200"/>
              <w:jc w:val="both"/>
            </w:pPr>
            <w:r>
              <w:t>2.032,00 kn</w:t>
            </w:r>
          </w:p>
        </w:tc>
        <w:tc>
          <w:tcPr>
            <w:tcW w:type="dxa" w:w="1418"/>
          </w:tcPr>
          <w:p w:rsidRDefault="000E15B3" w:rsidP="00FF0819" w:rsidR="000E15B3" w:rsidRPr="00E13209">
            <w:pPr>
              <w:autoSpaceDE w:val="false"/>
              <w:autoSpaceDN w:val="false"/>
              <w:adjustRightInd w:val="false"/>
              <w:spacing w:lineRule="auto" w:line="276" w:after="200"/>
              <w:jc w:val="both"/>
            </w:pPr>
            <w:r>
              <w:t>1.727,20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143,93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79134386952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 xml:space="preserve">HULJEV JOSIP, Šibenik, Bože </w:t>
            </w:r>
            <w:r w:rsidRPr="00E13209">
              <w:lastRenderedPageBreak/>
              <w:t>Peričića 34</w:t>
            </w:r>
          </w:p>
        </w:tc>
        <w:tc>
          <w:tcPr>
            <w:tcW w:type="dxa" w:w="1559"/>
          </w:tcPr>
          <w:p w:rsidRDefault="000E15B3" w:rsidP="00FF0819" w:rsidR="000E15B3" w:rsidRPr="00E13209">
            <w:pPr>
              <w:autoSpaceDE w:val="false"/>
              <w:autoSpaceDN w:val="false"/>
              <w:adjustRightInd w:val="false"/>
              <w:spacing w:lineRule="auto" w:line="276" w:after="200"/>
              <w:jc w:val="both"/>
            </w:pPr>
            <w:r>
              <w:lastRenderedPageBreak/>
              <w:t>1.000,00 kn</w:t>
            </w:r>
          </w:p>
        </w:tc>
        <w:tc>
          <w:tcPr>
            <w:tcW w:type="dxa" w:w="1418"/>
          </w:tcPr>
          <w:p w:rsidRDefault="000E15B3" w:rsidP="00FF0819" w:rsidR="000E15B3" w:rsidRPr="00E13209">
            <w:pPr>
              <w:autoSpaceDE w:val="false"/>
              <w:autoSpaceDN w:val="false"/>
              <w:adjustRightInd w:val="false"/>
              <w:spacing w:lineRule="auto" w:line="276" w:after="200"/>
              <w:jc w:val="both"/>
            </w:pPr>
            <w:r>
              <w:t>850,00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70,83 kn, beskamatno, </w:t>
            </w:r>
            <w:r w:rsidRPr="00FE28EF">
              <w:rPr>
                <w:sz w:val="22"/>
                <w:szCs w:val="22"/>
              </w:rPr>
              <w:lastRenderedPageBreak/>
              <w:t>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31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47012314254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INTERNET PARTNER d.o.o., Split, Svetog Petra Starog 1</w:t>
            </w:r>
          </w:p>
        </w:tc>
        <w:tc>
          <w:tcPr>
            <w:tcW w:type="dxa" w:w="1559"/>
          </w:tcPr>
          <w:p w:rsidRDefault="000E15B3" w:rsidP="00FF0819" w:rsidR="000E15B3" w:rsidRPr="00E13209">
            <w:pPr>
              <w:autoSpaceDE w:val="false"/>
              <w:autoSpaceDN w:val="false"/>
              <w:adjustRightInd w:val="false"/>
              <w:spacing w:lineRule="auto" w:line="276" w:after="200"/>
              <w:jc w:val="both"/>
            </w:pPr>
            <w:r>
              <w:t>169,54 kn</w:t>
            </w:r>
          </w:p>
        </w:tc>
        <w:tc>
          <w:tcPr>
            <w:tcW w:type="dxa" w:w="1418"/>
          </w:tcPr>
          <w:p w:rsidRDefault="000E15B3" w:rsidP="00FF0819" w:rsidR="000E15B3" w:rsidRPr="00E13209">
            <w:pPr>
              <w:autoSpaceDE w:val="false"/>
              <w:autoSpaceDN w:val="false"/>
              <w:adjustRightInd w:val="false"/>
              <w:spacing w:lineRule="auto" w:line="276" w:after="200"/>
              <w:jc w:val="both"/>
            </w:pPr>
            <w:r>
              <w:t>144,11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12,01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20391557725</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INTERUGOS d.o.o., Sveti Ivan Zelina, Pretoki 22/e</w:t>
            </w:r>
          </w:p>
        </w:tc>
        <w:tc>
          <w:tcPr>
            <w:tcW w:type="dxa" w:w="1559"/>
          </w:tcPr>
          <w:p w:rsidRDefault="000E15B3" w:rsidP="00FF0819" w:rsidR="000E15B3" w:rsidRPr="00E13209">
            <w:pPr>
              <w:autoSpaceDE w:val="false"/>
              <w:autoSpaceDN w:val="false"/>
              <w:adjustRightInd w:val="false"/>
              <w:spacing w:lineRule="auto" w:line="276" w:after="200"/>
              <w:jc w:val="both"/>
            </w:pPr>
            <w:r>
              <w:t>685,92 kn</w:t>
            </w:r>
          </w:p>
        </w:tc>
        <w:tc>
          <w:tcPr>
            <w:tcW w:type="dxa" w:w="1418"/>
          </w:tcPr>
          <w:p w:rsidRDefault="000E15B3" w:rsidP="00FF0819" w:rsidR="000E15B3" w:rsidRPr="00E13209">
            <w:pPr>
              <w:autoSpaceDE w:val="false"/>
              <w:autoSpaceDN w:val="false"/>
              <w:adjustRightInd w:val="false"/>
              <w:spacing w:lineRule="auto" w:line="276" w:after="200"/>
              <w:jc w:val="both"/>
            </w:pPr>
            <w:r>
              <w:t>583,03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48,59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89206455960</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IVERO d.o.o., Sesvete, Planinska 13</w:t>
            </w:r>
          </w:p>
        </w:tc>
        <w:tc>
          <w:tcPr>
            <w:tcW w:type="dxa" w:w="1559"/>
          </w:tcPr>
          <w:p w:rsidRDefault="000E15B3" w:rsidP="00FF0819" w:rsidR="000E15B3" w:rsidRPr="00E13209">
            <w:pPr>
              <w:autoSpaceDE w:val="false"/>
              <w:autoSpaceDN w:val="false"/>
              <w:adjustRightInd w:val="false"/>
              <w:spacing w:lineRule="auto" w:line="276" w:after="200"/>
              <w:jc w:val="both"/>
            </w:pPr>
            <w:r>
              <w:t>2.625,00 kn</w:t>
            </w:r>
          </w:p>
        </w:tc>
        <w:tc>
          <w:tcPr>
            <w:tcW w:type="dxa" w:w="1418"/>
          </w:tcPr>
          <w:p w:rsidRDefault="000E15B3" w:rsidP="00FF0819" w:rsidR="000E15B3" w:rsidRPr="00E13209">
            <w:pPr>
              <w:autoSpaceDE w:val="false"/>
              <w:autoSpaceDN w:val="false"/>
              <w:adjustRightInd w:val="false"/>
              <w:spacing w:lineRule="auto" w:line="276" w:after="200"/>
              <w:jc w:val="both"/>
            </w:pPr>
            <w:r>
              <w:t>2.231,25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185,94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60775153109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JAJAŠ ZVONIMIR VL. Vodoinstalaterskog obrta, Pirovac, Putičanje, Putičanje 20</w:t>
            </w:r>
          </w:p>
        </w:tc>
        <w:tc>
          <w:tcPr>
            <w:tcW w:type="dxa" w:w="1559"/>
          </w:tcPr>
          <w:p w:rsidRDefault="000E15B3" w:rsidP="00FF0819" w:rsidR="000E15B3" w:rsidRPr="00E13209">
            <w:pPr>
              <w:autoSpaceDE w:val="false"/>
              <w:autoSpaceDN w:val="false"/>
              <w:adjustRightInd w:val="false"/>
              <w:spacing w:lineRule="auto" w:line="276" w:after="200"/>
              <w:jc w:val="both"/>
            </w:pPr>
            <w:r>
              <w:t>10.000,00 kn</w:t>
            </w:r>
          </w:p>
        </w:tc>
        <w:tc>
          <w:tcPr>
            <w:tcW w:type="dxa" w:w="1418"/>
          </w:tcPr>
          <w:p w:rsidRDefault="000E15B3" w:rsidP="00FF0819" w:rsidR="000E15B3" w:rsidRPr="00E13209">
            <w:pPr>
              <w:autoSpaceDE w:val="false"/>
              <w:autoSpaceDN w:val="false"/>
              <w:adjustRightInd w:val="false"/>
              <w:spacing w:lineRule="auto" w:line="276" w:after="200"/>
              <w:jc w:val="both"/>
            </w:pPr>
            <w:r>
              <w:t>8.500,00</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708,33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43080127526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 xml:space="preserve">JAKOVLJEVIĆ STIPICA vl. ŠPINA 04 obrta za vodoinstalaciju, trgovinu i prijevoz, </w:t>
            </w:r>
            <w:r w:rsidRPr="00E13209">
              <w:lastRenderedPageBreak/>
              <w:t>Šibenik, Bana Josipa Jelačića 28</w:t>
            </w:r>
          </w:p>
        </w:tc>
        <w:tc>
          <w:tcPr>
            <w:tcW w:type="dxa" w:w="1559"/>
          </w:tcPr>
          <w:p w:rsidRDefault="000E15B3" w:rsidP="00FF0819" w:rsidR="000E15B3" w:rsidRPr="00E13209">
            <w:pPr>
              <w:autoSpaceDE w:val="false"/>
              <w:autoSpaceDN w:val="false"/>
              <w:adjustRightInd w:val="false"/>
              <w:spacing w:lineRule="auto" w:line="276" w:after="200"/>
              <w:jc w:val="both"/>
            </w:pPr>
            <w:r>
              <w:lastRenderedPageBreak/>
              <w:t>300,00 kn</w:t>
            </w:r>
          </w:p>
        </w:tc>
        <w:tc>
          <w:tcPr>
            <w:tcW w:type="dxa" w:w="1418"/>
          </w:tcPr>
          <w:p w:rsidRDefault="000E15B3" w:rsidP="00FF0819" w:rsidR="000E15B3" w:rsidRPr="00E13209">
            <w:pPr>
              <w:autoSpaceDE w:val="false"/>
              <w:autoSpaceDN w:val="false"/>
              <w:adjustRightInd w:val="false"/>
              <w:spacing w:lineRule="auto" w:line="276" w:after="200"/>
              <w:jc w:val="both"/>
            </w:pPr>
            <w:r>
              <w:t>255,00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21,25 kn, beskamatno, koji dospijevaju posljednjeg dana u mjesecu, od kojih prvi </w:t>
            </w:r>
            <w:r w:rsidRPr="00FE28EF">
              <w:rPr>
                <w:sz w:val="22"/>
                <w:szCs w:val="22"/>
              </w:rPr>
              <w:lastRenderedPageBreak/>
              <w:t>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36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63426111094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KABEL MONTAŽA LBB d.o.o., Zaton, Raslina, Raslinska ulica II/2</w:t>
            </w:r>
          </w:p>
        </w:tc>
        <w:tc>
          <w:tcPr>
            <w:tcW w:type="dxa" w:w="1559"/>
          </w:tcPr>
          <w:p w:rsidRDefault="000E15B3" w:rsidP="00FF0819" w:rsidR="000E15B3" w:rsidRPr="00E13209">
            <w:pPr>
              <w:autoSpaceDE w:val="false"/>
              <w:autoSpaceDN w:val="false"/>
              <w:adjustRightInd w:val="false"/>
              <w:spacing w:lineRule="auto" w:line="276" w:after="200"/>
              <w:jc w:val="both"/>
            </w:pPr>
            <w:r>
              <w:t>505,79 kn</w:t>
            </w:r>
          </w:p>
        </w:tc>
        <w:tc>
          <w:tcPr>
            <w:tcW w:type="dxa" w:w="1418"/>
          </w:tcPr>
          <w:p w:rsidRDefault="000E15B3" w:rsidP="00FF0819" w:rsidR="000E15B3" w:rsidRPr="00E13209">
            <w:pPr>
              <w:autoSpaceDE w:val="false"/>
              <w:autoSpaceDN w:val="false"/>
              <w:adjustRightInd w:val="false"/>
              <w:spacing w:lineRule="auto" w:line="276" w:after="200"/>
              <w:jc w:val="both"/>
            </w:pPr>
            <w:r>
              <w:t>429,92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35,83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76239571590</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KB CIKLON d.o.o., Split, Dubrovačka 33</w:t>
            </w:r>
          </w:p>
        </w:tc>
        <w:tc>
          <w:tcPr>
            <w:tcW w:type="dxa" w:w="1559"/>
          </w:tcPr>
          <w:p w:rsidRDefault="000E15B3" w:rsidP="00FF0819" w:rsidR="000E15B3" w:rsidRPr="00E13209">
            <w:pPr>
              <w:autoSpaceDE w:val="false"/>
              <w:autoSpaceDN w:val="false"/>
              <w:adjustRightInd w:val="false"/>
              <w:spacing w:lineRule="auto" w:line="276" w:after="200"/>
              <w:jc w:val="both"/>
            </w:pPr>
            <w:r>
              <w:t>5.832,50 kn</w:t>
            </w:r>
          </w:p>
        </w:tc>
        <w:tc>
          <w:tcPr>
            <w:tcW w:type="dxa" w:w="1418"/>
          </w:tcPr>
          <w:p w:rsidRDefault="000E15B3" w:rsidP="00FF0819" w:rsidR="000E15B3" w:rsidRPr="00E13209">
            <w:pPr>
              <w:autoSpaceDE w:val="false"/>
              <w:autoSpaceDN w:val="false"/>
              <w:adjustRightInd w:val="false"/>
              <w:spacing w:lineRule="auto" w:line="276" w:after="200"/>
              <w:jc w:val="both"/>
            </w:pPr>
            <w:r>
              <w:t>4.957,63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413,14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90003607151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KOŠNOVAC d.o.o., Šibenik, Ivana Gundulića 28</w:t>
            </w:r>
          </w:p>
        </w:tc>
        <w:tc>
          <w:tcPr>
            <w:tcW w:type="dxa" w:w="1559"/>
          </w:tcPr>
          <w:p w:rsidRDefault="000E15B3" w:rsidP="00FF0819" w:rsidR="000E15B3" w:rsidRPr="00E13209">
            <w:pPr>
              <w:autoSpaceDE w:val="false"/>
              <w:autoSpaceDN w:val="false"/>
              <w:adjustRightInd w:val="false"/>
              <w:spacing w:lineRule="auto" w:line="276" w:after="200"/>
              <w:jc w:val="both"/>
            </w:pPr>
            <w:r>
              <w:t>1.631,37 kn</w:t>
            </w:r>
          </w:p>
        </w:tc>
        <w:tc>
          <w:tcPr>
            <w:tcW w:type="dxa" w:w="1418"/>
          </w:tcPr>
          <w:p w:rsidRDefault="000E15B3" w:rsidP="00FF0819" w:rsidR="000E15B3" w:rsidRPr="00E13209">
            <w:pPr>
              <w:autoSpaceDE w:val="false"/>
              <w:autoSpaceDN w:val="false"/>
              <w:adjustRightInd w:val="false"/>
              <w:spacing w:lineRule="auto" w:line="276" w:after="200"/>
              <w:jc w:val="both"/>
            </w:pPr>
            <w:r>
              <w:t>1.386,66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115,56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39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90035858254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KSEDRA d.o.o., Zagreb, Hrvatskog proljeća 40/II</w:t>
            </w:r>
          </w:p>
        </w:tc>
        <w:tc>
          <w:tcPr>
            <w:tcW w:type="dxa" w:w="1559"/>
          </w:tcPr>
          <w:p w:rsidRDefault="000E15B3" w:rsidP="00FF0819" w:rsidR="000E15B3" w:rsidRPr="00E13209">
            <w:pPr>
              <w:autoSpaceDE w:val="false"/>
              <w:autoSpaceDN w:val="false"/>
              <w:adjustRightInd w:val="false"/>
              <w:spacing w:lineRule="auto" w:line="276" w:after="200"/>
              <w:jc w:val="both"/>
            </w:pPr>
            <w:r>
              <w:t>5.519,09 kn</w:t>
            </w:r>
          </w:p>
        </w:tc>
        <w:tc>
          <w:tcPr>
            <w:tcW w:type="dxa" w:w="1418"/>
          </w:tcPr>
          <w:p w:rsidRDefault="000E15B3" w:rsidP="00FF0819" w:rsidR="000E15B3" w:rsidRPr="00E13209">
            <w:pPr>
              <w:autoSpaceDE w:val="false"/>
              <w:autoSpaceDN w:val="false"/>
              <w:adjustRightInd w:val="false"/>
              <w:spacing w:lineRule="auto" w:line="276" w:after="200"/>
              <w:jc w:val="both"/>
            </w:pPr>
            <w:r>
              <w:t>4.691,23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390,94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21355261707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KULUŠIĆ ANA vl. Uslužnog obrta ˝KULA˝, Šibenik, Dubravski put 4</w:t>
            </w:r>
          </w:p>
        </w:tc>
        <w:tc>
          <w:tcPr>
            <w:tcW w:type="dxa" w:w="1559"/>
          </w:tcPr>
          <w:p w:rsidRDefault="000E15B3" w:rsidP="00FF0819" w:rsidR="000E15B3" w:rsidRPr="00E13209">
            <w:pPr>
              <w:autoSpaceDE w:val="false"/>
              <w:autoSpaceDN w:val="false"/>
              <w:adjustRightInd w:val="false"/>
              <w:spacing w:lineRule="auto" w:line="276" w:after="200"/>
              <w:jc w:val="both"/>
            </w:pPr>
            <w:r>
              <w:t>5.812,50 kn</w:t>
            </w:r>
          </w:p>
        </w:tc>
        <w:tc>
          <w:tcPr>
            <w:tcW w:type="dxa" w:w="1418"/>
          </w:tcPr>
          <w:p w:rsidRDefault="000E15B3" w:rsidP="00FF0819" w:rsidR="000E15B3" w:rsidRPr="00E13209">
            <w:pPr>
              <w:autoSpaceDE w:val="false"/>
              <w:autoSpaceDN w:val="false"/>
              <w:adjustRightInd w:val="false"/>
              <w:spacing w:lineRule="auto" w:line="276" w:after="200"/>
              <w:jc w:val="both"/>
            </w:pPr>
            <w:r>
              <w:t>4.940,63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411,72 kn, beskamatno, koji dospijevaju posljednjeg dana u mjesecu, od kojih prvi obrok dospijeva na naplatu 30. rujna 2015. godine, a posljednji 31. </w:t>
            </w:r>
            <w:r w:rsidRPr="00FE28EF">
              <w:rPr>
                <w:sz w:val="22"/>
                <w:szCs w:val="22"/>
              </w:rPr>
              <w:lastRenderedPageBreak/>
              <w:t>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41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11161535886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LIBERALIS d.o.o., Šibenik, Gavanova 3</w:t>
            </w:r>
          </w:p>
        </w:tc>
        <w:tc>
          <w:tcPr>
            <w:tcW w:type="dxa" w:w="1559"/>
          </w:tcPr>
          <w:p w:rsidRDefault="000E15B3" w:rsidP="00FF0819" w:rsidR="000E15B3" w:rsidRPr="00E13209">
            <w:pPr>
              <w:autoSpaceDE w:val="false"/>
              <w:autoSpaceDN w:val="false"/>
              <w:adjustRightInd w:val="false"/>
              <w:spacing w:lineRule="auto" w:line="276" w:after="200"/>
              <w:jc w:val="both"/>
            </w:pPr>
            <w:r>
              <w:t>1.744,08 kn</w:t>
            </w:r>
          </w:p>
        </w:tc>
        <w:tc>
          <w:tcPr>
            <w:tcW w:type="dxa" w:w="1418"/>
          </w:tcPr>
          <w:p w:rsidRDefault="000E15B3" w:rsidP="00FF0819" w:rsidR="000E15B3" w:rsidRPr="00E13209">
            <w:pPr>
              <w:autoSpaceDE w:val="false"/>
              <w:autoSpaceDN w:val="false"/>
              <w:adjustRightInd w:val="false"/>
              <w:spacing w:lineRule="auto" w:line="276" w:after="200"/>
              <w:jc w:val="both"/>
            </w:pPr>
            <w:r>
              <w:t>1.482,47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123,54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64093807256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LJUBIĆ COMMERCE d.o.o., Šibenik, Frana Supila 7</w:t>
            </w:r>
          </w:p>
        </w:tc>
        <w:tc>
          <w:tcPr>
            <w:tcW w:type="dxa" w:w="1559"/>
          </w:tcPr>
          <w:p w:rsidRDefault="000E15B3" w:rsidP="00FF0819" w:rsidR="000E15B3" w:rsidRPr="00E13209">
            <w:pPr>
              <w:autoSpaceDE w:val="false"/>
              <w:autoSpaceDN w:val="false"/>
              <w:adjustRightInd w:val="false"/>
              <w:spacing w:lineRule="auto" w:line="276" w:after="200"/>
              <w:jc w:val="both"/>
            </w:pPr>
            <w:r>
              <w:t>1.152,90 kn</w:t>
            </w:r>
          </w:p>
        </w:tc>
        <w:tc>
          <w:tcPr>
            <w:tcW w:type="dxa" w:w="1418"/>
          </w:tcPr>
          <w:p w:rsidRDefault="000E15B3" w:rsidP="00FF0819" w:rsidR="000E15B3" w:rsidRPr="00E13209">
            <w:pPr>
              <w:autoSpaceDE w:val="false"/>
              <w:autoSpaceDN w:val="false"/>
              <w:adjustRightInd w:val="false"/>
              <w:spacing w:lineRule="auto" w:line="276" w:after="200"/>
              <w:jc w:val="both"/>
            </w:pPr>
            <w:r>
              <w:t>979,97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81,66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41274793973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MANTIS d.o.o., Split, Varaždinska 51</w:t>
            </w:r>
          </w:p>
        </w:tc>
        <w:tc>
          <w:tcPr>
            <w:tcW w:type="dxa" w:w="1559"/>
          </w:tcPr>
          <w:p w:rsidRDefault="000E15B3" w:rsidP="00FF0819" w:rsidR="000E15B3" w:rsidRPr="00E13209">
            <w:pPr>
              <w:autoSpaceDE w:val="false"/>
              <w:autoSpaceDN w:val="false"/>
              <w:adjustRightInd w:val="false"/>
              <w:spacing w:lineRule="auto" w:line="276" w:after="200"/>
              <w:jc w:val="both"/>
            </w:pPr>
            <w:r>
              <w:t>10.000,00 kn</w:t>
            </w:r>
          </w:p>
        </w:tc>
        <w:tc>
          <w:tcPr>
            <w:tcW w:type="dxa" w:w="1418"/>
          </w:tcPr>
          <w:p w:rsidRDefault="000E15B3" w:rsidP="00FF0819" w:rsidR="000E15B3" w:rsidRPr="00E13209">
            <w:pPr>
              <w:autoSpaceDE w:val="false"/>
              <w:autoSpaceDN w:val="false"/>
              <w:adjustRightInd w:val="false"/>
              <w:spacing w:lineRule="auto" w:line="276" w:after="200"/>
              <w:jc w:val="both"/>
            </w:pPr>
            <w:r>
              <w:t>8.500,00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708,33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52569475797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MATEŠA JOSIP vl. ˝BUMBA˝ - Obrta za iskope, zemljane radove i autoprijevoz, Vodice, Brunac 50</w:t>
            </w:r>
          </w:p>
        </w:tc>
        <w:tc>
          <w:tcPr>
            <w:tcW w:type="dxa" w:w="1559"/>
          </w:tcPr>
          <w:p w:rsidRDefault="000E15B3" w:rsidP="00FF0819" w:rsidR="000E15B3" w:rsidRPr="00E13209">
            <w:pPr>
              <w:autoSpaceDE w:val="false"/>
              <w:autoSpaceDN w:val="false"/>
              <w:adjustRightInd w:val="false"/>
              <w:spacing w:lineRule="auto" w:line="276" w:after="200"/>
              <w:jc w:val="both"/>
            </w:pPr>
            <w:r>
              <w:t>977,60 kn</w:t>
            </w:r>
          </w:p>
        </w:tc>
        <w:tc>
          <w:tcPr>
            <w:tcW w:type="dxa" w:w="1418"/>
          </w:tcPr>
          <w:p w:rsidRDefault="000E15B3" w:rsidP="00FF0819" w:rsidR="000E15B3" w:rsidRPr="00E13209">
            <w:pPr>
              <w:autoSpaceDE w:val="false"/>
              <w:autoSpaceDN w:val="false"/>
              <w:adjustRightInd w:val="false"/>
              <w:spacing w:lineRule="auto" w:line="276" w:after="200"/>
              <w:jc w:val="both"/>
            </w:pPr>
            <w:r>
              <w:t>830,96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69,25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28908436494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MEDIAMARKT, d.o.o. u stečaju, Šibenik, Kralja Zvonimira 146</w:t>
            </w:r>
          </w:p>
        </w:tc>
        <w:tc>
          <w:tcPr>
            <w:tcW w:type="dxa" w:w="1559"/>
          </w:tcPr>
          <w:p w:rsidRDefault="000E15B3" w:rsidP="00FF0819" w:rsidR="000E15B3" w:rsidRPr="00E13209">
            <w:pPr>
              <w:autoSpaceDE w:val="false"/>
              <w:autoSpaceDN w:val="false"/>
              <w:adjustRightInd w:val="false"/>
              <w:spacing w:lineRule="auto" w:line="276" w:after="200"/>
              <w:jc w:val="both"/>
            </w:pPr>
            <w:r>
              <w:t>716,38 kn</w:t>
            </w:r>
          </w:p>
        </w:tc>
        <w:tc>
          <w:tcPr>
            <w:tcW w:type="dxa" w:w="1418"/>
          </w:tcPr>
          <w:p w:rsidRDefault="000E15B3" w:rsidP="00FF0819" w:rsidR="000E15B3" w:rsidRPr="00E13209">
            <w:pPr>
              <w:autoSpaceDE w:val="false"/>
              <w:autoSpaceDN w:val="false"/>
              <w:adjustRightInd w:val="false"/>
              <w:spacing w:lineRule="auto" w:line="276" w:after="200"/>
              <w:jc w:val="both"/>
            </w:pPr>
            <w:r>
              <w:t>608,92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50,74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46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22660999705</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MERKUR-HRVATSKA d.o.o., Sesvete, Ivana keleka 18/A</w:t>
            </w:r>
          </w:p>
        </w:tc>
        <w:tc>
          <w:tcPr>
            <w:tcW w:type="dxa" w:w="1559"/>
          </w:tcPr>
          <w:p w:rsidRDefault="000E15B3" w:rsidP="00FF0819" w:rsidR="000E15B3" w:rsidRPr="00E13209">
            <w:pPr>
              <w:autoSpaceDE w:val="false"/>
              <w:autoSpaceDN w:val="false"/>
              <w:adjustRightInd w:val="false"/>
              <w:spacing w:lineRule="auto" w:line="276" w:after="200"/>
              <w:jc w:val="both"/>
            </w:pPr>
            <w:r>
              <w:t>9.691,13 kn</w:t>
            </w:r>
          </w:p>
        </w:tc>
        <w:tc>
          <w:tcPr>
            <w:tcW w:type="dxa" w:w="1418"/>
          </w:tcPr>
          <w:p w:rsidRDefault="000E15B3" w:rsidP="00FF0819" w:rsidR="000E15B3" w:rsidRPr="00E13209">
            <w:pPr>
              <w:autoSpaceDE w:val="false"/>
              <w:autoSpaceDN w:val="false"/>
              <w:adjustRightInd w:val="false"/>
              <w:spacing w:lineRule="auto" w:line="276" w:after="200"/>
              <w:jc w:val="both"/>
            </w:pPr>
            <w:r>
              <w:t>8.237,46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686,46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81178009862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MOKINT d.o.o., Pula, Dalmatinova 4</w:t>
            </w:r>
          </w:p>
        </w:tc>
        <w:tc>
          <w:tcPr>
            <w:tcW w:type="dxa" w:w="1559"/>
          </w:tcPr>
          <w:p w:rsidRDefault="000E15B3" w:rsidP="00FF0819" w:rsidR="000E15B3" w:rsidRPr="00E13209">
            <w:pPr>
              <w:autoSpaceDE w:val="false"/>
              <w:autoSpaceDN w:val="false"/>
              <w:adjustRightInd w:val="false"/>
              <w:spacing w:lineRule="auto" w:line="276" w:after="200"/>
              <w:jc w:val="both"/>
            </w:pPr>
            <w:r>
              <w:t>357,00 kn</w:t>
            </w:r>
          </w:p>
        </w:tc>
        <w:tc>
          <w:tcPr>
            <w:tcW w:type="dxa" w:w="1418"/>
          </w:tcPr>
          <w:p w:rsidRDefault="000E15B3" w:rsidP="00FF0819" w:rsidR="000E15B3" w:rsidRPr="00E13209">
            <w:pPr>
              <w:autoSpaceDE w:val="false"/>
              <w:autoSpaceDN w:val="false"/>
              <w:adjustRightInd w:val="false"/>
              <w:spacing w:lineRule="auto" w:line="276" w:after="200"/>
              <w:jc w:val="both"/>
            </w:pPr>
            <w:r>
              <w:t>303,45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25,29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NECKERMAN-UTAZAS Szolgaltato kft., Dayka gabor u.5, Budapest, Mađarska</w:t>
            </w:r>
          </w:p>
        </w:tc>
        <w:tc>
          <w:tcPr>
            <w:tcW w:type="dxa" w:w="1559"/>
          </w:tcPr>
          <w:p w:rsidRDefault="000E15B3" w:rsidP="00FF0819" w:rsidR="000E15B3" w:rsidRPr="00E13209">
            <w:pPr>
              <w:autoSpaceDE w:val="false"/>
              <w:autoSpaceDN w:val="false"/>
              <w:adjustRightInd w:val="false"/>
              <w:spacing w:lineRule="auto" w:line="276" w:after="200"/>
              <w:jc w:val="both"/>
            </w:pPr>
            <w:r>
              <w:t>3.820,15 kn</w:t>
            </w:r>
          </w:p>
        </w:tc>
        <w:tc>
          <w:tcPr>
            <w:tcW w:type="dxa" w:w="1418"/>
          </w:tcPr>
          <w:p w:rsidRDefault="000E15B3" w:rsidP="00FF0819" w:rsidR="000E15B3" w:rsidRPr="00E13209">
            <w:pPr>
              <w:autoSpaceDE w:val="false"/>
              <w:autoSpaceDN w:val="false"/>
              <w:adjustRightInd w:val="false"/>
              <w:spacing w:lineRule="auto" w:line="276" w:after="200"/>
              <w:jc w:val="both"/>
            </w:pPr>
            <w:r>
              <w:t>3.247,13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270,59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49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NEDCAMP, Molendijk 15, 4156 AR Rumpt, Nizozemska</w:t>
            </w:r>
          </w:p>
        </w:tc>
        <w:tc>
          <w:tcPr>
            <w:tcW w:type="dxa" w:w="1559"/>
          </w:tcPr>
          <w:p w:rsidRDefault="000E15B3" w:rsidP="00FF0819" w:rsidR="000E15B3" w:rsidRPr="00E13209">
            <w:pPr>
              <w:autoSpaceDE w:val="false"/>
              <w:autoSpaceDN w:val="false"/>
              <w:adjustRightInd w:val="false"/>
              <w:spacing w:lineRule="auto" w:line="276" w:after="200"/>
              <w:jc w:val="both"/>
            </w:pPr>
            <w:r>
              <w:t>6.907,87 kn</w:t>
            </w:r>
          </w:p>
        </w:tc>
        <w:tc>
          <w:tcPr>
            <w:tcW w:type="dxa" w:w="1418"/>
          </w:tcPr>
          <w:p w:rsidRDefault="000E15B3" w:rsidP="00FF0819" w:rsidR="000E15B3" w:rsidRPr="00E13209">
            <w:pPr>
              <w:autoSpaceDE w:val="false"/>
              <w:autoSpaceDN w:val="false"/>
              <w:adjustRightInd w:val="false"/>
              <w:spacing w:lineRule="auto" w:line="276" w:after="200"/>
              <w:jc w:val="both"/>
            </w:pPr>
            <w:r>
              <w:t>5.871,69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489,31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65751268121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PALMA ČOGACOM, d.o.o., Zaton, Trg Gabrijela Cvitana 5/a</w:t>
            </w:r>
          </w:p>
        </w:tc>
        <w:tc>
          <w:tcPr>
            <w:tcW w:type="dxa" w:w="1559"/>
          </w:tcPr>
          <w:p w:rsidRDefault="000E15B3" w:rsidP="00FF0819" w:rsidR="000E15B3" w:rsidRPr="00E13209">
            <w:pPr>
              <w:autoSpaceDE w:val="false"/>
              <w:autoSpaceDN w:val="false"/>
              <w:adjustRightInd w:val="false"/>
              <w:spacing w:lineRule="auto" w:line="276" w:after="200"/>
              <w:jc w:val="both"/>
            </w:pPr>
            <w:r>
              <w:t>147,60 kn</w:t>
            </w:r>
          </w:p>
        </w:tc>
        <w:tc>
          <w:tcPr>
            <w:tcW w:type="dxa" w:w="1418"/>
          </w:tcPr>
          <w:p w:rsidRDefault="000E15B3" w:rsidP="00FF0819" w:rsidR="000E15B3" w:rsidRPr="00E13209">
            <w:pPr>
              <w:autoSpaceDE w:val="false"/>
              <w:autoSpaceDN w:val="false"/>
              <w:adjustRightInd w:val="false"/>
              <w:spacing w:lineRule="auto" w:line="276" w:after="200"/>
              <w:jc w:val="both"/>
            </w:pPr>
            <w:r>
              <w:t>125,46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10,46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72170658469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 xml:space="preserve">PETAK TRGOVINA </w:t>
            </w:r>
            <w:r w:rsidRPr="00E13209">
              <w:lastRenderedPageBreak/>
              <w:t>d.o.o., Zagreb, Bunićeva 24</w:t>
            </w:r>
          </w:p>
        </w:tc>
        <w:tc>
          <w:tcPr>
            <w:tcW w:type="dxa" w:w="1559"/>
          </w:tcPr>
          <w:p w:rsidRDefault="000E15B3" w:rsidP="00FF0819" w:rsidR="000E15B3" w:rsidRPr="00E13209">
            <w:pPr>
              <w:autoSpaceDE w:val="false"/>
              <w:autoSpaceDN w:val="false"/>
              <w:adjustRightInd w:val="false"/>
              <w:spacing w:lineRule="auto" w:line="276" w:after="200"/>
              <w:jc w:val="both"/>
            </w:pPr>
            <w:r>
              <w:lastRenderedPageBreak/>
              <w:t>2.500,00 kn</w:t>
            </w:r>
          </w:p>
        </w:tc>
        <w:tc>
          <w:tcPr>
            <w:tcW w:type="dxa" w:w="1418"/>
          </w:tcPr>
          <w:p w:rsidRDefault="000E15B3" w:rsidP="00FF0819" w:rsidR="000E15B3" w:rsidRPr="00E13209">
            <w:pPr>
              <w:autoSpaceDE w:val="false"/>
              <w:autoSpaceDN w:val="false"/>
              <w:adjustRightInd w:val="false"/>
              <w:spacing w:lineRule="auto" w:line="276" w:after="200"/>
              <w:jc w:val="both"/>
            </w:pPr>
            <w:r>
              <w:t>2.125,00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177,08kn, beskamatno, </w:t>
            </w:r>
            <w:r w:rsidRPr="00FE28EF">
              <w:rPr>
                <w:sz w:val="22"/>
                <w:szCs w:val="22"/>
              </w:rPr>
              <w:lastRenderedPageBreak/>
              <w:t>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52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16023317693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PETROL PLIN d.o.o., Šibenik, Put Bioca 15</w:t>
            </w:r>
          </w:p>
        </w:tc>
        <w:tc>
          <w:tcPr>
            <w:tcW w:type="dxa" w:w="1559"/>
          </w:tcPr>
          <w:p w:rsidRDefault="000E15B3" w:rsidP="00FF0819" w:rsidR="000E15B3" w:rsidRPr="00E13209">
            <w:pPr>
              <w:autoSpaceDE w:val="false"/>
              <w:autoSpaceDN w:val="false"/>
              <w:adjustRightInd w:val="false"/>
              <w:spacing w:lineRule="auto" w:line="276" w:after="200"/>
              <w:jc w:val="both"/>
            </w:pPr>
            <w:r>
              <w:t>3.150,00 kn</w:t>
            </w:r>
          </w:p>
        </w:tc>
        <w:tc>
          <w:tcPr>
            <w:tcW w:type="dxa" w:w="1418"/>
          </w:tcPr>
          <w:p w:rsidRDefault="000E15B3" w:rsidP="00FF0819" w:rsidR="000E15B3" w:rsidRPr="00E13209">
            <w:pPr>
              <w:autoSpaceDE w:val="false"/>
              <w:autoSpaceDN w:val="false"/>
              <w:adjustRightInd w:val="false"/>
              <w:spacing w:lineRule="auto" w:line="276" w:after="200"/>
              <w:jc w:val="both"/>
            </w:pPr>
            <w:r>
              <w:t>2.677,50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223,13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09221756952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PHOBS d.o.o., Dubrovnik, Vukovarska 17</w:t>
            </w:r>
          </w:p>
        </w:tc>
        <w:tc>
          <w:tcPr>
            <w:tcW w:type="dxa" w:w="1559"/>
          </w:tcPr>
          <w:p w:rsidRDefault="000E15B3" w:rsidP="00FF0819" w:rsidR="000E15B3" w:rsidRPr="00E13209">
            <w:pPr>
              <w:autoSpaceDE w:val="false"/>
              <w:autoSpaceDN w:val="false"/>
              <w:adjustRightInd w:val="false"/>
              <w:spacing w:lineRule="auto" w:line="276" w:after="200"/>
              <w:jc w:val="both"/>
            </w:pPr>
            <w:r>
              <w:t>8.457,21 kn</w:t>
            </w:r>
          </w:p>
        </w:tc>
        <w:tc>
          <w:tcPr>
            <w:tcW w:type="dxa" w:w="1418"/>
          </w:tcPr>
          <w:p w:rsidRDefault="000E15B3" w:rsidP="00FF0819" w:rsidR="000E15B3" w:rsidRPr="00E13209">
            <w:pPr>
              <w:autoSpaceDE w:val="false"/>
              <w:autoSpaceDN w:val="false"/>
              <w:adjustRightInd w:val="false"/>
              <w:spacing w:lineRule="auto" w:line="276" w:after="200"/>
              <w:jc w:val="both"/>
            </w:pPr>
            <w:r>
              <w:t>7.188,63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599,05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61485350266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PORAT, d.o.o., Zaton, Braće Ivanda 1</w:t>
            </w:r>
          </w:p>
        </w:tc>
        <w:tc>
          <w:tcPr>
            <w:tcW w:type="dxa" w:w="1559"/>
          </w:tcPr>
          <w:p w:rsidRDefault="000E15B3" w:rsidP="00FF0819" w:rsidR="000E15B3" w:rsidRPr="00E13209">
            <w:pPr>
              <w:autoSpaceDE w:val="false"/>
              <w:autoSpaceDN w:val="false"/>
              <w:adjustRightInd w:val="false"/>
              <w:spacing w:lineRule="auto" w:line="276" w:after="200"/>
              <w:jc w:val="both"/>
            </w:pPr>
            <w:r>
              <w:t>1.418,75 kn</w:t>
            </w:r>
          </w:p>
        </w:tc>
        <w:tc>
          <w:tcPr>
            <w:tcW w:type="dxa" w:w="1418"/>
          </w:tcPr>
          <w:p w:rsidRDefault="000E15B3" w:rsidP="00FF0819" w:rsidR="000E15B3" w:rsidRPr="00E13209">
            <w:pPr>
              <w:autoSpaceDE w:val="false"/>
              <w:autoSpaceDN w:val="false"/>
              <w:adjustRightInd w:val="false"/>
              <w:spacing w:lineRule="auto" w:line="276" w:after="200"/>
              <w:jc w:val="both"/>
            </w:pPr>
            <w:r>
              <w:t>1.205,94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100,49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49053376723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POSLOVNO-TURISTIČKI FORUM d.o.o., Zagreb, Avenija Marina Držića 4</w:t>
            </w:r>
          </w:p>
        </w:tc>
        <w:tc>
          <w:tcPr>
            <w:tcW w:type="dxa" w:w="1559"/>
          </w:tcPr>
          <w:p w:rsidRDefault="000E15B3" w:rsidP="00FF0819" w:rsidR="000E15B3" w:rsidRPr="00E13209">
            <w:pPr>
              <w:autoSpaceDE w:val="false"/>
              <w:autoSpaceDN w:val="false"/>
              <w:adjustRightInd w:val="false"/>
              <w:spacing w:lineRule="auto" w:line="276" w:after="200"/>
              <w:jc w:val="both"/>
            </w:pPr>
            <w:r>
              <w:t>3.062,70 kn</w:t>
            </w:r>
          </w:p>
        </w:tc>
        <w:tc>
          <w:tcPr>
            <w:tcW w:type="dxa" w:w="1418"/>
          </w:tcPr>
          <w:p w:rsidRDefault="000E15B3" w:rsidP="00FF0819" w:rsidR="000E15B3" w:rsidRPr="00E13209">
            <w:pPr>
              <w:autoSpaceDE w:val="false"/>
              <w:autoSpaceDN w:val="false"/>
              <w:adjustRightInd w:val="false"/>
              <w:spacing w:lineRule="auto" w:line="276" w:after="200"/>
              <w:jc w:val="both"/>
            </w:pPr>
            <w:r>
              <w:t>2.603,30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216,94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73404469312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PRGIN SOFIJA vl. ˝SOFIJA˝ Uslužnog obrta, Šibenik, Pulska 66</w:t>
            </w:r>
          </w:p>
        </w:tc>
        <w:tc>
          <w:tcPr>
            <w:tcW w:type="dxa" w:w="1559"/>
          </w:tcPr>
          <w:p w:rsidRDefault="000E15B3" w:rsidP="00FF0819" w:rsidR="000E15B3" w:rsidRPr="00E13209">
            <w:pPr>
              <w:autoSpaceDE w:val="false"/>
              <w:autoSpaceDN w:val="false"/>
              <w:adjustRightInd w:val="false"/>
              <w:spacing w:lineRule="auto" w:line="276" w:after="200"/>
              <w:jc w:val="both"/>
            </w:pPr>
            <w:r>
              <w:t>191,25 kn</w:t>
            </w:r>
          </w:p>
        </w:tc>
        <w:tc>
          <w:tcPr>
            <w:tcW w:type="dxa" w:w="1418"/>
          </w:tcPr>
          <w:p w:rsidRDefault="000E15B3" w:rsidP="00FF0819" w:rsidR="000E15B3" w:rsidRPr="00E13209">
            <w:pPr>
              <w:autoSpaceDE w:val="false"/>
              <w:autoSpaceDN w:val="false"/>
              <w:adjustRightInd w:val="false"/>
              <w:spacing w:lineRule="auto" w:line="276" w:after="200"/>
              <w:jc w:val="both"/>
            </w:pPr>
            <w:r>
              <w:t>162,56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13,55 kn, beskamatno, koji dospijevaju posljednjeg dana u mjesecu, od kojih prvi </w:t>
            </w:r>
            <w:r w:rsidRPr="00FE28EF">
              <w:rPr>
                <w:sz w:val="22"/>
                <w:szCs w:val="22"/>
              </w:rPr>
              <w:lastRenderedPageBreak/>
              <w:t>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57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59528630569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PRO LUX d.o.o., Šibenik, Mihe Klaića 9</w:t>
            </w:r>
          </w:p>
        </w:tc>
        <w:tc>
          <w:tcPr>
            <w:tcW w:type="dxa" w:w="1559"/>
          </w:tcPr>
          <w:p w:rsidRDefault="000E15B3" w:rsidP="00FF0819" w:rsidR="000E15B3" w:rsidRPr="00E13209">
            <w:pPr>
              <w:autoSpaceDE w:val="false"/>
              <w:autoSpaceDN w:val="false"/>
              <w:adjustRightInd w:val="false"/>
              <w:spacing w:lineRule="auto" w:line="276" w:after="200"/>
              <w:jc w:val="both"/>
            </w:pPr>
            <w:r>
              <w:t>1.180,80 kn</w:t>
            </w:r>
          </w:p>
        </w:tc>
        <w:tc>
          <w:tcPr>
            <w:tcW w:type="dxa" w:w="1418"/>
          </w:tcPr>
          <w:p w:rsidRDefault="000E15B3" w:rsidP="00FF0819" w:rsidR="000E15B3" w:rsidRPr="00E13209">
            <w:pPr>
              <w:autoSpaceDE w:val="false"/>
              <w:autoSpaceDN w:val="false"/>
              <w:adjustRightInd w:val="false"/>
              <w:spacing w:lineRule="auto" w:line="276" w:after="200"/>
              <w:jc w:val="both"/>
            </w:pPr>
            <w:r>
              <w:t>1.003,68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83,64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96037409876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PROMONA, d.o.o., Split, Ulica Slobode 43</w:t>
            </w:r>
          </w:p>
        </w:tc>
        <w:tc>
          <w:tcPr>
            <w:tcW w:type="dxa" w:w="1559"/>
          </w:tcPr>
          <w:p w:rsidRDefault="000E15B3" w:rsidP="00FF0819" w:rsidR="000E15B3" w:rsidRPr="00E13209">
            <w:pPr>
              <w:autoSpaceDE w:val="false"/>
              <w:autoSpaceDN w:val="false"/>
              <w:adjustRightInd w:val="false"/>
              <w:spacing w:lineRule="auto" w:line="276" w:after="200"/>
              <w:jc w:val="both"/>
            </w:pPr>
            <w:r>
              <w:t>429,03 kn</w:t>
            </w:r>
          </w:p>
        </w:tc>
        <w:tc>
          <w:tcPr>
            <w:tcW w:type="dxa" w:w="1418"/>
          </w:tcPr>
          <w:p w:rsidRDefault="000E15B3" w:rsidP="00FF0819" w:rsidR="000E15B3" w:rsidRPr="00E13209">
            <w:pPr>
              <w:autoSpaceDE w:val="false"/>
              <w:autoSpaceDN w:val="false"/>
              <w:adjustRightInd w:val="false"/>
              <w:spacing w:lineRule="auto" w:line="276" w:after="200"/>
              <w:jc w:val="both"/>
            </w:pPr>
            <w:r>
              <w:t>364,68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30,39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59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66661659742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RADAK MIRJANA vl. Trgovačkog obrta ˝BUKVICA˝ zajednički obrt, Šibenik, Petra Zrinskog/Ražine Donje 1 C</w:t>
            </w:r>
          </w:p>
        </w:tc>
        <w:tc>
          <w:tcPr>
            <w:tcW w:type="dxa" w:w="1559"/>
          </w:tcPr>
          <w:p w:rsidRDefault="000E15B3" w:rsidP="00FF0819" w:rsidR="000E15B3" w:rsidRPr="00E13209">
            <w:pPr>
              <w:autoSpaceDE w:val="false"/>
              <w:autoSpaceDN w:val="false"/>
              <w:adjustRightInd w:val="false"/>
              <w:spacing w:lineRule="auto" w:line="276" w:after="200"/>
              <w:jc w:val="both"/>
            </w:pPr>
            <w:r>
              <w:t>6.027,13 kn</w:t>
            </w:r>
          </w:p>
        </w:tc>
        <w:tc>
          <w:tcPr>
            <w:tcW w:type="dxa" w:w="1418"/>
          </w:tcPr>
          <w:p w:rsidRDefault="000E15B3" w:rsidP="00FF0819" w:rsidR="000E15B3" w:rsidRPr="00E13209">
            <w:pPr>
              <w:autoSpaceDE w:val="false"/>
              <w:autoSpaceDN w:val="false"/>
              <w:adjustRightInd w:val="false"/>
              <w:spacing w:lineRule="auto" w:line="276" w:after="200"/>
              <w:jc w:val="both"/>
            </w:pPr>
            <w:r>
              <w:t>5.123,06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426,92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SCHULZE-WERBUNG Gmbh, Almenweg 28-D-6725 Weisenhim AM S, Njemačka</w:t>
            </w:r>
          </w:p>
        </w:tc>
        <w:tc>
          <w:tcPr>
            <w:tcW w:type="dxa" w:w="1559"/>
          </w:tcPr>
          <w:p w:rsidRDefault="000E15B3" w:rsidP="00FF0819" w:rsidR="000E15B3" w:rsidRPr="00E13209">
            <w:pPr>
              <w:autoSpaceDE w:val="false"/>
              <w:autoSpaceDN w:val="false"/>
              <w:adjustRightInd w:val="false"/>
              <w:spacing w:lineRule="auto" w:line="276" w:after="200"/>
              <w:jc w:val="both"/>
            </w:pPr>
            <w:r>
              <w:t>3.063,36 kn</w:t>
            </w:r>
          </w:p>
        </w:tc>
        <w:tc>
          <w:tcPr>
            <w:tcW w:type="dxa" w:w="1418"/>
          </w:tcPr>
          <w:p w:rsidRDefault="000E15B3" w:rsidP="00FF0819" w:rsidR="000E15B3" w:rsidRPr="00E13209">
            <w:pPr>
              <w:autoSpaceDE w:val="false"/>
              <w:autoSpaceDN w:val="false"/>
              <w:adjustRightInd w:val="false"/>
              <w:spacing w:lineRule="auto" w:line="276" w:after="200"/>
              <w:jc w:val="both"/>
            </w:pPr>
            <w:r>
              <w:t>2.603,86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216,99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99322150661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SOLAR-G, d.o.o., Vodice, Magistrala 55/F</w:t>
            </w:r>
          </w:p>
        </w:tc>
        <w:tc>
          <w:tcPr>
            <w:tcW w:type="dxa" w:w="1559"/>
          </w:tcPr>
          <w:p w:rsidRDefault="000E15B3" w:rsidP="00FF0819" w:rsidR="000E15B3" w:rsidRPr="00E13209">
            <w:pPr>
              <w:autoSpaceDE w:val="false"/>
              <w:autoSpaceDN w:val="false"/>
              <w:adjustRightInd w:val="false"/>
              <w:spacing w:lineRule="auto" w:line="276" w:after="200"/>
              <w:jc w:val="both"/>
            </w:pPr>
            <w:r>
              <w:t>4.485,19 kn</w:t>
            </w:r>
          </w:p>
        </w:tc>
        <w:tc>
          <w:tcPr>
            <w:tcW w:type="dxa" w:w="1418"/>
          </w:tcPr>
          <w:p w:rsidRDefault="000E15B3" w:rsidP="00FF0819" w:rsidR="000E15B3" w:rsidRPr="00E13209">
            <w:pPr>
              <w:autoSpaceDE w:val="false"/>
              <w:autoSpaceDN w:val="false"/>
              <w:adjustRightInd w:val="false"/>
              <w:spacing w:lineRule="auto" w:line="276" w:after="200"/>
              <w:jc w:val="both"/>
            </w:pPr>
            <w:r>
              <w:t>3.812,41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317,70 kn, beskamatno, koji dospijevaju posljednjeg dana u mjesecu, od kojih prvi obrok dospijeva na naplatu 30. rujna 2015. godine, a posljednji 31. </w:t>
            </w:r>
            <w:r w:rsidRPr="00FE28EF">
              <w:rPr>
                <w:sz w:val="22"/>
                <w:szCs w:val="22"/>
              </w:rPr>
              <w:lastRenderedPageBreak/>
              <w:t>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62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46108893754</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SPAR Hrvatska d.o.o., Zagreb, Slavonska avenija 50</w:t>
            </w:r>
          </w:p>
        </w:tc>
        <w:tc>
          <w:tcPr>
            <w:tcW w:type="dxa" w:w="1559"/>
          </w:tcPr>
          <w:p w:rsidRDefault="000E15B3" w:rsidP="00FF0819" w:rsidR="000E15B3" w:rsidRPr="00E13209">
            <w:pPr>
              <w:autoSpaceDE w:val="false"/>
              <w:autoSpaceDN w:val="false"/>
              <w:adjustRightInd w:val="false"/>
              <w:spacing w:lineRule="auto" w:line="276" w:after="200"/>
              <w:jc w:val="both"/>
            </w:pPr>
            <w:r>
              <w:t>100,10 kn</w:t>
            </w:r>
          </w:p>
        </w:tc>
        <w:tc>
          <w:tcPr>
            <w:tcW w:type="dxa" w:w="1418"/>
          </w:tcPr>
          <w:p w:rsidRDefault="000E15B3" w:rsidP="00FF0819" w:rsidR="000E15B3" w:rsidRPr="00E13209">
            <w:pPr>
              <w:autoSpaceDE w:val="false"/>
              <w:autoSpaceDN w:val="false"/>
              <w:adjustRightInd w:val="false"/>
              <w:spacing w:lineRule="auto" w:line="276" w:after="200"/>
              <w:jc w:val="both"/>
            </w:pPr>
            <w:r>
              <w:t>85,09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7,09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88270655206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SPECIJALISTIČKA ORDINACIJA MEDICINE RADA DR.MIRA VUKŠIĆ, Šibenik, Kralja Zvonimira 23</w:t>
            </w:r>
          </w:p>
        </w:tc>
        <w:tc>
          <w:tcPr>
            <w:tcW w:type="dxa" w:w="1559"/>
          </w:tcPr>
          <w:p w:rsidRDefault="000E15B3" w:rsidP="00FF0819" w:rsidR="000E15B3" w:rsidRPr="00E13209">
            <w:pPr>
              <w:autoSpaceDE w:val="false"/>
              <w:autoSpaceDN w:val="false"/>
              <w:adjustRightInd w:val="false"/>
              <w:spacing w:lineRule="auto" w:line="276" w:after="200"/>
              <w:jc w:val="both"/>
            </w:pPr>
            <w:r>
              <w:t>500,00 kn</w:t>
            </w:r>
          </w:p>
        </w:tc>
        <w:tc>
          <w:tcPr>
            <w:tcW w:type="dxa" w:w="1418"/>
          </w:tcPr>
          <w:p w:rsidRDefault="000E15B3" w:rsidP="00FF0819" w:rsidR="000E15B3" w:rsidRPr="00E13209">
            <w:pPr>
              <w:autoSpaceDE w:val="false"/>
              <w:autoSpaceDN w:val="false"/>
              <w:adjustRightInd w:val="false"/>
              <w:spacing w:lineRule="auto" w:line="276" w:after="200"/>
              <w:jc w:val="both"/>
            </w:pPr>
            <w:r>
              <w:t>425,00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35,42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39618704213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STYIRA HRVATSKA - medijski servisi d.o.o., Zagreb, Oreškovićeva 6H/1</w:t>
            </w:r>
          </w:p>
        </w:tc>
        <w:tc>
          <w:tcPr>
            <w:tcW w:type="dxa" w:w="1559"/>
          </w:tcPr>
          <w:p w:rsidRDefault="000E15B3" w:rsidP="00FF0819" w:rsidR="000E15B3" w:rsidRPr="00E13209">
            <w:pPr>
              <w:autoSpaceDE w:val="false"/>
              <w:autoSpaceDN w:val="false"/>
              <w:adjustRightInd w:val="false"/>
              <w:spacing w:lineRule="auto" w:line="276" w:after="200"/>
              <w:jc w:val="both"/>
            </w:pPr>
            <w:r>
              <w:t>1.342,00 kn</w:t>
            </w:r>
          </w:p>
        </w:tc>
        <w:tc>
          <w:tcPr>
            <w:tcW w:type="dxa" w:w="1418"/>
          </w:tcPr>
          <w:p w:rsidRDefault="000E15B3" w:rsidP="00FF0819" w:rsidR="000E15B3" w:rsidRPr="00E13209">
            <w:pPr>
              <w:autoSpaceDE w:val="false"/>
              <w:autoSpaceDN w:val="false"/>
              <w:adjustRightInd w:val="false"/>
              <w:spacing w:lineRule="auto" w:line="276" w:after="200"/>
              <w:jc w:val="both"/>
            </w:pPr>
            <w:r>
              <w:t>1.140,70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95,06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12200698763</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ŠPANJA d.o.o., Vodice, Žrtava Fašizma 15</w:t>
            </w:r>
          </w:p>
        </w:tc>
        <w:tc>
          <w:tcPr>
            <w:tcW w:type="dxa" w:w="1559"/>
          </w:tcPr>
          <w:p w:rsidRDefault="000E15B3" w:rsidP="00FF0819" w:rsidR="000E15B3" w:rsidRPr="00E13209">
            <w:pPr>
              <w:autoSpaceDE w:val="false"/>
              <w:autoSpaceDN w:val="false"/>
              <w:adjustRightInd w:val="false"/>
              <w:spacing w:lineRule="auto" w:line="276" w:after="200"/>
              <w:jc w:val="both"/>
            </w:pPr>
            <w:r>
              <w:t>401,00 kn</w:t>
            </w:r>
          </w:p>
        </w:tc>
        <w:tc>
          <w:tcPr>
            <w:tcW w:type="dxa" w:w="1418"/>
          </w:tcPr>
          <w:p w:rsidRDefault="000E15B3" w:rsidP="00FF0819" w:rsidR="000E15B3" w:rsidRPr="00E13209">
            <w:pPr>
              <w:autoSpaceDE w:val="false"/>
              <w:autoSpaceDN w:val="false"/>
              <w:adjustRightInd w:val="false"/>
              <w:spacing w:lineRule="auto" w:line="276" w:after="200"/>
              <w:jc w:val="both"/>
            </w:pPr>
            <w:r>
              <w:t>340,85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28,40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99944170669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TEB POSLOVNO SAVJETOVANJE d.o.o., Zagreb, Trg žrtava fašizma 15/I</w:t>
            </w:r>
          </w:p>
        </w:tc>
        <w:tc>
          <w:tcPr>
            <w:tcW w:type="dxa" w:w="1559"/>
          </w:tcPr>
          <w:p w:rsidRDefault="000E15B3" w:rsidP="00FF0819" w:rsidR="000E15B3" w:rsidRPr="00E13209">
            <w:pPr>
              <w:autoSpaceDE w:val="false"/>
              <w:autoSpaceDN w:val="false"/>
              <w:adjustRightInd w:val="false"/>
              <w:spacing w:lineRule="auto" w:line="276" w:after="200"/>
              <w:jc w:val="both"/>
            </w:pPr>
            <w:r>
              <w:t>710,00 kn</w:t>
            </w:r>
          </w:p>
        </w:tc>
        <w:tc>
          <w:tcPr>
            <w:tcW w:type="dxa" w:w="1418"/>
          </w:tcPr>
          <w:p w:rsidRDefault="000E15B3" w:rsidP="00FF0819" w:rsidR="000E15B3" w:rsidRPr="00E13209">
            <w:pPr>
              <w:autoSpaceDE w:val="false"/>
              <w:autoSpaceDN w:val="false"/>
              <w:adjustRightInd w:val="false"/>
              <w:spacing w:lineRule="auto" w:line="276" w:after="200"/>
              <w:jc w:val="both"/>
            </w:pPr>
            <w:r>
              <w:t>603,50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50,29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67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07381640339</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TEHNO JELČIĆ d.o.o., Šibenik, 8. dalmatinske udarne brigade 71</w:t>
            </w:r>
          </w:p>
        </w:tc>
        <w:tc>
          <w:tcPr>
            <w:tcW w:type="dxa" w:w="1559"/>
          </w:tcPr>
          <w:p w:rsidRDefault="000E15B3" w:rsidP="00FF0819" w:rsidR="000E15B3" w:rsidRPr="00E13209">
            <w:pPr>
              <w:autoSpaceDE w:val="false"/>
              <w:autoSpaceDN w:val="false"/>
              <w:adjustRightInd w:val="false"/>
              <w:spacing w:lineRule="auto" w:line="276" w:after="200"/>
              <w:jc w:val="both"/>
            </w:pPr>
            <w:r>
              <w:t>1.752,50 kn</w:t>
            </w:r>
          </w:p>
        </w:tc>
        <w:tc>
          <w:tcPr>
            <w:tcW w:type="dxa" w:w="1418"/>
          </w:tcPr>
          <w:p w:rsidRDefault="000E15B3" w:rsidP="00FF0819" w:rsidR="000E15B3" w:rsidRPr="00E13209">
            <w:pPr>
              <w:autoSpaceDE w:val="false"/>
              <w:autoSpaceDN w:val="false"/>
              <w:adjustRightInd w:val="false"/>
              <w:spacing w:lineRule="auto" w:line="276" w:after="200"/>
              <w:jc w:val="both"/>
            </w:pPr>
            <w:r>
              <w:t>1.489,63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124,14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68</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47605492007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TELEVIZIJA ŠIBENIK d.o.o., Šibenik, Put Bioca 15</w:t>
            </w:r>
          </w:p>
        </w:tc>
        <w:tc>
          <w:tcPr>
            <w:tcW w:type="dxa" w:w="1559"/>
          </w:tcPr>
          <w:p w:rsidRDefault="000E15B3" w:rsidP="00FF0819" w:rsidR="000E15B3" w:rsidRPr="00E13209">
            <w:pPr>
              <w:autoSpaceDE w:val="false"/>
              <w:autoSpaceDN w:val="false"/>
              <w:adjustRightInd w:val="false"/>
              <w:spacing w:lineRule="auto" w:line="276" w:after="200"/>
              <w:jc w:val="both"/>
            </w:pPr>
            <w:r>
              <w:t>1.250,00 kn</w:t>
            </w:r>
          </w:p>
        </w:tc>
        <w:tc>
          <w:tcPr>
            <w:tcW w:type="dxa" w:w="1418"/>
          </w:tcPr>
          <w:p w:rsidRDefault="000E15B3" w:rsidP="00FF0819" w:rsidR="000E15B3" w:rsidRPr="00E13209">
            <w:pPr>
              <w:autoSpaceDE w:val="false"/>
              <w:autoSpaceDN w:val="false"/>
              <w:adjustRightInd w:val="false"/>
              <w:spacing w:lineRule="auto" w:line="276" w:after="200"/>
              <w:jc w:val="both"/>
            </w:pPr>
            <w:r>
              <w:t>1.062,50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88,54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69</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85918631971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TOMENTUM d.o.o., Split, Ivana Paštrića 17</w:t>
            </w:r>
          </w:p>
        </w:tc>
        <w:tc>
          <w:tcPr>
            <w:tcW w:type="dxa" w:w="1559"/>
          </w:tcPr>
          <w:p w:rsidRDefault="000E15B3" w:rsidP="00FF0819" w:rsidR="000E15B3" w:rsidRPr="00E13209">
            <w:pPr>
              <w:autoSpaceDE w:val="false"/>
              <w:autoSpaceDN w:val="false"/>
              <w:adjustRightInd w:val="false"/>
              <w:spacing w:lineRule="auto" w:line="276" w:after="200"/>
              <w:jc w:val="both"/>
            </w:pPr>
            <w:r>
              <w:t>7.782,23 kn</w:t>
            </w:r>
          </w:p>
        </w:tc>
        <w:tc>
          <w:tcPr>
            <w:tcW w:type="dxa" w:w="1418"/>
          </w:tcPr>
          <w:p w:rsidRDefault="000E15B3" w:rsidP="00FF0819" w:rsidR="000E15B3" w:rsidRPr="00E13209">
            <w:pPr>
              <w:autoSpaceDE w:val="false"/>
              <w:autoSpaceDN w:val="false"/>
              <w:adjustRightInd w:val="false"/>
              <w:spacing w:lineRule="auto" w:line="276" w:after="200"/>
              <w:jc w:val="both"/>
            </w:pPr>
            <w:r>
              <w:t>6.614,90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551,24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70</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TOURISTIK MEDIA OHG, Hans-Holbein str.8, Olching, Njemačka</w:t>
            </w:r>
          </w:p>
        </w:tc>
        <w:tc>
          <w:tcPr>
            <w:tcW w:type="dxa" w:w="1559"/>
          </w:tcPr>
          <w:p w:rsidRDefault="000E15B3" w:rsidP="00FF0819" w:rsidR="000E15B3" w:rsidRPr="00E13209">
            <w:pPr>
              <w:autoSpaceDE w:val="false"/>
              <w:autoSpaceDN w:val="false"/>
              <w:adjustRightInd w:val="false"/>
              <w:spacing w:lineRule="auto" w:line="276" w:after="200"/>
              <w:jc w:val="both"/>
            </w:pPr>
            <w:r>
              <w:t>2.283,28 kn</w:t>
            </w:r>
          </w:p>
        </w:tc>
        <w:tc>
          <w:tcPr>
            <w:tcW w:type="dxa" w:w="1418"/>
          </w:tcPr>
          <w:p w:rsidRDefault="000E15B3" w:rsidP="00FF0819" w:rsidR="000E15B3" w:rsidRPr="00E13209">
            <w:pPr>
              <w:autoSpaceDE w:val="false"/>
              <w:autoSpaceDN w:val="false"/>
              <w:adjustRightInd w:val="false"/>
              <w:spacing w:lineRule="auto" w:line="276" w:after="200"/>
              <w:jc w:val="both"/>
            </w:pPr>
            <w:r>
              <w:t>1.940,79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161,73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71</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22074958126</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TROJAN SRĐAN vl. Elektro radione ˝Trojan˝ Šibenik, Kralja Zvonimira 92</w:t>
            </w:r>
          </w:p>
        </w:tc>
        <w:tc>
          <w:tcPr>
            <w:tcW w:type="dxa" w:w="1559"/>
          </w:tcPr>
          <w:p w:rsidRDefault="000E15B3" w:rsidP="00FF0819" w:rsidR="000E15B3" w:rsidRPr="00E13209">
            <w:pPr>
              <w:autoSpaceDE w:val="false"/>
              <w:autoSpaceDN w:val="false"/>
              <w:adjustRightInd w:val="false"/>
              <w:spacing w:lineRule="auto" w:line="276" w:after="200"/>
              <w:jc w:val="both"/>
            </w:pPr>
            <w:r>
              <w:t>2.700,00 kn</w:t>
            </w:r>
          </w:p>
        </w:tc>
        <w:tc>
          <w:tcPr>
            <w:tcW w:type="dxa" w:w="1418"/>
          </w:tcPr>
          <w:p w:rsidRDefault="000E15B3" w:rsidP="00FF0819" w:rsidR="000E15B3" w:rsidRPr="00E13209">
            <w:pPr>
              <w:autoSpaceDE w:val="false"/>
              <w:autoSpaceDN w:val="false"/>
              <w:adjustRightInd w:val="false"/>
              <w:spacing w:lineRule="auto" w:line="276" w:after="200"/>
              <w:jc w:val="both"/>
            </w:pPr>
            <w:r>
              <w:t>2.295,00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191,25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72</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strani subjekt</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TRUSTYOU GMBH, Agnes-</w:t>
            </w:r>
            <w:r w:rsidRPr="00E13209">
              <w:lastRenderedPageBreak/>
              <w:t>Pockels-Bogen, Minhen, Njemačka</w:t>
            </w:r>
          </w:p>
        </w:tc>
        <w:tc>
          <w:tcPr>
            <w:tcW w:type="dxa" w:w="1559"/>
          </w:tcPr>
          <w:p w:rsidRDefault="000E15B3" w:rsidP="00FF0819" w:rsidR="000E15B3" w:rsidRPr="00E13209">
            <w:pPr>
              <w:autoSpaceDE w:val="false"/>
              <w:autoSpaceDN w:val="false"/>
              <w:adjustRightInd w:val="false"/>
              <w:spacing w:lineRule="auto" w:line="276" w:after="200"/>
              <w:jc w:val="both"/>
            </w:pPr>
            <w:r>
              <w:lastRenderedPageBreak/>
              <w:t>6.000,26 kn</w:t>
            </w:r>
          </w:p>
        </w:tc>
        <w:tc>
          <w:tcPr>
            <w:tcW w:type="dxa" w:w="1418"/>
          </w:tcPr>
          <w:p w:rsidRDefault="000E15B3" w:rsidP="00FF0819" w:rsidR="000E15B3" w:rsidRPr="00E13209">
            <w:pPr>
              <w:autoSpaceDE w:val="false"/>
              <w:autoSpaceDN w:val="false"/>
              <w:adjustRightInd w:val="false"/>
              <w:spacing w:lineRule="auto" w:line="276" w:after="200"/>
              <w:jc w:val="both"/>
            </w:pPr>
            <w:r>
              <w:t>5.100,22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425,02kn, beskamatno, </w:t>
            </w:r>
            <w:r w:rsidRPr="00FE28EF">
              <w:rPr>
                <w:sz w:val="22"/>
                <w:szCs w:val="22"/>
              </w:rPr>
              <w:lastRenderedPageBreak/>
              <w:t>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lastRenderedPageBreak/>
              <w:t>73</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88317218847</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TURISTIČKE BROŠURE j.d.o.o., Zagreb, Nova cesta 89</w:t>
            </w:r>
          </w:p>
        </w:tc>
        <w:tc>
          <w:tcPr>
            <w:tcW w:type="dxa" w:w="1559"/>
          </w:tcPr>
          <w:p w:rsidRDefault="000E15B3" w:rsidP="00FF0819" w:rsidR="000E15B3" w:rsidRPr="00E13209">
            <w:pPr>
              <w:autoSpaceDE w:val="false"/>
              <w:autoSpaceDN w:val="false"/>
              <w:adjustRightInd w:val="false"/>
              <w:spacing w:lineRule="auto" w:line="276" w:after="200"/>
              <w:jc w:val="both"/>
            </w:pPr>
            <w:r>
              <w:t>2.500,00 kn</w:t>
            </w:r>
          </w:p>
        </w:tc>
        <w:tc>
          <w:tcPr>
            <w:tcW w:type="dxa" w:w="1418"/>
          </w:tcPr>
          <w:p w:rsidRDefault="000E15B3" w:rsidP="00FF0819" w:rsidR="000E15B3" w:rsidRPr="00E13209">
            <w:pPr>
              <w:autoSpaceDE w:val="false"/>
              <w:autoSpaceDN w:val="false"/>
              <w:adjustRightInd w:val="false"/>
              <w:spacing w:lineRule="auto" w:line="276" w:after="200"/>
              <w:jc w:val="both"/>
            </w:pPr>
            <w:r>
              <w:t>2.125,00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177,08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74</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35347069312</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U.T. UGOSTITELJSKI I TURISTIČKI MARKETING d.o.o., Zagreb prilaz Gjure Deželića 67</w:t>
            </w:r>
          </w:p>
        </w:tc>
        <w:tc>
          <w:tcPr>
            <w:tcW w:type="dxa" w:w="1559"/>
          </w:tcPr>
          <w:p w:rsidRDefault="000E15B3" w:rsidP="00FF0819" w:rsidR="000E15B3" w:rsidRPr="00E13209">
            <w:pPr>
              <w:autoSpaceDE w:val="false"/>
              <w:autoSpaceDN w:val="false"/>
              <w:adjustRightInd w:val="false"/>
              <w:spacing w:lineRule="auto" w:line="276" w:after="200"/>
              <w:jc w:val="both"/>
            </w:pPr>
            <w:r>
              <w:t>550,00 kn</w:t>
            </w:r>
          </w:p>
        </w:tc>
        <w:tc>
          <w:tcPr>
            <w:tcW w:type="dxa" w:w="1418"/>
          </w:tcPr>
          <w:p w:rsidRDefault="000E15B3" w:rsidP="00FF0819" w:rsidR="000E15B3" w:rsidRPr="00E13209">
            <w:pPr>
              <w:autoSpaceDE w:val="false"/>
              <w:autoSpaceDN w:val="false"/>
              <w:adjustRightInd w:val="false"/>
              <w:spacing w:lineRule="auto" w:line="276" w:after="200"/>
              <w:jc w:val="both"/>
            </w:pPr>
            <w:r>
              <w:t>467,50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38,96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75</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27054802771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URUKALO DIJANA v. ˝AERODI˝ Obrt za rekreacijske i sportske djelatnosti, Šibenik, Put Gvozdenova 133</w:t>
            </w:r>
          </w:p>
        </w:tc>
        <w:tc>
          <w:tcPr>
            <w:tcW w:type="dxa" w:w="1559"/>
          </w:tcPr>
          <w:p w:rsidRDefault="000E15B3" w:rsidP="00FF0819" w:rsidR="000E15B3" w:rsidRPr="00E13209">
            <w:pPr>
              <w:autoSpaceDE w:val="false"/>
              <w:autoSpaceDN w:val="false"/>
              <w:adjustRightInd w:val="false"/>
              <w:spacing w:lineRule="auto" w:line="276" w:after="200"/>
              <w:jc w:val="both"/>
            </w:pPr>
            <w:r>
              <w:t>6.000,00 kn</w:t>
            </w:r>
          </w:p>
        </w:tc>
        <w:tc>
          <w:tcPr>
            <w:tcW w:type="dxa" w:w="1418"/>
          </w:tcPr>
          <w:p w:rsidRDefault="000E15B3" w:rsidP="00FF0819" w:rsidR="000E15B3" w:rsidRPr="00E13209">
            <w:pPr>
              <w:autoSpaceDE w:val="false"/>
              <w:autoSpaceDN w:val="false"/>
              <w:adjustRightInd w:val="false"/>
              <w:spacing w:lineRule="auto" w:line="276" w:after="200"/>
              <w:jc w:val="both"/>
            </w:pPr>
            <w:r>
              <w:t>5.100,00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425,00kn,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76</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82752153530</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ZAGREBINSPEKT d.o.o., Zagreb, Draškovićeva 29</w:t>
            </w:r>
          </w:p>
        </w:tc>
        <w:tc>
          <w:tcPr>
            <w:tcW w:type="dxa" w:w="1559"/>
          </w:tcPr>
          <w:p w:rsidRDefault="000E15B3" w:rsidP="00FF0819" w:rsidR="000E15B3" w:rsidRPr="00E13209">
            <w:pPr>
              <w:autoSpaceDE w:val="false"/>
              <w:autoSpaceDN w:val="false"/>
              <w:adjustRightInd w:val="false"/>
              <w:spacing w:lineRule="auto" w:line="276" w:after="200"/>
              <w:jc w:val="both"/>
            </w:pPr>
            <w:r>
              <w:t>8.659,50 kn</w:t>
            </w:r>
          </w:p>
        </w:tc>
        <w:tc>
          <w:tcPr>
            <w:tcW w:type="dxa" w:w="1418"/>
          </w:tcPr>
          <w:p w:rsidRDefault="000E15B3" w:rsidP="00FF0819" w:rsidR="000E15B3" w:rsidRPr="00E13209">
            <w:pPr>
              <w:autoSpaceDE w:val="false"/>
              <w:autoSpaceDN w:val="false"/>
              <w:adjustRightInd w:val="false"/>
              <w:spacing w:lineRule="auto" w:line="276" w:after="200"/>
              <w:jc w:val="both"/>
            </w:pPr>
            <w:r>
              <w:t>7.360,58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12 jednakih mjesečnih obroka u iznosu od 613,38 kn, beskamatno, koji dospijevaju posljednjeg dana u mjesecu, od kojih prvi obrok dospijeva na naplatu 30. rujna 2015. godine, a posljednji 31. kolovoza 2016. godine.</w:t>
            </w:r>
          </w:p>
        </w:tc>
      </w:tr>
      <w:tr w:rsidTr="00FF0819" w:rsidR="000E15B3" w:rsidRPr="00D14A97">
        <w:tc>
          <w:tcPr>
            <w:tcW w:type="dxa" w:w="534"/>
          </w:tcPr>
          <w:p w:rsidRDefault="000E15B3" w:rsidP="00FF0819" w:rsidR="000E15B3" w:rsidRPr="00E13209">
            <w:pPr>
              <w:autoSpaceDE w:val="false"/>
              <w:autoSpaceDN w:val="false"/>
              <w:adjustRightInd w:val="false"/>
              <w:spacing w:lineRule="auto" w:line="276" w:after="200"/>
              <w:jc w:val="both"/>
            </w:pPr>
            <w:r w:rsidRPr="00E13209">
              <w:t>77</w:t>
            </w:r>
          </w:p>
        </w:tc>
        <w:tc>
          <w:tcPr>
            <w:tcW w:type="dxa" w:w="1559"/>
          </w:tcPr>
          <w:p w:rsidRDefault="000E15B3" w:rsidP="00FF0819" w:rsidR="000E15B3" w:rsidRPr="00E13209">
            <w:pPr>
              <w:suppressAutoHyphens/>
              <w:autoSpaceDE w:val="false"/>
              <w:autoSpaceDN w:val="false"/>
              <w:adjustRightInd w:val="false"/>
              <w:spacing w:lineRule="auto" w:line="276" w:after="200"/>
              <w:jc w:val="both"/>
            </w:pPr>
            <w:r w:rsidRPr="00E13209">
              <w:t>75271502911</w:t>
            </w:r>
          </w:p>
        </w:tc>
        <w:tc>
          <w:tcPr>
            <w:tcW w:type="dxa" w:w="2126"/>
          </w:tcPr>
          <w:p w:rsidRDefault="000E15B3" w:rsidP="00FF0819" w:rsidR="000E15B3" w:rsidRPr="00E13209">
            <w:pPr>
              <w:suppressAutoHyphens/>
              <w:autoSpaceDE w:val="false"/>
              <w:autoSpaceDN w:val="false"/>
              <w:adjustRightInd w:val="false"/>
              <w:spacing w:lineRule="auto" w:line="276" w:after="200"/>
            </w:pPr>
            <w:r w:rsidRPr="00E13209">
              <w:t>ŽIVKOVIĆ JOSIP vl. Obrta ˝JOLE˝, Šibenik-Bilice, Mikulandre 1</w:t>
            </w:r>
          </w:p>
        </w:tc>
        <w:tc>
          <w:tcPr>
            <w:tcW w:type="dxa" w:w="1559"/>
          </w:tcPr>
          <w:p w:rsidRDefault="000E15B3" w:rsidP="00FF0819" w:rsidR="000E15B3" w:rsidRPr="00E13209">
            <w:pPr>
              <w:autoSpaceDE w:val="false"/>
              <w:autoSpaceDN w:val="false"/>
              <w:adjustRightInd w:val="false"/>
              <w:spacing w:lineRule="auto" w:line="276" w:after="200"/>
              <w:jc w:val="both"/>
            </w:pPr>
            <w:r>
              <w:t>375,00 kn</w:t>
            </w:r>
          </w:p>
        </w:tc>
        <w:tc>
          <w:tcPr>
            <w:tcW w:type="dxa" w:w="1418"/>
          </w:tcPr>
          <w:p w:rsidRDefault="000E15B3" w:rsidP="00FF0819" w:rsidR="000E15B3" w:rsidRPr="00E13209">
            <w:pPr>
              <w:autoSpaceDE w:val="false"/>
              <w:autoSpaceDN w:val="false"/>
              <w:adjustRightInd w:val="false"/>
              <w:spacing w:lineRule="auto" w:line="276" w:after="200"/>
              <w:jc w:val="both"/>
            </w:pPr>
            <w:r>
              <w:t>318,75 kn</w:t>
            </w:r>
          </w:p>
        </w:tc>
        <w:tc>
          <w:tcPr>
            <w:tcW w:type="dxa" w:w="2380"/>
          </w:tcPr>
          <w:p w:rsidRDefault="000E15B3" w:rsidP="00FF0819" w:rsidR="000E15B3" w:rsidRPr="00FE28EF">
            <w:pPr>
              <w:autoSpaceDE w:val="false"/>
              <w:autoSpaceDN w:val="false"/>
              <w:adjustRightInd w:val="false"/>
              <w:spacing w:after="200"/>
            </w:pPr>
            <w:r w:rsidRPr="00FE28EF">
              <w:rPr>
                <w:sz w:val="22"/>
                <w:szCs w:val="22"/>
              </w:rPr>
              <w:t xml:space="preserve">12 jednakih mjesečnih obroka u iznosu od 26,56 kn, beskamatno, koji dospijevaju posljednjeg dana u mjesecu, od kojih prvi </w:t>
            </w:r>
            <w:r w:rsidRPr="00FE28EF">
              <w:rPr>
                <w:sz w:val="22"/>
                <w:szCs w:val="22"/>
              </w:rPr>
              <w:lastRenderedPageBreak/>
              <w:t>obrok dospijeva na naplatu 30. rujna 2015. godine, a posljednji 31. kolovoza 2016. godine.</w:t>
            </w:r>
          </w:p>
        </w:tc>
      </w:tr>
      <w:tr w:rsidTr="00FF0819" w:rsidR="000E15B3">
        <w:tc>
          <w:tcPr>
            <w:tcW w:type="dxa" w:w="534"/>
          </w:tcPr>
          <w:p w:rsidRDefault="000E15B3" w:rsidP="00FF0819" w:rsidR="000E15B3" w:rsidRPr="00E13209">
            <w:pPr>
              <w:autoSpaceDE w:val="false"/>
              <w:autoSpaceDN w:val="false"/>
              <w:adjustRightInd w:val="false"/>
              <w:spacing w:lineRule="auto" w:line="276" w:after="200"/>
              <w:jc w:val="both"/>
            </w:pPr>
          </w:p>
        </w:tc>
        <w:tc>
          <w:tcPr>
            <w:tcW w:type="dxa" w:w="3685"/>
            <w:gridSpan w:val="2"/>
          </w:tcPr>
          <w:p w:rsidRDefault="000E15B3" w:rsidP="00FF0819" w:rsidR="000E15B3" w:rsidRPr="00E13209">
            <w:pPr>
              <w:suppressAutoHyphens/>
              <w:autoSpaceDE w:val="false"/>
              <w:autoSpaceDN w:val="false"/>
              <w:adjustRightInd w:val="false"/>
              <w:spacing w:lineRule="auto" w:line="276" w:after="200"/>
            </w:pPr>
            <w:r w:rsidRPr="00E13209">
              <w:t>UKUPNO:</w:t>
            </w:r>
          </w:p>
        </w:tc>
        <w:tc>
          <w:tcPr>
            <w:tcW w:type="dxa" w:w="1559"/>
          </w:tcPr>
          <w:p w:rsidRDefault="000E15B3" w:rsidP="00FF0819" w:rsidR="000E15B3" w:rsidRPr="00E13209">
            <w:pPr>
              <w:autoSpaceDE w:val="false"/>
              <w:autoSpaceDN w:val="false"/>
              <w:adjustRightInd w:val="false"/>
              <w:spacing w:lineRule="auto" w:line="276" w:after="200"/>
              <w:jc w:val="both"/>
            </w:pPr>
            <w:r>
              <w:t>243.636,54 kn</w:t>
            </w:r>
          </w:p>
        </w:tc>
        <w:tc>
          <w:tcPr>
            <w:tcW w:type="dxa" w:w="1418"/>
          </w:tcPr>
          <w:p w:rsidRDefault="000E15B3" w:rsidP="00FF0819" w:rsidR="000E15B3" w:rsidRPr="00E13209">
            <w:pPr>
              <w:autoSpaceDE w:val="false"/>
              <w:autoSpaceDN w:val="false"/>
              <w:adjustRightInd w:val="false"/>
              <w:spacing w:lineRule="auto" w:line="276" w:after="200"/>
              <w:jc w:val="both"/>
            </w:pPr>
            <w:r>
              <w:t>206.783,91 kn</w:t>
            </w:r>
          </w:p>
        </w:tc>
        <w:tc>
          <w:tcPr>
            <w:tcW w:type="dxa" w:w="2380"/>
          </w:tcPr>
          <w:p w:rsidRDefault="000E15B3" w:rsidP="00FF0819" w:rsidR="000E15B3" w:rsidRPr="00FE28EF">
            <w:pPr>
              <w:autoSpaceDE w:val="false"/>
              <w:autoSpaceDN w:val="false"/>
              <w:adjustRightInd w:val="false"/>
              <w:spacing w:lineRule="auto" w:line="276" w:after="200"/>
            </w:pPr>
          </w:p>
        </w:tc>
      </w:tr>
    </w:tbl>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p>
    <w:p w:rsidRDefault="000E15B3" w:rsidP="000E15B3" w:rsidR="000E15B3" w:rsidRPr="00BB0B25">
      <w:pPr>
        <w:numPr>
          <w:ilvl w:val="0"/>
          <w:numId w:val="25"/>
        </w:numPr>
        <w:autoSpaceDE w:val="false"/>
        <w:autoSpaceDN w:val="false"/>
        <w:adjustRightInd w:val="false"/>
        <w:jc w:val="both"/>
        <w:rPr>
          <w:b/>
        </w:rPr>
      </w:pPr>
      <w:r w:rsidRPr="00BB0B25">
        <w:rPr>
          <w:b/>
        </w:rPr>
        <w:t>Grupa 3.2. Dobavljači od 10.001,00 kn - 50.000,00 kn</w:t>
      </w:r>
    </w:p>
    <w:p w:rsidRDefault="000E15B3" w:rsidP="000E15B3" w:rsidR="000E15B3">
      <w:pPr>
        <w:autoSpaceDE w:val="false"/>
        <w:autoSpaceDN w:val="false"/>
        <w:adjustRightInd w:val="false"/>
        <w:jc w:val="both"/>
      </w:pPr>
    </w:p>
    <w:p w:rsidRDefault="000E15B3" w:rsidP="000E15B3" w:rsidR="000E15B3" w:rsidRPr="00BB0B25">
      <w:pPr>
        <w:numPr>
          <w:ilvl w:val="0"/>
          <w:numId w:val="22"/>
        </w:numPr>
        <w:autoSpaceDE w:val="false"/>
        <w:autoSpaceDN w:val="false"/>
        <w:adjustRightInd w:val="false"/>
        <w:jc w:val="both"/>
        <w:rPr>
          <w:b/>
          <w:i/>
        </w:rPr>
      </w:pPr>
      <w:r w:rsidRPr="00BB0B25">
        <w:rPr>
          <w:b/>
          <w:i/>
        </w:rPr>
        <w:t>Otpis kamata i naknada u cijelosti</w:t>
      </w:r>
    </w:p>
    <w:p w:rsidRDefault="000E15B3" w:rsidP="000E15B3" w:rsidR="000E15B3">
      <w:pPr>
        <w:autoSpaceDE w:val="false"/>
        <w:autoSpaceDN w:val="false"/>
        <w:adjustRightInd w:val="false"/>
        <w:ind w:left="360"/>
        <w:jc w:val="both"/>
      </w:pPr>
      <w:r>
        <w:t>Dio tražbine koji čini potraživanje po osnovi ugovornih i zakonskih zateznih kamata, te naknada otpisuje se u cijelosti, Vjerovnici tražbina svaki pojedinačno, nagodbom otpuštaju Dužniku dio svoje tražbine koji se odnosi na kamate i naknade u iznosu navedenom u prijavi tražbina, a Dužnik pristaje na takav otpust duga.</w:t>
      </w:r>
    </w:p>
    <w:p w:rsidRDefault="000E15B3" w:rsidP="000E15B3" w:rsidR="000E15B3">
      <w:pPr>
        <w:autoSpaceDE w:val="false"/>
        <w:autoSpaceDN w:val="false"/>
        <w:adjustRightInd w:val="false"/>
        <w:ind w:left="360"/>
        <w:jc w:val="both"/>
      </w:pPr>
    </w:p>
    <w:p w:rsidRDefault="000E15B3" w:rsidP="000E15B3" w:rsidR="000E15B3" w:rsidRPr="00BB0B25">
      <w:pPr>
        <w:numPr>
          <w:ilvl w:val="0"/>
          <w:numId w:val="22"/>
        </w:numPr>
        <w:autoSpaceDE w:val="false"/>
        <w:autoSpaceDN w:val="false"/>
        <w:adjustRightInd w:val="false"/>
        <w:jc w:val="both"/>
        <w:rPr>
          <w:b/>
          <w:i/>
        </w:rPr>
      </w:pPr>
      <w:r w:rsidRPr="00BB0B25">
        <w:rPr>
          <w:b/>
          <w:i/>
        </w:rPr>
        <w:t>otpis 15 % glavnice</w:t>
      </w:r>
    </w:p>
    <w:p w:rsidRDefault="000E15B3" w:rsidP="000E15B3" w:rsidR="000E15B3">
      <w:pPr>
        <w:autoSpaceDE w:val="false"/>
        <w:autoSpaceDN w:val="false"/>
        <w:adjustRightInd w:val="false"/>
        <w:ind w:left="360"/>
        <w:jc w:val="both"/>
      </w:pPr>
      <w:r>
        <w:t xml:space="preserve">Dio tražbine koji čini potraživanje u iznosu od </w:t>
      </w:r>
      <w:r w:rsidRPr="004B7CE1">
        <w:rPr>
          <w:b/>
        </w:rPr>
        <w:t>15% glavnice otpisuje se u cijelosti.</w:t>
      </w:r>
    </w:p>
    <w:p w:rsidRDefault="000E15B3" w:rsidP="000E15B3" w:rsidR="000E15B3">
      <w:pPr>
        <w:autoSpaceDE w:val="false"/>
        <w:autoSpaceDN w:val="false"/>
        <w:adjustRightInd w:val="false"/>
        <w:ind w:left="360"/>
        <w:jc w:val="both"/>
      </w:pPr>
      <w:r>
        <w:t>Vjerovnici tražbina svaki pojedinačno, nagodbom otpuštaju Dužniku dio tražbine koji iznosi 15% glavnice,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4B7CE1">
        <w:rPr>
          <w:b/>
          <w:i/>
        </w:rPr>
        <w:t>način isplate smanjenog iznosa tražbine koju se dužnik obvezuje isplatiti</w:t>
      </w:r>
    </w:p>
    <w:p w:rsidRDefault="000E15B3" w:rsidP="000E15B3" w:rsidR="000E15B3">
      <w:pPr>
        <w:autoSpaceDE w:val="false"/>
        <w:autoSpaceDN w:val="false"/>
        <w:adjustRightInd w:val="false"/>
        <w:ind w:left="360"/>
        <w:jc w:val="both"/>
      </w:pPr>
      <w:r>
        <w:t>Vjerovnici tražbina i Dužnik suglasno utvrđuju kako će se preostali dio tražbine ove Nagodbe u omjeru od 85% glavnice isplatiti Vjerovnicima obročnom otplatom u otplatnom otplatnom razdoblju od 2 godine, beskamatno. Navedeni iznos tražbine otplatiti će se u 24 jednaka mjesečna obroka koji dospijevaju posljednjeg dana u mjesecu, od kojih prvi obrok dospijeva na naplatu30. rujan.2015. godine, a posljednji 31. kolovoza 2017. godine.</w:t>
      </w:r>
    </w:p>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pPr>
      <w:r w:rsidRPr="0049254A">
        <w:rPr>
          <w:b/>
          <w:u w:val="single"/>
        </w:rPr>
        <w:t xml:space="preserve">Slijedom prethodnih utvrđenja, Dužnik se obvezuje namiriti tražbine vjerovnika u odnosu na svakog pojedinog vjerovnika ove grupe (Grupa 3.2. Dobavljači od 10.001,00 kn - 50.000,00 kn) u iznosu, na način, i u rokovima kako slijedi: </w:t>
      </w:r>
    </w:p>
    <w:p w:rsidRDefault="000E15B3" w:rsidP="000E15B3" w:rsidR="000E15B3">
      <w:pPr>
        <w:autoSpaceDE w:val="false"/>
        <w:autoSpaceDN w:val="false"/>
        <w:adjustRightInd w:val="false"/>
        <w:ind w:left="360"/>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6"/>
        <w:gridCol w:w="1538"/>
        <w:gridCol w:w="1930"/>
        <w:gridCol w:w="1413"/>
        <w:gridCol w:w="1427"/>
        <w:gridCol w:w="2294"/>
      </w:tblGrid>
      <w:tr w:rsidTr="00FF0819" w:rsidR="000E15B3" w:rsidRPr="00597B04">
        <w:tc>
          <w:tcPr>
            <w:tcW w:type="dxa" w:w="697"/>
          </w:tcPr>
          <w:p w:rsidRDefault="000E15B3" w:rsidP="00FF0819" w:rsidR="000E15B3" w:rsidRPr="00597B04">
            <w:pPr>
              <w:autoSpaceDE w:val="false"/>
              <w:autoSpaceDN w:val="false"/>
              <w:adjustRightInd w:val="false"/>
              <w:spacing w:lineRule="auto" w:line="276" w:after="200"/>
              <w:jc w:val="both"/>
            </w:pPr>
            <w:r w:rsidRPr="00597B04">
              <w:rPr>
                <w:sz w:val="22"/>
                <w:szCs w:val="22"/>
              </w:rPr>
              <w:t>RBR</w:t>
            </w:r>
          </w:p>
        </w:tc>
        <w:tc>
          <w:tcPr>
            <w:tcW w:type="dxa" w:w="1538"/>
          </w:tcPr>
          <w:p w:rsidRDefault="000E15B3" w:rsidP="00FF0819" w:rsidR="000E15B3" w:rsidRPr="00597B04">
            <w:pPr>
              <w:autoSpaceDE w:val="false"/>
              <w:autoSpaceDN w:val="false"/>
              <w:adjustRightInd w:val="false"/>
              <w:spacing w:lineRule="auto" w:line="276" w:after="200"/>
              <w:jc w:val="both"/>
            </w:pPr>
            <w:r w:rsidRPr="00597B04">
              <w:rPr>
                <w:sz w:val="22"/>
                <w:szCs w:val="22"/>
              </w:rPr>
              <w:t>OIB</w:t>
            </w:r>
          </w:p>
        </w:tc>
        <w:tc>
          <w:tcPr>
            <w:tcW w:type="dxa" w:w="1984"/>
          </w:tcPr>
          <w:p w:rsidRDefault="000E15B3" w:rsidP="00FF0819" w:rsidR="000E15B3" w:rsidRPr="00597B04">
            <w:pPr>
              <w:autoSpaceDE w:val="false"/>
              <w:autoSpaceDN w:val="false"/>
              <w:adjustRightInd w:val="false"/>
              <w:spacing w:lineRule="auto" w:line="276" w:after="200"/>
            </w:pPr>
            <w:r w:rsidRPr="00597B04">
              <w:rPr>
                <w:sz w:val="22"/>
                <w:szCs w:val="22"/>
              </w:rPr>
              <w:t>NAZIV VJEROVNIKA</w:t>
            </w:r>
          </w:p>
        </w:tc>
        <w:tc>
          <w:tcPr>
            <w:tcW w:type="dxa" w:w="1418"/>
          </w:tcPr>
          <w:p w:rsidRDefault="000E15B3" w:rsidP="00FF0819" w:rsidR="000E15B3" w:rsidRPr="00597B04">
            <w:pPr>
              <w:autoSpaceDE w:val="false"/>
              <w:autoSpaceDN w:val="false"/>
              <w:adjustRightInd w:val="false"/>
              <w:spacing w:lineRule="auto" w:line="276" w:after="200"/>
              <w:jc w:val="both"/>
            </w:pPr>
            <w:r w:rsidRPr="00597B04">
              <w:rPr>
                <w:sz w:val="22"/>
                <w:szCs w:val="22"/>
              </w:rPr>
              <w:t>URTVĐENI IZNOS TRAŽBINE S NASLOVA GLAVNICE, KAMATA I NAKNADA</w:t>
            </w:r>
          </w:p>
        </w:tc>
        <w:tc>
          <w:tcPr>
            <w:tcW w:type="dxa" w:w="1427"/>
          </w:tcPr>
          <w:p w:rsidRDefault="000E15B3" w:rsidP="00FF0819" w:rsidR="000E15B3" w:rsidRPr="00597B04">
            <w:pPr>
              <w:autoSpaceDE w:val="false"/>
              <w:autoSpaceDN w:val="false"/>
              <w:adjustRightInd w:val="false"/>
              <w:spacing w:lineRule="auto" w:line="276" w:after="200"/>
              <w:jc w:val="both"/>
            </w:pPr>
            <w:r w:rsidRPr="00597B04">
              <w:rPr>
                <w:sz w:val="22"/>
                <w:szCs w:val="22"/>
              </w:rPr>
              <w:t>SMANJENI IZNOS TRAŽBINE KOJA ĆE BITI ISPLAĆENA</w:t>
            </w:r>
          </w:p>
        </w:tc>
        <w:tc>
          <w:tcPr>
            <w:tcW w:type="dxa" w:w="2512"/>
          </w:tcPr>
          <w:p w:rsidRDefault="000E15B3" w:rsidP="00FF0819" w:rsidR="000E15B3" w:rsidRPr="00597B04">
            <w:pPr>
              <w:autoSpaceDE w:val="false"/>
              <w:autoSpaceDN w:val="false"/>
              <w:adjustRightInd w:val="false"/>
              <w:spacing w:after="200"/>
            </w:pPr>
            <w:r w:rsidRPr="00597B04">
              <w:rPr>
                <w:sz w:val="22"/>
                <w:szCs w:val="22"/>
              </w:rPr>
              <w:t>ROK DOSPJELOSTI I NAČIN ISPLATE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61744431871</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AVERSUM SIGNUM d.o.o., Zagreb, Hrvatskog proljeća 40</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27.949,09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23.756,73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 xml:space="preserve">24 jednaka mjesečna obroka u iznosu od 989,86 kn, beskamatno koji dospijevaju posljednjeg dana u mjesecu, od kojih prvi obrok dospijeva na naplatu 30. rujna 2015. godine, a posljednji 31. </w:t>
            </w:r>
            <w:r w:rsidRPr="00597B04">
              <w:rPr>
                <w:sz w:val="22"/>
                <w:szCs w:val="22"/>
              </w:rPr>
              <w:lastRenderedPageBreak/>
              <w:t>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2</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34485604313</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BAUZON DEMETRIO, Piazza della Vittoria 44, Gorizia, Italija</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28.000,00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23.800,00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991,67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3</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74773214285</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DEAN LUIĐA, Vodice, A.L. Kabalera 27A</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15.000,00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12.750,00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531,25kn,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4</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67160882994</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DEAN MARKO, Vodice, A.L. Kabalera 27A</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23.000,00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19.550,00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814,58kn,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5</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66165023667</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DELTA-ST d.o.o., Split, Dračevac 15</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38.146,00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32.424,10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1.351,00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6</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12762012664</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DEMIT d.o.o., Dugo Selo, Zagrebačka 29</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19.945,00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16.953,25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706,39kn,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7</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13942540388</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DESTINA d.o.o., Vodice Blata 19</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20.940,00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17.799,00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741,63kn,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8</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98336052558</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EXP EDIT d.o.o., Šibenik, 8. dalmatinske udarne brigade 35</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22.101,32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18.786,12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782,76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9</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75784153366</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G.I.M. GASE, d.o.o., Šibenik, Ul. Ivana Meštorvića 68</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24.567,50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20.882,38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870,10kn,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10</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83570236060</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GAVRILOVIĆ d.o.o., Petrinja, Gavrilovićev trg 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12.033,47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10.228,45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426,19kn,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11</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93025692059</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HEPETA d.o.o., Split, Ljudevita Posavskog 9</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21.137,50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17.966,88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748,62kn,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12</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81793146560</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 xml:space="preserve">HRVATSKI TELEKOM d.d., </w:t>
            </w:r>
            <w:r w:rsidRPr="00E7222A">
              <w:lastRenderedPageBreak/>
              <w:t>Zagreb, Roberta Frangeša Mihanovića 9</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lastRenderedPageBreak/>
              <w:t>18.255,42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15.517,11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 xml:space="preserve">24 jednaka mjesečna obroka u iznosu od 646, 55 kn, </w:t>
            </w:r>
            <w:r w:rsidRPr="00597B04">
              <w:rPr>
                <w:sz w:val="22"/>
                <w:szCs w:val="22"/>
              </w:rPr>
              <w:lastRenderedPageBreak/>
              <w:t>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13</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strani subjekt</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KOMMUNAL VERLANG, Alte Landstrase 23 d-85521 Ottobrun, Munchen, Njemačka</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10.614,53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9.022,35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375,93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14</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35264136731</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KRAGIĆ d.o.o., Prisoje, prisoje 21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37.706,68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32.050,68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1.335,44kn,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15</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23359164583</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LABUD d.o.o., Zagreb, Radnička cesta 173/r</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26.609,61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22.618,17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942,42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16</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89874985047</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LOKAS IVICA, profesionalni ribar, Raslina-Šibenik, Ralinska ulica II 4</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11.622,00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9.878,70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411,61kn,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17</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57376554546</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 xml:space="preserve">LUKAČ - d.o.o., Zagreb, </w:t>
            </w:r>
            <w:r w:rsidRPr="00E7222A">
              <w:lastRenderedPageBreak/>
              <w:t>Ostorvička 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lastRenderedPageBreak/>
              <w:t>40.022,50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34.019,13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 xml:space="preserve">24 jednaka mjesečna obroka u iznosu od 1.417,46kn, beskamatno koji </w:t>
            </w:r>
            <w:r w:rsidRPr="00597B04">
              <w:rPr>
                <w:sz w:val="22"/>
                <w:szCs w:val="22"/>
              </w:rPr>
              <w:lastRenderedPageBreak/>
              <w:t>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18</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95295264969</w:t>
            </w:r>
          </w:p>
        </w:tc>
        <w:tc>
          <w:tcPr>
            <w:tcW w:type="dxa" w:w="1984"/>
          </w:tcPr>
          <w:p w:rsidRDefault="000E15B3" w:rsidP="00FF0819" w:rsidR="000E15B3" w:rsidRPr="00E7222A">
            <w:pPr>
              <w:suppressAutoHyphens/>
              <w:autoSpaceDE w:val="false"/>
              <w:autoSpaceDN w:val="false"/>
              <w:adjustRightInd w:val="false"/>
              <w:spacing w:lineRule="auto" w:line="276" w:after="200"/>
            </w:pPr>
            <w:r>
              <w:t>LUX Ast</w:t>
            </w:r>
            <w:r w:rsidRPr="00E7222A">
              <w:t>o d.o.o., Zagreb Duboki dol 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29.744,50</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25.202,80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1.050,12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19</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35375001016</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M B M d.o.o., Zagreb, Lučko, Dolenica 8</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37.397,81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31.788,14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1.324,51kn,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20</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38016445738</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METRO Cash &amp; Carry, d.o.o., Zagreb, Jankomir 31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30.000,00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25.500,00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1.062,50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21</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05956580661</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NAUTILUS INŽENJERING TIM d.o.o., Dubrovnik, Andrije Hebranga 33</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43.406,08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36.895,17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1.537,30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22</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47371902784</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 xml:space="preserve">STIGLEITNER </w:t>
            </w:r>
            <w:r w:rsidRPr="00E7222A">
              <w:lastRenderedPageBreak/>
              <w:t>GOTOVAC IVANA, Zagreb, Medvegradska 19</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lastRenderedPageBreak/>
              <w:t xml:space="preserve">12.600,00 </w:t>
            </w:r>
            <w:r w:rsidRPr="00E7222A">
              <w:lastRenderedPageBreak/>
              <w:t>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lastRenderedPageBreak/>
              <w:t xml:space="preserve">10.710,00 </w:t>
            </w:r>
            <w:r w:rsidRPr="00E7222A">
              <w:lastRenderedPageBreak/>
              <w:t>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lastRenderedPageBreak/>
              <w:t xml:space="preserve">24 jednaka mjesečna obroka u iznosu od </w:t>
            </w:r>
            <w:r w:rsidRPr="00597B04">
              <w:rPr>
                <w:sz w:val="22"/>
                <w:szCs w:val="22"/>
              </w:rPr>
              <w:lastRenderedPageBreak/>
              <w:t>446,25kn,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23</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86282130263</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SUCCESSOR d.o.o., Zagreb, Dugoratska 25</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29.999,43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25.499,52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1.062,48 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24</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52321849300</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ŠIBENSKI REVICON d.o.o., Šibenik, Stjepana Radića 44</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40.000,00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34.000,00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1.416,67kn,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25</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71577724232</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ŠKUGOR IVAN vl. ŠKUGOR instalaterskog obrta za centralna grijanja, vodovod i klimatizaciju, Dubrava kod Šibenika, Daska 92</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15.625,00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13.281,25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553,39kn,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26</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14273924910</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TAU ON-LINE d.o.o., Zagreb, Hondlova 2/11</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17.062,50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14.503,13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604,30kn,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27</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90373162012</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 xml:space="preserve">TVORNICA </w:t>
            </w:r>
            <w:r w:rsidRPr="00E7222A">
              <w:lastRenderedPageBreak/>
              <w:t>KRUHA ZADAR d.d., Zadar, Gaženička cesta 5</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lastRenderedPageBreak/>
              <w:t xml:space="preserve">45.983,97 </w:t>
            </w:r>
            <w:r w:rsidRPr="00E7222A">
              <w:lastRenderedPageBreak/>
              <w:t>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lastRenderedPageBreak/>
              <w:t xml:space="preserve">39.086,37 </w:t>
            </w:r>
            <w:r w:rsidRPr="00E7222A">
              <w:lastRenderedPageBreak/>
              <w:t>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lastRenderedPageBreak/>
              <w:t xml:space="preserve">24 jednaka mjesečna obroka u iznosu od </w:t>
            </w:r>
            <w:r w:rsidRPr="00597B04">
              <w:rPr>
                <w:sz w:val="22"/>
                <w:szCs w:val="22"/>
              </w:rPr>
              <w:lastRenderedPageBreak/>
              <w:t>1.628,60kn,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28</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66443414138</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VEDDIS d.o.o., Zadar, Put Murata 18/a</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18.568,75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15.783,44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657,64kn,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29</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39829488420</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VILLA IN FINITUS d.o.o., Split, Vrlička 25</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50.000,00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42.500,00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1.770,83kn,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30</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47074146147</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VINOPLOD-VINARIJA d.d., Šibenik, Velimira Škorpika 2</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13.179,89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11.202,91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466,79kn,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31</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51700520481</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VUJOVIĆ RADOMIR, Šibenik, Stjepana Radića 38</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23.000,00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19.550,00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814,58kn,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32</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79557568623</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 xml:space="preserve">VUKOJA TOMISLAV, </w:t>
            </w:r>
            <w:r w:rsidRPr="00E7222A">
              <w:lastRenderedPageBreak/>
              <w:t>Obiteljsko poljoprivredno gospodarstvo, Pakoštane, Pakoštane bb</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lastRenderedPageBreak/>
              <w:t>47.904,50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40.718,83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 xml:space="preserve">24 jednaka mjesečna obroka u iznosu od 1.696,62kn, </w:t>
            </w:r>
            <w:r w:rsidRPr="00597B04">
              <w:rPr>
                <w:sz w:val="22"/>
                <w:szCs w:val="22"/>
              </w:rPr>
              <w:lastRenderedPageBreak/>
              <w:t>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lastRenderedPageBreak/>
              <w:t>33</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97529892062</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ZAVOD ZA ISPITIVANJE KVALITETE ROBE, d.o.o., Split, Škrape 53</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14.187,50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12.059,38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502,47kn, beskamatno koji dospijevaju posljednjeg dana u mjesecu, od kojih prvi obrok dospijeva na naplatu 30. rujna 2015. godine, a posljednji 31. kolovoza 2017. godine.</w:t>
            </w:r>
          </w:p>
        </w:tc>
      </w:tr>
      <w:tr w:rsidTr="00FF0819" w:rsidR="000E15B3" w:rsidRPr="00D14A97">
        <w:tc>
          <w:tcPr>
            <w:tcW w:type="dxa" w:w="697"/>
          </w:tcPr>
          <w:p w:rsidRDefault="000E15B3" w:rsidP="00FF0819" w:rsidR="000E15B3" w:rsidRPr="00E7222A">
            <w:pPr>
              <w:autoSpaceDE w:val="false"/>
              <w:autoSpaceDN w:val="false"/>
              <w:adjustRightInd w:val="false"/>
              <w:spacing w:lineRule="auto" w:line="276" w:after="200"/>
              <w:jc w:val="both"/>
            </w:pPr>
            <w:r w:rsidRPr="00E7222A">
              <w:t>34</w:t>
            </w:r>
          </w:p>
        </w:tc>
        <w:tc>
          <w:tcPr>
            <w:tcW w:type="dxa" w:w="1538"/>
          </w:tcPr>
          <w:p w:rsidRDefault="000E15B3" w:rsidP="00FF0819" w:rsidR="000E15B3" w:rsidRPr="00E7222A">
            <w:pPr>
              <w:suppressAutoHyphens/>
              <w:autoSpaceDE w:val="false"/>
              <w:autoSpaceDN w:val="false"/>
              <w:adjustRightInd w:val="false"/>
              <w:spacing w:lineRule="auto" w:line="276" w:after="200"/>
              <w:jc w:val="both"/>
            </w:pPr>
            <w:r w:rsidRPr="00E7222A">
              <w:t>03049086919</w:t>
            </w:r>
          </w:p>
        </w:tc>
        <w:tc>
          <w:tcPr>
            <w:tcW w:type="dxa" w:w="1984"/>
          </w:tcPr>
          <w:p w:rsidRDefault="000E15B3" w:rsidP="00FF0819" w:rsidR="000E15B3" w:rsidRPr="00E7222A">
            <w:pPr>
              <w:suppressAutoHyphens/>
              <w:autoSpaceDE w:val="false"/>
              <w:autoSpaceDN w:val="false"/>
              <w:adjustRightInd w:val="false"/>
              <w:spacing w:lineRule="auto" w:line="276" w:after="200"/>
            </w:pPr>
            <w:r w:rsidRPr="00E7222A">
              <w:t>ZIG, d.o.o., 03049086919, Zlarin, Sveti Rok 2</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21.011,57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17.859,83 kn</w:t>
            </w:r>
          </w:p>
        </w:tc>
        <w:tc>
          <w:tcPr>
            <w:tcW w:type="dxa" w:w="2512"/>
          </w:tcPr>
          <w:p w:rsidRDefault="000E15B3" w:rsidP="00FF0819" w:rsidR="000E15B3" w:rsidRPr="00597B04">
            <w:pPr>
              <w:autoSpaceDE w:val="false"/>
              <w:autoSpaceDN w:val="false"/>
              <w:adjustRightInd w:val="false"/>
              <w:spacing w:after="200"/>
            </w:pPr>
            <w:r w:rsidRPr="00597B04">
              <w:rPr>
                <w:sz w:val="22"/>
                <w:szCs w:val="22"/>
              </w:rPr>
              <w:t>24 jednaka mjesečna obroka u iznosu od 744,16 kn, beskamatno koji dospijevaju posljednjeg dana u mjesecu, od kojih prvi obrok dospijeva na naplatu 30. rujna 2015. godine, a posljednji 31. kolovoza 2017. godine.</w:t>
            </w:r>
          </w:p>
        </w:tc>
      </w:tr>
      <w:tr w:rsidTr="00FF0819" w:rsidR="000E15B3">
        <w:tc>
          <w:tcPr>
            <w:tcW w:type="dxa" w:w="697"/>
          </w:tcPr>
          <w:p w:rsidRDefault="000E15B3" w:rsidP="00FF0819" w:rsidR="000E15B3" w:rsidRPr="00E7222A">
            <w:pPr>
              <w:autoSpaceDE w:val="false"/>
              <w:autoSpaceDN w:val="false"/>
              <w:adjustRightInd w:val="false"/>
              <w:spacing w:lineRule="auto" w:line="276" w:after="200"/>
              <w:jc w:val="both"/>
            </w:pPr>
          </w:p>
        </w:tc>
        <w:tc>
          <w:tcPr>
            <w:tcW w:type="dxa" w:w="3522"/>
            <w:gridSpan w:val="2"/>
          </w:tcPr>
          <w:p w:rsidRDefault="000E15B3" w:rsidP="00FF0819" w:rsidR="000E15B3" w:rsidRPr="00E7222A">
            <w:pPr>
              <w:suppressAutoHyphens/>
              <w:autoSpaceDE w:val="false"/>
              <w:autoSpaceDN w:val="false"/>
              <w:adjustRightInd w:val="false"/>
              <w:spacing w:lineRule="auto" w:line="276" w:after="200"/>
            </w:pPr>
            <w:r w:rsidRPr="00E7222A">
              <w:t>UKUPNO:</w:t>
            </w:r>
          </w:p>
        </w:tc>
        <w:tc>
          <w:tcPr>
            <w:tcW w:type="dxa" w:w="1418"/>
          </w:tcPr>
          <w:p w:rsidRDefault="000E15B3" w:rsidP="00FF0819" w:rsidR="000E15B3" w:rsidRPr="00E7222A">
            <w:pPr>
              <w:autoSpaceDE w:val="false"/>
              <w:autoSpaceDN w:val="false"/>
              <w:adjustRightInd w:val="false"/>
              <w:spacing w:lineRule="auto" w:line="276" w:after="200"/>
              <w:jc w:val="both"/>
            </w:pPr>
            <w:r w:rsidRPr="00E7222A">
              <w:t>887.322,12 kn</w:t>
            </w:r>
          </w:p>
        </w:tc>
        <w:tc>
          <w:tcPr>
            <w:tcW w:type="dxa" w:w="1427"/>
          </w:tcPr>
          <w:p w:rsidRDefault="000E15B3" w:rsidP="00FF0819" w:rsidR="000E15B3" w:rsidRPr="00E7222A">
            <w:pPr>
              <w:autoSpaceDE w:val="false"/>
              <w:autoSpaceDN w:val="false"/>
              <w:adjustRightInd w:val="false"/>
              <w:spacing w:lineRule="auto" w:line="276" w:after="200"/>
              <w:jc w:val="both"/>
            </w:pPr>
            <w:r w:rsidRPr="00E7222A">
              <w:t>754.143,77 kn</w:t>
            </w:r>
          </w:p>
        </w:tc>
        <w:tc>
          <w:tcPr>
            <w:tcW w:type="dxa" w:w="2512"/>
          </w:tcPr>
          <w:p w:rsidRDefault="000E15B3" w:rsidP="00FF0819" w:rsidR="000E15B3" w:rsidRPr="00597B04">
            <w:pPr>
              <w:autoSpaceDE w:val="false"/>
              <w:autoSpaceDN w:val="false"/>
              <w:adjustRightInd w:val="false"/>
              <w:spacing w:after="200"/>
            </w:pPr>
          </w:p>
        </w:tc>
      </w:tr>
    </w:tbl>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pPr>
    </w:p>
    <w:p w:rsidRDefault="000E15B3" w:rsidP="000E15B3" w:rsidR="000E15B3" w:rsidRPr="00870354">
      <w:pPr>
        <w:numPr>
          <w:ilvl w:val="0"/>
          <w:numId w:val="25"/>
        </w:numPr>
        <w:autoSpaceDE w:val="false"/>
        <w:autoSpaceDN w:val="false"/>
        <w:adjustRightInd w:val="false"/>
        <w:jc w:val="both"/>
        <w:rPr>
          <w:b/>
        </w:rPr>
      </w:pPr>
      <w:r w:rsidRPr="00870354">
        <w:rPr>
          <w:b/>
        </w:rPr>
        <w:t>grupa 3.3. Dobavljači od 50.001,00 kn - 100.000,00 kn</w:t>
      </w:r>
    </w:p>
    <w:p w:rsidRDefault="000E15B3" w:rsidP="000E15B3" w:rsidR="000E15B3">
      <w:pPr>
        <w:autoSpaceDE w:val="false"/>
        <w:autoSpaceDN w:val="false"/>
        <w:adjustRightInd w:val="false"/>
        <w:jc w:val="both"/>
      </w:pPr>
    </w:p>
    <w:p w:rsidRDefault="000E15B3" w:rsidP="000E15B3" w:rsidR="000E15B3">
      <w:pPr>
        <w:numPr>
          <w:ilvl w:val="0"/>
          <w:numId w:val="22"/>
        </w:numPr>
        <w:autoSpaceDE w:val="false"/>
        <w:autoSpaceDN w:val="false"/>
        <w:adjustRightInd w:val="false"/>
        <w:jc w:val="both"/>
      </w:pPr>
      <w:r w:rsidRPr="00870354">
        <w:rPr>
          <w:b/>
          <w:i/>
        </w:rPr>
        <w:t>Otpis kamata i naknada u cijelosti</w:t>
      </w:r>
    </w:p>
    <w:p w:rsidRDefault="000E15B3" w:rsidP="000E15B3" w:rsidR="000E15B3">
      <w:pPr>
        <w:autoSpaceDE w:val="false"/>
        <w:autoSpaceDN w:val="false"/>
        <w:adjustRightInd w:val="false"/>
        <w:ind w:left="360"/>
        <w:jc w:val="both"/>
      </w:pPr>
      <w:r>
        <w:t xml:space="preserve">Dio tražbine koji čini potraživanje po osnovi ugovornih i zakonskih zateznih kamata, te naknada </w:t>
      </w:r>
      <w:r w:rsidRPr="000B2273">
        <w:rPr>
          <w:b/>
        </w:rPr>
        <w:t>otpisuje se u cijelosti,</w:t>
      </w:r>
      <w:r>
        <w:t xml:space="preserve"> Vjerovnici tražbina svaki pojedinačno, nagodbom otpuštaju Dužniku dio svoje tražbine koji se odnosi na kamate i naknade u iznosu navedenom u prijavi tražbina,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t>otpis 15% glavnice</w:t>
      </w:r>
    </w:p>
    <w:p w:rsidRDefault="000E15B3" w:rsidP="000E15B3" w:rsidR="000E15B3">
      <w:pPr>
        <w:autoSpaceDE w:val="false"/>
        <w:autoSpaceDN w:val="false"/>
        <w:adjustRightInd w:val="false"/>
        <w:ind w:left="360"/>
        <w:jc w:val="both"/>
      </w:pPr>
      <w:r>
        <w:t>Dio tražbine koji čini potraživanje u iznosu od 15% glavnice otpisuje se u cijelosti.</w:t>
      </w:r>
    </w:p>
    <w:p w:rsidRDefault="000E15B3" w:rsidP="000E15B3" w:rsidR="000E15B3">
      <w:pPr>
        <w:autoSpaceDE w:val="false"/>
        <w:autoSpaceDN w:val="false"/>
        <w:adjustRightInd w:val="false"/>
        <w:ind w:left="360"/>
        <w:jc w:val="both"/>
      </w:pPr>
      <w:r>
        <w:t xml:space="preserve"> Vjerovnici tražbina svaki pojedinačno, nagodbom otpuštaju Dužniku dio svoje tražbine koji iznosi 15% glavnice,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t>način isplate smanjenog iznosa tražbine koju se Dužnik obvezuje isplatiti</w:t>
      </w:r>
    </w:p>
    <w:p w:rsidRDefault="000E15B3" w:rsidP="000E15B3" w:rsidR="000E15B3">
      <w:pPr>
        <w:autoSpaceDE w:val="false"/>
        <w:autoSpaceDN w:val="false"/>
        <w:adjustRightInd w:val="false"/>
        <w:ind w:left="360"/>
        <w:jc w:val="both"/>
      </w:pPr>
      <w:r>
        <w:t xml:space="preserve">Vjerovnici tražbina i Dužnik suglasno utvrđuju kako će se preostali dio tražbine ove Nagodbe u omjeru od 85% glavnice isplatiti Vjerovnicima obročnom otplatom u otplatnom razdoblju od 3 godine, beskamatno. Navedeni iznos tražbine otplatiti će se u 36 jednakih mjesečnih obroka koji dospijevaju posljednjeg dana u mjesecu, od kojih prvi </w:t>
      </w:r>
      <w:r>
        <w:lastRenderedPageBreak/>
        <w:t>obrok dospijeva na naplatu 30. rujna 2015. godine, a posljednji 31. kolovoza 2018. godine.</w:t>
      </w:r>
    </w:p>
    <w:p w:rsidRDefault="000E15B3" w:rsidP="000E15B3" w:rsidR="000E15B3">
      <w:pPr>
        <w:autoSpaceDE w:val="false"/>
        <w:autoSpaceDN w:val="false"/>
        <w:adjustRightInd w:val="false"/>
        <w:ind w:left="360"/>
        <w:jc w:val="both"/>
      </w:pPr>
    </w:p>
    <w:p w:rsidRDefault="000E15B3" w:rsidP="000E15B3" w:rsidR="000E15B3" w:rsidRPr="002A0CDA">
      <w:pPr>
        <w:autoSpaceDE w:val="false"/>
        <w:autoSpaceDN w:val="false"/>
        <w:adjustRightInd w:val="false"/>
        <w:ind w:left="360"/>
        <w:jc w:val="both"/>
      </w:pPr>
      <w:r w:rsidRPr="001F6622">
        <w:rPr>
          <w:b/>
          <w:u w:val="single"/>
        </w:rPr>
        <w:t>Slijedom prethodnih utvrđenja, Dužnik se obvezuje namirit tražbine vjerovnika u odnosu na svakog pojedinog vjerovnika ove grupe</w:t>
      </w:r>
      <w:r>
        <w:rPr>
          <w:b/>
          <w:u w:val="single"/>
        </w:rPr>
        <w:t xml:space="preserve"> (G</w:t>
      </w:r>
      <w:r w:rsidRPr="001F6622">
        <w:rPr>
          <w:b/>
          <w:u w:val="single"/>
        </w:rPr>
        <w:t>rupa 3.3. Dobavljači od 50.001,00 kn - 10.000,00 kn) u iznosu, na način, i u rokovima kako slijedi:</w:t>
      </w:r>
    </w:p>
    <w:p w:rsidRDefault="000E15B3" w:rsidP="000E15B3" w:rsidR="000E15B3">
      <w:pPr>
        <w:autoSpaceDE w:val="false"/>
        <w:autoSpaceDN w:val="false"/>
        <w:adjustRightInd w:val="false"/>
        <w:ind w:left="360"/>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34"/>
        <w:gridCol w:w="1559"/>
        <w:gridCol w:w="1843"/>
        <w:gridCol w:w="1559"/>
        <w:gridCol w:w="1417"/>
        <w:gridCol w:w="2664"/>
      </w:tblGrid>
      <w:tr w:rsidTr="00FF0819" w:rsidR="000E15B3" w:rsidRPr="009C3F0D">
        <w:tc>
          <w:tcPr>
            <w:tcW w:type="dxa" w:w="534"/>
          </w:tcPr>
          <w:p w:rsidRDefault="000E15B3" w:rsidP="00FF0819" w:rsidR="000E15B3" w:rsidRPr="009C3F0D">
            <w:pPr>
              <w:autoSpaceDE w:val="false"/>
              <w:autoSpaceDN w:val="false"/>
              <w:adjustRightInd w:val="false"/>
              <w:spacing w:lineRule="auto" w:line="276" w:after="200"/>
              <w:jc w:val="both"/>
            </w:pPr>
            <w:r w:rsidRPr="009C3F0D">
              <w:rPr>
                <w:sz w:val="22"/>
                <w:szCs w:val="22"/>
              </w:rPr>
              <w:t>RBR</w:t>
            </w:r>
          </w:p>
        </w:tc>
        <w:tc>
          <w:tcPr>
            <w:tcW w:type="dxa" w:w="1559"/>
          </w:tcPr>
          <w:p w:rsidRDefault="000E15B3" w:rsidP="00FF0819" w:rsidR="000E15B3" w:rsidRPr="009C3F0D">
            <w:pPr>
              <w:autoSpaceDE w:val="false"/>
              <w:autoSpaceDN w:val="false"/>
              <w:adjustRightInd w:val="false"/>
              <w:spacing w:lineRule="auto" w:line="276" w:after="200"/>
              <w:jc w:val="both"/>
            </w:pPr>
            <w:r w:rsidRPr="009C3F0D">
              <w:rPr>
                <w:sz w:val="22"/>
                <w:szCs w:val="22"/>
              </w:rPr>
              <w:t>OIB</w:t>
            </w:r>
          </w:p>
        </w:tc>
        <w:tc>
          <w:tcPr>
            <w:tcW w:type="dxa" w:w="1843"/>
          </w:tcPr>
          <w:p w:rsidRDefault="000E15B3" w:rsidP="00FF0819" w:rsidR="000E15B3" w:rsidRPr="009C3F0D">
            <w:pPr>
              <w:autoSpaceDE w:val="false"/>
              <w:autoSpaceDN w:val="false"/>
              <w:adjustRightInd w:val="false"/>
              <w:spacing w:lineRule="auto" w:line="276" w:after="200"/>
            </w:pPr>
            <w:r w:rsidRPr="009C3F0D">
              <w:rPr>
                <w:sz w:val="22"/>
                <w:szCs w:val="22"/>
              </w:rPr>
              <w:t>NAZIV VJEROVNIKA</w:t>
            </w:r>
          </w:p>
        </w:tc>
        <w:tc>
          <w:tcPr>
            <w:tcW w:type="dxa" w:w="1559"/>
          </w:tcPr>
          <w:p w:rsidRDefault="000E15B3" w:rsidP="00FF0819" w:rsidR="000E15B3" w:rsidRPr="009C3F0D">
            <w:pPr>
              <w:autoSpaceDE w:val="false"/>
              <w:autoSpaceDN w:val="false"/>
              <w:adjustRightInd w:val="false"/>
              <w:spacing w:lineRule="auto" w:line="276" w:after="200"/>
              <w:jc w:val="both"/>
            </w:pPr>
            <w:r w:rsidRPr="009C3F0D">
              <w:rPr>
                <w:sz w:val="22"/>
                <w:szCs w:val="22"/>
              </w:rPr>
              <w:t>UTVRĐENI IZNOS TRAŽBINE S NASLVOA GLAVNICE, KAMATA I NAKNADA</w:t>
            </w:r>
          </w:p>
        </w:tc>
        <w:tc>
          <w:tcPr>
            <w:tcW w:type="dxa" w:w="1417"/>
          </w:tcPr>
          <w:p w:rsidRDefault="000E15B3" w:rsidP="00FF0819" w:rsidR="000E15B3" w:rsidRPr="009C3F0D">
            <w:pPr>
              <w:autoSpaceDE w:val="false"/>
              <w:autoSpaceDN w:val="false"/>
              <w:adjustRightInd w:val="false"/>
              <w:spacing w:lineRule="auto" w:line="276" w:after="200"/>
              <w:jc w:val="both"/>
            </w:pPr>
            <w:r w:rsidRPr="009C3F0D">
              <w:rPr>
                <w:sz w:val="22"/>
                <w:szCs w:val="22"/>
              </w:rPr>
              <w:t>SMANJENI IZNOS TRAŽBINE KOJA ĆE BITI ISPLAĆENA</w:t>
            </w:r>
          </w:p>
        </w:tc>
        <w:tc>
          <w:tcPr>
            <w:tcW w:type="dxa" w:w="2664"/>
          </w:tcPr>
          <w:p w:rsidRDefault="000E15B3" w:rsidP="00FF0819" w:rsidR="000E15B3" w:rsidRPr="009C3F0D">
            <w:pPr>
              <w:autoSpaceDE w:val="false"/>
              <w:autoSpaceDN w:val="false"/>
              <w:adjustRightInd w:val="false"/>
              <w:spacing w:after="200"/>
            </w:pPr>
            <w:r w:rsidRPr="009C3F0D">
              <w:rPr>
                <w:sz w:val="22"/>
                <w:szCs w:val="22"/>
              </w:rPr>
              <w:t>ROK DOSPJELOSTI I NAČIN ISPLATE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97805861259</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ALI - PROM d.o.o., Vukovar, Franje Tuđmana 9</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57.150,00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48.577,50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1.349,38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2</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24991745349</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BULAT IVAN vl. ILIRIJA DEKOR soboslikarski obrta, Šibenik, Ive Družića 22</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57.708,42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49.052,16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1.362,56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3</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56668956485</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HRVATSKO DRUŠTVO SKLADATELJA, Zagreb, Berislavićeva 9</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86.189,35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73.260,95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2.035,03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4</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68422841296</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INTERNATIONAL d.o.o., Vukovar, Vijeća Europe 95</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55.711,83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47.355,06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 xml:space="preserve">36 jednakih mjesečnih obroka u iznosu od 1.315,42 kn, beskamatno, koji dospijevaju posljednjeg dana u mjesecu, od kojih prvi obrok dospijeva na naplatu 30. rujna 2015. godine, a </w:t>
            </w:r>
            <w:r w:rsidRPr="009C3F0D">
              <w:rPr>
                <w:sz w:val="22"/>
                <w:szCs w:val="22"/>
              </w:rPr>
              <w:lastRenderedPageBreak/>
              <w:t>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lastRenderedPageBreak/>
              <w:t>5</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10170859131</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KOVAČEVIĆ MIĆO vl. Obrta ˝ČOVELA˝ - servis, remont i montaža dizala, Knin, dr. Franje Tuđmana 9</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67.217,67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57.135,02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1.587,08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6</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14929231076</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OPTIMA ZADAR d.o.o., Zadar, Put Petrića 3/b</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55.987,50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47.589,38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1.321,93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7</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97543165195</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PIT BULL d.o.o., Split, Mažuranićevo šetalište 1/a</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80.625,00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68.531,25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1.903,65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8</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18928523252</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PODRAVKA d.d., Koprivnica, A.Starčevića 32</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79.367,88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35.817,44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994,93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9</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65698337826</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SITUS d.o.o., Šibenik, Peričića Bože 30/I</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60.000,00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51.000,00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1.416,67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lastRenderedPageBreak/>
              <w:t>10</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04694282280</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TROMILJA BENZIN d.o.o., Lozovac, Tromilja 1/a</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58.400,00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49.640,00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1.378,89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11</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44138062462</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VINDIJA D.D.VARAŽDIN, Varaždin, Međimurska 6</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89.268,61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75.878,32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2.107,73 kn, beskamatno, koji dospijevaju posljednjeg dana u mjesecu, od kojih prvi obrok dospijeva na naplatu 30. rujna 2015. godine, a posljednji 31. kolovoza 2018.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12</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39823007255</w:t>
            </w:r>
          </w:p>
        </w:tc>
        <w:tc>
          <w:tcPr>
            <w:tcW w:type="dxa" w:w="1843"/>
          </w:tcPr>
          <w:p w:rsidRDefault="000E15B3" w:rsidP="00FF0819" w:rsidR="000E15B3" w:rsidRPr="00EF40B2">
            <w:pPr>
              <w:suppressAutoHyphens/>
              <w:autoSpaceDE w:val="false"/>
              <w:autoSpaceDN w:val="false"/>
              <w:adjustRightInd w:val="false"/>
              <w:spacing w:lineRule="auto" w:line="276" w:after="200"/>
            </w:pPr>
            <w:r w:rsidRPr="00EF40B2">
              <w:t>VOX-BRANKO d.o.o., Split, Pujanke 45</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63.848,42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54.271,16 kn</w:t>
            </w:r>
          </w:p>
        </w:tc>
        <w:tc>
          <w:tcPr>
            <w:tcW w:type="dxa" w:w="2664"/>
          </w:tcPr>
          <w:p w:rsidRDefault="000E15B3" w:rsidP="00FF0819" w:rsidR="000E15B3" w:rsidRPr="009C3F0D">
            <w:pPr>
              <w:autoSpaceDE w:val="false"/>
              <w:autoSpaceDN w:val="false"/>
              <w:adjustRightInd w:val="false"/>
              <w:spacing w:after="200"/>
            </w:pPr>
            <w:r w:rsidRPr="009C3F0D">
              <w:rPr>
                <w:sz w:val="22"/>
                <w:szCs w:val="22"/>
              </w:rPr>
              <w:t>36 jednakih mjesečnih obroka u iznosu od 1.507,53 kn, beskamatno, koji dospijevaju posljednjeg dana u mjesecu, od kojih prvi obrok dospijeva na naplatu 30. rujna 2015. godine, a posljednji 31. kolovoza 2018. godine</w:t>
            </w:r>
          </w:p>
        </w:tc>
      </w:tr>
      <w:tr w:rsidTr="00FF0819" w:rsidR="000E15B3">
        <w:tc>
          <w:tcPr>
            <w:tcW w:type="dxa" w:w="534"/>
          </w:tcPr>
          <w:p w:rsidRDefault="000E15B3" w:rsidP="00FF0819" w:rsidR="000E15B3" w:rsidRPr="00EF40B2">
            <w:pPr>
              <w:autoSpaceDE w:val="false"/>
              <w:autoSpaceDN w:val="false"/>
              <w:adjustRightInd w:val="false"/>
              <w:spacing w:lineRule="auto" w:line="276" w:after="200"/>
              <w:jc w:val="both"/>
            </w:pPr>
          </w:p>
        </w:tc>
        <w:tc>
          <w:tcPr>
            <w:tcW w:type="dxa" w:w="3402"/>
            <w:gridSpan w:val="2"/>
          </w:tcPr>
          <w:p w:rsidRDefault="000E15B3" w:rsidP="00FF0819" w:rsidR="000E15B3" w:rsidRPr="00EF40B2">
            <w:pPr>
              <w:suppressAutoHyphens/>
              <w:autoSpaceDE w:val="false"/>
              <w:autoSpaceDN w:val="false"/>
              <w:adjustRightInd w:val="false"/>
              <w:spacing w:lineRule="auto" w:line="276" w:after="200"/>
            </w:pPr>
            <w:r w:rsidRPr="00EF40B2">
              <w:t>UKUPNO:</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811.474,68 kn</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658.108,22 kn</w:t>
            </w:r>
          </w:p>
        </w:tc>
        <w:tc>
          <w:tcPr>
            <w:tcW w:type="dxa" w:w="2664"/>
          </w:tcPr>
          <w:p w:rsidRDefault="000E15B3" w:rsidP="00FF0819" w:rsidR="000E15B3" w:rsidRPr="009C3F0D">
            <w:pPr>
              <w:autoSpaceDE w:val="false"/>
              <w:autoSpaceDN w:val="false"/>
              <w:adjustRightInd w:val="false"/>
              <w:spacing w:after="200"/>
            </w:pPr>
          </w:p>
        </w:tc>
      </w:tr>
    </w:tbl>
    <w:p w:rsidRDefault="000E15B3" w:rsidP="000E15B3" w:rsidR="000E15B3">
      <w:pPr>
        <w:autoSpaceDE w:val="false"/>
        <w:autoSpaceDN w:val="false"/>
        <w:adjustRightInd w:val="false"/>
        <w:ind w:left="360"/>
        <w:jc w:val="both"/>
      </w:pPr>
    </w:p>
    <w:p w:rsidRDefault="000E15B3" w:rsidP="000E15B3" w:rsidR="000E15B3">
      <w:pPr>
        <w:numPr>
          <w:ilvl w:val="0"/>
          <w:numId w:val="25"/>
        </w:numPr>
        <w:autoSpaceDE w:val="false"/>
        <w:autoSpaceDN w:val="false"/>
        <w:adjustRightInd w:val="false"/>
        <w:jc w:val="both"/>
      </w:pPr>
      <w:r w:rsidRPr="00960339">
        <w:rPr>
          <w:b/>
        </w:rPr>
        <w:t>Grupa 3.4. dobavljači preko 100.001,00 kn</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960339">
        <w:rPr>
          <w:b/>
          <w:i/>
        </w:rPr>
        <w:t>Otpis kamata i naknada u cijelosti</w:t>
      </w:r>
    </w:p>
    <w:p w:rsidRDefault="000E15B3" w:rsidP="000E15B3" w:rsidR="000E15B3">
      <w:pPr>
        <w:autoSpaceDE w:val="false"/>
        <w:autoSpaceDN w:val="false"/>
        <w:adjustRightInd w:val="false"/>
        <w:ind w:left="360"/>
        <w:jc w:val="both"/>
      </w:pPr>
      <w:r>
        <w:t xml:space="preserve">Dio tražbine koji  čini potraživanje po osnovi ugovornih i zakonskih zateznih kamata, te naknada </w:t>
      </w:r>
      <w:r w:rsidRPr="00960339">
        <w:rPr>
          <w:b/>
        </w:rPr>
        <w:t>otpisuje se u cijelosti,</w:t>
      </w:r>
      <w:r>
        <w:t xml:space="preserve"> Vjerovnici tražbina svaki pojedinačno, nagodbom otpuštaju Dužniku dio svoje tražbine koji se odnosi na kamate i naknade u iznosu navedenom u prijavi tražbina,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0D5C15">
        <w:rPr>
          <w:b/>
          <w:i/>
        </w:rPr>
        <w:t>otpis 15% glavnice</w:t>
      </w:r>
    </w:p>
    <w:p w:rsidRDefault="000E15B3" w:rsidP="000E15B3" w:rsidR="000E15B3">
      <w:pPr>
        <w:autoSpaceDE w:val="false"/>
        <w:autoSpaceDN w:val="false"/>
        <w:adjustRightInd w:val="false"/>
        <w:ind w:left="360"/>
        <w:jc w:val="both"/>
      </w:pPr>
      <w:r>
        <w:t>Dio tražbine koji čini potraživanje u iznosu od 15% glavnice otpisuje se u cijelosti.</w:t>
      </w:r>
    </w:p>
    <w:p w:rsidRDefault="000E15B3" w:rsidP="000E15B3" w:rsidR="000E15B3">
      <w:pPr>
        <w:autoSpaceDE w:val="false"/>
        <w:autoSpaceDN w:val="false"/>
        <w:adjustRightInd w:val="false"/>
        <w:ind w:left="360"/>
        <w:jc w:val="both"/>
      </w:pPr>
      <w:r>
        <w:t xml:space="preserve"> Vjerovnici tražbina svaki pojedinačno, nagodbom otpuštaju Dužniku dio svoje tražbine koji iznosi 15% glavnice, a Dužnik pristaje na takav otpust duga</w:t>
      </w:r>
    </w:p>
    <w:p w:rsidRDefault="000E15B3" w:rsidP="000E15B3" w:rsidR="000E15B3">
      <w:pPr>
        <w:autoSpaceDE w:val="false"/>
        <w:autoSpaceDN w:val="false"/>
        <w:adjustRightInd w:val="false"/>
        <w:ind w:left="360"/>
        <w:jc w:val="both"/>
      </w:pPr>
    </w:p>
    <w:p w:rsidRDefault="000E15B3" w:rsidP="000E15B3" w:rsidR="000E15B3">
      <w:pPr>
        <w:numPr>
          <w:ilvl w:val="0"/>
          <w:numId w:val="22"/>
        </w:numPr>
        <w:autoSpaceDE w:val="false"/>
        <w:autoSpaceDN w:val="false"/>
        <w:adjustRightInd w:val="false"/>
        <w:jc w:val="both"/>
      </w:pPr>
      <w:r w:rsidRPr="002A0CDA">
        <w:rPr>
          <w:b/>
          <w:i/>
        </w:rPr>
        <w:t>način isplate smanjenog iznosa tražbine koju es Dužnik obvezuje isplatiti</w:t>
      </w:r>
    </w:p>
    <w:p w:rsidRDefault="000E15B3" w:rsidP="000E15B3" w:rsidR="000E15B3">
      <w:pPr>
        <w:autoSpaceDE w:val="false"/>
        <w:autoSpaceDN w:val="false"/>
        <w:adjustRightInd w:val="false"/>
        <w:ind w:left="360"/>
        <w:jc w:val="both"/>
      </w:pPr>
      <w:r>
        <w:t xml:space="preserve">Vjerovnici tražbina i Dužnik suglasno utvrđuju kako će se preostali dio tražbine ove Nagodbe u omjeru od 85% glavnice isplatiti Vjerovnicima obročnom otplatom u otplatnom razdoblju od 5 godina, beskamatno. navedeni iznos tražbine otplatiti će se u 60 jednakih mjesečnih obroka koji dospijevaju posljednjeg dana u mjesecu, od kojih prvi </w:t>
      </w:r>
      <w:r>
        <w:lastRenderedPageBreak/>
        <w:t>obrok dospijeva na naplatu 30. rujan 2015. godine, a posljednji 31. kolovoza 2020. godine.</w:t>
      </w:r>
    </w:p>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pPr>
      <w:r w:rsidRPr="001F6622">
        <w:rPr>
          <w:b/>
          <w:u w:val="single"/>
        </w:rPr>
        <w:t>Slijedom prethodnih utvrđenja, Dužnik se obvezuje namirit tražbine vjerovnika u odnosu na svakog pojedinog vjerovnika ove grupe</w:t>
      </w:r>
      <w:r>
        <w:rPr>
          <w:b/>
          <w:u w:val="single"/>
        </w:rPr>
        <w:t xml:space="preserve"> ( Grupa 3.4</w:t>
      </w:r>
      <w:r w:rsidRPr="001F6622">
        <w:rPr>
          <w:b/>
          <w:u w:val="single"/>
        </w:rPr>
        <w:t>. Dobavljači</w:t>
      </w:r>
      <w:r>
        <w:rPr>
          <w:b/>
          <w:u w:val="single"/>
        </w:rPr>
        <w:t xml:space="preserve"> preko 100.001,00</w:t>
      </w:r>
      <w:r w:rsidRPr="001F6622">
        <w:rPr>
          <w:b/>
          <w:u w:val="single"/>
        </w:rPr>
        <w:t xml:space="preserve"> kn) u iznosu, na način, i u rokovima kako slijedi: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34"/>
        <w:gridCol w:w="1559"/>
        <w:gridCol w:w="1701"/>
        <w:gridCol w:w="1559"/>
        <w:gridCol w:w="1559"/>
        <w:gridCol w:w="2664"/>
      </w:tblGrid>
      <w:tr w:rsidTr="00FF0819" w:rsidR="000E15B3" w:rsidRPr="00125F46">
        <w:tc>
          <w:tcPr>
            <w:tcW w:type="dxa" w:w="534"/>
          </w:tcPr>
          <w:p w:rsidRDefault="000E15B3" w:rsidP="00FF0819" w:rsidR="000E15B3" w:rsidRPr="00125F46">
            <w:pPr>
              <w:autoSpaceDE w:val="false"/>
              <w:autoSpaceDN w:val="false"/>
              <w:adjustRightInd w:val="false"/>
              <w:spacing w:lineRule="auto" w:line="276" w:after="200"/>
              <w:jc w:val="both"/>
              <w:rPr>
                <w:sz w:val="20"/>
                <w:szCs w:val="20"/>
              </w:rPr>
            </w:pPr>
            <w:r w:rsidRPr="00125F46">
              <w:rPr>
                <w:sz w:val="20"/>
                <w:szCs w:val="20"/>
              </w:rPr>
              <w:t>RBR</w:t>
            </w:r>
          </w:p>
        </w:tc>
        <w:tc>
          <w:tcPr>
            <w:tcW w:type="dxa" w:w="1559"/>
          </w:tcPr>
          <w:p w:rsidRDefault="000E15B3" w:rsidP="00FF0819" w:rsidR="000E15B3" w:rsidRPr="00125F46">
            <w:pPr>
              <w:autoSpaceDE w:val="false"/>
              <w:autoSpaceDN w:val="false"/>
              <w:adjustRightInd w:val="false"/>
              <w:spacing w:lineRule="auto" w:line="276" w:after="200"/>
              <w:jc w:val="both"/>
              <w:rPr>
                <w:sz w:val="20"/>
                <w:szCs w:val="20"/>
              </w:rPr>
            </w:pPr>
            <w:r w:rsidRPr="00125F46">
              <w:rPr>
                <w:sz w:val="20"/>
                <w:szCs w:val="20"/>
              </w:rPr>
              <w:t>OIB</w:t>
            </w:r>
          </w:p>
        </w:tc>
        <w:tc>
          <w:tcPr>
            <w:tcW w:type="dxa" w:w="1701"/>
          </w:tcPr>
          <w:p w:rsidRDefault="000E15B3" w:rsidP="00FF0819" w:rsidR="000E15B3" w:rsidRPr="00125F46">
            <w:pPr>
              <w:autoSpaceDE w:val="false"/>
              <w:autoSpaceDN w:val="false"/>
              <w:adjustRightInd w:val="false"/>
              <w:spacing w:lineRule="auto" w:line="276" w:after="200"/>
              <w:jc w:val="both"/>
              <w:rPr>
                <w:sz w:val="20"/>
                <w:szCs w:val="20"/>
              </w:rPr>
            </w:pPr>
            <w:r w:rsidRPr="00125F46">
              <w:rPr>
                <w:sz w:val="20"/>
                <w:szCs w:val="20"/>
              </w:rPr>
              <w:t>NAZIV VJEROVNIKA</w:t>
            </w:r>
          </w:p>
        </w:tc>
        <w:tc>
          <w:tcPr>
            <w:tcW w:type="dxa" w:w="1559"/>
          </w:tcPr>
          <w:p w:rsidRDefault="000E15B3" w:rsidP="00FF0819" w:rsidR="000E15B3" w:rsidRPr="00125F46">
            <w:pPr>
              <w:autoSpaceDE w:val="false"/>
              <w:autoSpaceDN w:val="false"/>
              <w:adjustRightInd w:val="false"/>
              <w:spacing w:lineRule="auto" w:line="276" w:after="200"/>
              <w:jc w:val="both"/>
              <w:rPr>
                <w:sz w:val="20"/>
                <w:szCs w:val="20"/>
              </w:rPr>
            </w:pPr>
            <w:r w:rsidRPr="00125F46">
              <w:rPr>
                <w:sz w:val="20"/>
                <w:szCs w:val="20"/>
              </w:rPr>
              <w:t>UTVRĐENI IZNOS TRAŽBINE S NASLOVA GLAVNICE, KAMATA I NAKNADA</w:t>
            </w:r>
          </w:p>
        </w:tc>
        <w:tc>
          <w:tcPr>
            <w:tcW w:type="dxa" w:w="1559"/>
          </w:tcPr>
          <w:p w:rsidRDefault="000E15B3" w:rsidP="00FF0819" w:rsidR="000E15B3" w:rsidRPr="00125F46">
            <w:pPr>
              <w:autoSpaceDE w:val="false"/>
              <w:autoSpaceDN w:val="false"/>
              <w:adjustRightInd w:val="false"/>
              <w:spacing w:lineRule="auto" w:line="276" w:after="200"/>
              <w:jc w:val="both"/>
              <w:rPr>
                <w:sz w:val="20"/>
                <w:szCs w:val="20"/>
              </w:rPr>
            </w:pPr>
            <w:r w:rsidRPr="00125F46">
              <w:rPr>
                <w:sz w:val="20"/>
                <w:szCs w:val="20"/>
              </w:rPr>
              <w:t>SMANJENI IZNOS TRAŽBINE KOJA ĆE BITI ISPLAĆENA</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ROK DOSPJELOSTI I NAČIN ISPLATE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58353015102</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ALCA ZAGREB d.o.o., Zagreb, Koledovčina 2</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245.007,14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175.733,90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2.928,90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2</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52115165531</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BRZOJA DRAGAN vl. EUROTRANSPORTI ZADAR, prijevoznički obrta, Zadar, Put Ploča 11</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302.808,08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226.525,00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3.775,42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3</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25457712630</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DUKAT d.d., Zagreb, Marijana Čavića 9</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129.265,37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109.875,56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1.831,26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4</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02599933894</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FRUCTUS d.o.o., Šibenik, Žaborička 2B</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260.918,59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221.780,80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 xml:space="preserve">60 jednakih mjesečnih obroka u iznosu od 3.696,35 kn, beskamatno, koji dospijevaju posljednjeg dana u mjesecu, od kojih prvi obrok dospijeva na naplatu 30. rujna 2015. godine, a posljednji 31. kolovoza </w:t>
            </w:r>
            <w:r w:rsidRPr="00125F46">
              <w:rPr>
                <w:sz w:val="22"/>
                <w:szCs w:val="22"/>
              </w:rPr>
              <w:lastRenderedPageBreak/>
              <w:t>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lastRenderedPageBreak/>
              <w:t>5</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77713129457</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GARD ZAŠTITA d.o.o., Zagreb, A.T. Mimare 40</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301.500,00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256.275,00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4.271,25kn,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6</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64177886695</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IGEFA d.o.o., Sesvete, Savska 2a</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139.687,25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118.734,16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1.978,90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7</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29955634590</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KONZUM d.d., Zagreb, Marijana Čavića 1/a</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579.495,00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430.516,82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7.175,28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8</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16666250937</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MARTINA S d.o.o., Srima, Srima X 12</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400.133,77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237.989,57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3.966,49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9</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19940638488</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MHS d.o.o., Zagreb, Jankomir 31</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143.847,73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122.270,57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2.037,84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lastRenderedPageBreak/>
              <w:t>10</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48973741706</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MOĆAN PROIZVOD d.o.o., Vodice, Zatonska 183</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137.569,60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116.934,16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1.948,90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11</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30405358958</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PATRONUS PRIMUS d.o.o., Sinj, Vrlička 41</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176.500,00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150.025,00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2.500,42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12</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06621821265</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PEKARA KRKA d.o.o., Split, Kopilica 19</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211.709,10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179.952,74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2.999,21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13</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20014647729</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ROŠA VOJMIR vl. Agencije ˝LIRA-STAGE˝, Šibenik, Mostarska 43</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147.085,00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125.022,22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2.083,70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14</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37879152548</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SAPONIA d.d., Osijek, Matije Gupca 2</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126.397,71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81.754,43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60 jednakih mjesečnih obroka u iznosu od 1.362,57 kn, beskamatno, koji dospijevaju posljednjeg dana u mjesecu, od kojih prvi obrok dospijeva na naplatu 30. rujna 2015. godine, a posljednji 31. kolovoza 2020. godine.</w:t>
            </w:r>
          </w:p>
        </w:tc>
      </w:tr>
      <w:tr w:rsidTr="00FF0819" w:rsidR="000E15B3" w:rsidRPr="00D14A97">
        <w:tc>
          <w:tcPr>
            <w:tcW w:type="dxa" w:w="534"/>
          </w:tcPr>
          <w:p w:rsidRDefault="000E15B3" w:rsidP="00FF0819" w:rsidR="000E15B3" w:rsidRPr="00EF40B2">
            <w:pPr>
              <w:autoSpaceDE w:val="false"/>
              <w:autoSpaceDN w:val="false"/>
              <w:adjustRightInd w:val="false"/>
              <w:spacing w:lineRule="auto" w:line="276" w:after="200"/>
              <w:jc w:val="both"/>
            </w:pPr>
            <w:r w:rsidRPr="00EF40B2">
              <w:t>15</w:t>
            </w:r>
          </w:p>
        </w:tc>
        <w:tc>
          <w:tcPr>
            <w:tcW w:type="dxa" w:w="1559"/>
          </w:tcPr>
          <w:p w:rsidRDefault="000E15B3" w:rsidP="00FF0819" w:rsidR="000E15B3" w:rsidRPr="00EF40B2">
            <w:pPr>
              <w:suppressAutoHyphens/>
              <w:autoSpaceDE w:val="false"/>
              <w:autoSpaceDN w:val="false"/>
              <w:adjustRightInd w:val="false"/>
              <w:spacing w:lineRule="auto" w:line="276" w:after="200"/>
              <w:jc w:val="both"/>
            </w:pPr>
            <w:r w:rsidRPr="00EF40B2">
              <w:t>16257048014</w:t>
            </w:r>
          </w:p>
        </w:tc>
        <w:tc>
          <w:tcPr>
            <w:tcW w:type="dxa" w:w="1701"/>
          </w:tcPr>
          <w:p w:rsidRDefault="000E15B3" w:rsidP="00FF0819" w:rsidR="000E15B3" w:rsidRPr="00EF40B2">
            <w:pPr>
              <w:suppressAutoHyphens/>
              <w:autoSpaceDE w:val="false"/>
              <w:autoSpaceDN w:val="false"/>
              <w:adjustRightInd w:val="false"/>
              <w:spacing w:lineRule="auto" w:line="276" w:after="200"/>
              <w:jc w:val="both"/>
            </w:pPr>
            <w:r w:rsidRPr="00EF40B2">
              <w:t xml:space="preserve">VAJDA d.d. ČAKOVEC, </w:t>
            </w:r>
            <w:r w:rsidRPr="00EF40B2">
              <w:lastRenderedPageBreak/>
              <w:t>Čakovec, Zagrebačka 4</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lastRenderedPageBreak/>
              <w:t>1.049.988,74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777.143,34 kn</w:t>
            </w:r>
          </w:p>
        </w:tc>
        <w:tc>
          <w:tcPr>
            <w:tcW w:type="dxa" w:w="2664"/>
          </w:tcPr>
          <w:p w:rsidRDefault="000E15B3" w:rsidP="00FF0819" w:rsidR="000E15B3" w:rsidRPr="00125F46">
            <w:pPr>
              <w:autoSpaceDE w:val="false"/>
              <w:autoSpaceDN w:val="false"/>
              <w:adjustRightInd w:val="false"/>
              <w:spacing w:after="200"/>
              <w:jc w:val="both"/>
            </w:pPr>
            <w:r w:rsidRPr="00125F46">
              <w:rPr>
                <w:sz w:val="22"/>
                <w:szCs w:val="22"/>
              </w:rPr>
              <w:t xml:space="preserve">60 jednakih mjesečnih obroka u iznosu od 12.952,39 kn, beskamatno, </w:t>
            </w:r>
            <w:r w:rsidRPr="00125F46">
              <w:rPr>
                <w:sz w:val="22"/>
                <w:szCs w:val="22"/>
              </w:rPr>
              <w:lastRenderedPageBreak/>
              <w:t>koji dospijevaju posljednjeg dana u mjesecu, od kojih prvi obrok dospijeva na naplatu 30. rujna 2015. godine, a posljednji 31. kolovoza 2020. godine.</w:t>
            </w:r>
          </w:p>
        </w:tc>
      </w:tr>
      <w:tr w:rsidTr="00FF0819" w:rsidR="000E15B3">
        <w:tc>
          <w:tcPr>
            <w:tcW w:type="dxa" w:w="534"/>
          </w:tcPr>
          <w:p w:rsidRDefault="000E15B3" w:rsidP="00FF0819" w:rsidR="000E15B3" w:rsidRPr="00EF40B2">
            <w:pPr>
              <w:autoSpaceDE w:val="false"/>
              <w:autoSpaceDN w:val="false"/>
              <w:adjustRightInd w:val="false"/>
              <w:spacing w:lineRule="auto" w:line="276" w:after="200"/>
              <w:jc w:val="both"/>
            </w:pPr>
          </w:p>
        </w:tc>
        <w:tc>
          <w:tcPr>
            <w:tcW w:type="dxa" w:w="3260"/>
            <w:gridSpan w:val="2"/>
          </w:tcPr>
          <w:p w:rsidRDefault="000E15B3" w:rsidP="00FF0819" w:rsidR="000E15B3" w:rsidRPr="00EF40B2">
            <w:pPr>
              <w:autoSpaceDE w:val="false"/>
              <w:autoSpaceDN w:val="false"/>
              <w:adjustRightInd w:val="false"/>
              <w:spacing w:lineRule="auto" w:line="276" w:after="200"/>
              <w:jc w:val="both"/>
            </w:pPr>
            <w:r w:rsidRPr="00EF40B2">
              <w:t>UKUPNO:</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4.351.913,08 kn</w:t>
            </w:r>
          </w:p>
        </w:tc>
        <w:tc>
          <w:tcPr>
            <w:tcW w:type="dxa" w:w="1559"/>
          </w:tcPr>
          <w:p w:rsidRDefault="000E15B3" w:rsidP="00FF0819" w:rsidR="000E15B3" w:rsidRPr="00EF40B2">
            <w:pPr>
              <w:autoSpaceDE w:val="false"/>
              <w:autoSpaceDN w:val="false"/>
              <w:adjustRightInd w:val="false"/>
              <w:spacing w:lineRule="auto" w:line="276" w:after="200"/>
              <w:jc w:val="both"/>
            </w:pPr>
            <w:r w:rsidRPr="00EF40B2">
              <w:t>3.330.533,30 kn</w:t>
            </w:r>
          </w:p>
        </w:tc>
        <w:tc>
          <w:tcPr>
            <w:tcW w:type="dxa" w:w="2664"/>
          </w:tcPr>
          <w:p w:rsidRDefault="000E15B3" w:rsidP="00FF0819" w:rsidR="000E15B3" w:rsidRPr="00125F46">
            <w:pPr>
              <w:autoSpaceDE w:val="false"/>
              <w:autoSpaceDN w:val="false"/>
              <w:adjustRightInd w:val="false"/>
              <w:spacing w:after="200"/>
              <w:jc w:val="both"/>
            </w:pPr>
          </w:p>
        </w:tc>
      </w:tr>
    </w:tbl>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pPr>
    </w:p>
    <w:p w:rsidRDefault="000E15B3" w:rsidP="000E15B3" w:rsidR="000E15B3">
      <w:pPr>
        <w:autoSpaceDE w:val="false"/>
        <w:autoSpaceDN w:val="false"/>
        <w:adjustRightInd w:val="false"/>
        <w:ind w:left="360"/>
        <w:jc w:val="both"/>
      </w:pPr>
    </w:p>
    <w:p w:rsidRDefault="000E15B3" w:rsidP="000E15B3" w:rsidR="000E15B3">
      <w:pPr>
        <w:numPr>
          <w:ilvl w:val="0"/>
          <w:numId w:val="25"/>
        </w:numPr>
        <w:autoSpaceDE w:val="false"/>
        <w:autoSpaceDN w:val="false"/>
        <w:adjustRightInd w:val="false"/>
        <w:jc w:val="both"/>
      </w:pPr>
      <w:r w:rsidRPr="00027362">
        <w:rPr>
          <w:b/>
        </w:rPr>
        <w:t>Grupa 3.5. Obveze za predujmove</w:t>
      </w: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r>
        <w:t>Nagodbene strane su suglasne kako će se namirenje ove grupe vjerovnika namiriti pružanjem usluga u visini cjelokupnog iznosa utvrđene tražbine, i to najkasnije u roku od 12 mjeseci računajući od dana pravomoćnosti rješenja kojim se potvrđuje ova Nagodba.</w:t>
      </w: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r w:rsidRPr="00027362">
        <w:rPr>
          <w:b/>
          <w:u w:val="single"/>
        </w:rPr>
        <w:t>Slijedom prethodnih utvrđenja, Dužnik se obvezuje namiriti tražbine vjerovnika u odnosu na svakog pojedinog vjerovnika ove grupe ( grupa 3.5. Obveze za predujmove) u iznosu, na način, i u rokovima kako slijedi:</w:t>
      </w:r>
    </w:p>
    <w:p w:rsidRDefault="000E15B3" w:rsidP="000E15B3" w:rsidR="000E15B3">
      <w:pPr>
        <w:autoSpaceDE w:val="false"/>
        <w:autoSpaceDN w:val="false"/>
        <w:adjustRightInd w:val="false"/>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700"/>
        <w:gridCol w:w="1536"/>
        <w:gridCol w:w="2125"/>
        <w:gridCol w:w="1417"/>
        <w:gridCol w:w="1418"/>
        <w:gridCol w:w="2380"/>
      </w:tblGrid>
      <w:tr w:rsidTr="00FF0819" w:rsidR="000E15B3" w:rsidRPr="007940FA">
        <w:tc>
          <w:tcPr>
            <w:tcW w:type="dxa" w:w="700"/>
          </w:tcPr>
          <w:p w:rsidRDefault="000E15B3" w:rsidP="00FF0819" w:rsidR="000E15B3" w:rsidRPr="007940FA">
            <w:pPr>
              <w:autoSpaceDE w:val="false"/>
              <w:autoSpaceDN w:val="false"/>
              <w:adjustRightInd w:val="false"/>
              <w:spacing w:lineRule="auto" w:line="276" w:after="200"/>
              <w:jc w:val="both"/>
              <w:rPr>
                <w:sz w:val="20"/>
                <w:szCs w:val="20"/>
              </w:rPr>
            </w:pPr>
            <w:r w:rsidRPr="007940FA">
              <w:rPr>
                <w:sz w:val="20"/>
                <w:szCs w:val="20"/>
              </w:rPr>
              <w:t>RBR</w:t>
            </w:r>
          </w:p>
        </w:tc>
        <w:tc>
          <w:tcPr>
            <w:tcW w:type="dxa" w:w="1536"/>
          </w:tcPr>
          <w:p w:rsidRDefault="000E15B3" w:rsidP="00FF0819" w:rsidR="000E15B3" w:rsidRPr="007940FA">
            <w:pPr>
              <w:autoSpaceDE w:val="false"/>
              <w:autoSpaceDN w:val="false"/>
              <w:adjustRightInd w:val="false"/>
              <w:spacing w:lineRule="auto" w:line="276" w:after="200"/>
              <w:jc w:val="both"/>
              <w:rPr>
                <w:sz w:val="20"/>
                <w:szCs w:val="20"/>
              </w:rPr>
            </w:pPr>
            <w:r w:rsidRPr="007940FA">
              <w:rPr>
                <w:sz w:val="20"/>
                <w:szCs w:val="20"/>
              </w:rPr>
              <w:t>OIB</w:t>
            </w:r>
          </w:p>
        </w:tc>
        <w:tc>
          <w:tcPr>
            <w:tcW w:type="dxa" w:w="2125"/>
          </w:tcPr>
          <w:p w:rsidRDefault="000E15B3" w:rsidP="00FF0819" w:rsidR="000E15B3" w:rsidRPr="007940FA">
            <w:pPr>
              <w:autoSpaceDE w:val="false"/>
              <w:autoSpaceDN w:val="false"/>
              <w:adjustRightInd w:val="false"/>
              <w:spacing w:lineRule="auto" w:line="276" w:after="200"/>
              <w:jc w:val="both"/>
              <w:rPr>
                <w:sz w:val="20"/>
                <w:szCs w:val="20"/>
              </w:rPr>
            </w:pPr>
            <w:r w:rsidRPr="007940FA">
              <w:rPr>
                <w:sz w:val="20"/>
                <w:szCs w:val="20"/>
              </w:rPr>
              <w:t>NAZIV VJEROVNIKA</w:t>
            </w:r>
          </w:p>
        </w:tc>
        <w:tc>
          <w:tcPr>
            <w:tcW w:type="dxa" w:w="1417"/>
          </w:tcPr>
          <w:p w:rsidRDefault="000E15B3" w:rsidP="00FF0819" w:rsidR="000E15B3" w:rsidRPr="007940FA">
            <w:pPr>
              <w:autoSpaceDE w:val="false"/>
              <w:autoSpaceDN w:val="false"/>
              <w:adjustRightInd w:val="false"/>
              <w:spacing w:lineRule="auto" w:line="276" w:after="200"/>
              <w:jc w:val="both"/>
              <w:rPr>
                <w:sz w:val="20"/>
                <w:szCs w:val="20"/>
              </w:rPr>
            </w:pPr>
            <w:r w:rsidRPr="007940FA">
              <w:rPr>
                <w:sz w:val="20"/>
                <w:szCs w:val="20"/>
              </w:rPr>
              <w:t>UTVRĐENI IZNOS TRAŽBINE S NASLOVA GLAVNICE, KAMATA I NAKNADA</w:t>
            </w:r>
          </w:p>
        </w:tc>
        <w:tc>
          <w:tcPr>
            <w:tcW w:type="dxa" w:w="1418"/>
          </w:tcPr>
          <w:p w:rsidRDefault="000E15B3" w:rsidP="00FF0819" w:rsidR="000E15B3" w:rsidRPr="007940FA">
            <w:pPr>
              <w:autoSpaceDE w:val="false"/>
              <w:autoSpaceDN w:val="false"/>
              <w:adjustRightInd w:val="false"/>
              <w:spacing w:lineRule="auto" w:line="276" w:after="200"/>
              <w:jc w:val="both"/>
              <w:rPr>
                <w:sz w:val="20"/>
                <w:szCs w:val="20"/>
              </w:rPr>
            </w:pPr>
            <w:r w:rsidRPr="007940FA">
              <w:rPr>
                <w:sz w:val="20"/>
                <w:szCs w:val="20"/>
              </w:rPr>
              <w:t>SMANJENI IZNOS TRAŽBINE KOJA ĆE BII ISPLAĆENA</w:t>
            </w:r>
          </w:p>
        </w:tc>
        <w:tc>
          <w:tcPr>
            <w:tcW w:type="dxa" w:w="2380"/>
          </w:tcPr>
          <w:p w:rsidRDefault="000E15B3" w:rsidP="00FF0819" w:rsidR="000E15B3" w:rsidRPr="007940FA">
            <w:pPr>
              <w:autoSpaceDE w:val="false"/>
              <w:autoSpaceDN w:val="false"/>
              <w:adjustRightInd w:val="false"/>
              <w:spacing w:after="200"/>
            </w:pPr>
            <w:r w:rsidRPr="007940FA">
              <w:rPr>
                <w:sz w:val="22"/>
                <w:szCs w:val="22"/>
              </w:rPr>
              <w:t>ROK DOSPJELOSTI I NAČIN NAMIRENJA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1</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BEKEST TOURIST KFT, Andrassy UT.4, 5600 Bekescsaba, Mađarska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1.246,54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1.246,54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2</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93493052927</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BOŽILOV DUBROVNIK TRAVEL d.o.o., Mlini, Put Sv. Luke 19</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1.800,00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1.800,00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3</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 xml:space="preserve">FERROTOUR VSŽ. s.s., Slovakia/Vstupny Areal VSŽ, Košice, </w:t>
            </w:r>
            <w:r w:rsidRPr="00EF40B2">
              <w:lastRenderedPageBreak/>
              <w:t>Slovačka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lastRenderedPageBreak/>
              <w:t>118.339,24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118.339,24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 xml:space="preserve">pružanje usluga u visini cjelokupnog iznosa utvrđene tražbine, i to najkasnije u roku od 12 mjeseci računajući od dana pravomoćnosti </w:t>
            </w:r>
            <w:r w:rsidRPr="007940FA">
              <w:rPr>
                <w:sz w:val="22"/>
                <w:szCs w:val="22"/>
              </w:rPr>
              <w:lastRenderedPageBreak/>
              <w:t>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lastRenderedPageBreak/>
              <w:t>4</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GLOBTOUR GORUP A.S., Panska 12, 81101 Bratislava, Slovačka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39.170,38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39.170,38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5</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ICAR D.O.O., Gosposvetska cesta 11, 2000 Maribor, Slovenija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346,27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346,27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6</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MISIR SONNENLANDRISEN Gmbh, Viehofer str.</w:t>
            </w:r>
            <w:r>
              <w:t xml:space="preserve"> </w:t>
            </w:r>
            <w:r w:rsidRPr="00EF40B2">
              <w:t>23. Essen, Njemačka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643,24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643,24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7</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MITTERBAUER REISEN &amp; Logistik Gmbh, Busterminaistrase 1, Ybbs An Der Donau, Austrija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3.780,63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3.780,63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8</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VEOLIA TRANSPORT ŠTAJERSKA d.d., Meljska cesta 97, Maribor, Slovenija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903,41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903,41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rsidRPr="00D14A97">
        <w:tc>
          <w:tcPr>
            <w:tcW w:type="dxa" w:w="700"/>
          </w:tcPr>
          <w:p w:rsidRDefault="000E15B3" w:rsidP="00FF0819" w:rsidR="000E15B3" w:rsidRPr="00EF40B2">
            <w:pPr>
              <w:autoSpaceDE w:val="false"/>
              <w:autoSpaceDN w:val="false"/>
              <w:adjustRightInd w:val="false"/>
              <w:spacing w:lineRule="auto" w:line="276" w:after="200"/>
              <w:jc w:val="both"/>
            </w:pPr>
            <w:r w:rsidRPr="00EF40B2">
              <w:t>9</w:t>
            </w:r>
          </w:p>
        </w:tc>
        <w:tc>
          <w:tcPr>
            <w:tcW w:type="dxa" w:w="1536"/>
          </w:tcPr>
          <w:p w:rsidRDefault="000E15B3" w:rsidP="00FF0819" w:rsidR="000E15B3" w:rsidRPr="00EF40B2">
            <w:pPr>
              <w:suppressAutoHyphens/>
              <w:autoSpaceDE w:val="false"/>
              <w:autoSpaceDN w:val="false"/>
              <w:adjustRightInd w:val="false"/>
              <w:spacing w:lineRule="auto" w:line="276" w:after="200"/>
              <w:jc w:val="both"/>
            </w:pPr>
            <w:r w:rsidRPr="00EF40B2">
              <w:t>strani subjekt</w:t>
            </w:r>
          </w:p>
        </w:tc>
        <w:tc>
          <w:tcPr>
            <w:tcW w:type="dxa" w:w="2125"/>
          </w:tcPr>
          <w:p w:rsidRDefault="000E15B3" w:rsidP="00FF0819" w:rsidR="000E15B3" w:rsidRPr="00EF40B2">
            <w:pPr>
              <w:suppressAutoHyphens/>
              <w:autoSpaceDE w:val="false"/>
              <w:autoSpaceDN w:val="false"/>
              <w:adjustRightInd w:val="false"/>
              <w:spacing w:lineRule="auto" w:line="276" w:after="200"/>
              <w:jc w:val="both"/>
            </w:pPr>
            <w:r w:rsidRPr="00EF40B2">
              <w:t>VIRGILIO, Italija</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6.327,01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6.327,01 kn</w:t>
            </w:r>
          </w:p>
        </w:tc>
        <w:tc>
          <w:tcPr>
            <w:tcW w:type="dxa" w:w="2380"/>
          </w:tcPr>
          <w:p w:rsidRDefault="000E15B3" w:rsidP="00FF0819" w:rsidR="000E15B3" w:rsidRPr="007940FA">
            <w:pPr>
              <w:autoSpaceDE w:val="false"/>
              <w:autoSpaceDN w:val="false"/>
              <w:adjustRightInd w:val="false"/>
              <w:spacing w:after="200"/>
            </w:pPr>
            <w:r w:rsidRPr="007940FA">
              <w:rPr>
                <w:sz w:val="22"/>
                <w:szCs w:val="22"/>
              </w:rPr>
              <w:t>pružanje usluga u visini cjelokupnog iznosa utvrđene tražbine, i to najkasnije u roku od 12 mjeseci računajući od dana pravomoćnosti rješenja kojim se potvrđuje ova nagodba.</w:t>
            </w:r>
          </w:p>
        </w:tc>
      </w:tr>
      <w:tr w:rsidTr="00FF0819" w:rsidR="000E15B3">
        <w:tc>
          <w:tcPr>
            <w:tcW w:type="dxa" w:w="700"/>
          </w:tcPr>
          <w:p w:rsidRDefault="000E15B3" w:rsidP="00FF0819" w:rsidR="000E15B3" w:rsidRPr="00EF40B2">
            <w:pPr>
              <w:autoSpaceDE w:val="false"/>
              <w:autoSpaceDN w:val="false"/>
              <w:adjustRightInd w:val="false"/>
              <w:spacing w:lineRule="auto" w:line="276" w:after="200"/>
              <w:jc w:val="both"/>
            </w:pPr>
          </w:p>
        </w:tc>
        <w:tc>
          <w:tcPr>
            <w:tcW w:type="dxa" w:w="3661"/>
            <w:gridSpan w:val="2"/>
          </w:tcPr>
          <w:p w:rsidRDefault="000E15B3" w:rsidP="00FF0819" w:rsidR="000E15B3" w:rsidRPr="00EF40B2">
            <w:pPr>
              <w:autoSpaceDE w:val="false"/>
              <w:autoSpaceDN w:val="false"/>
              <w:adjustRightInd w:val="false"/>
              <w:spacing w:lineRule="auto" w:line="276" w:after="200"/>
              <w:jc w:val="both"/>
            </w:pPr>
            <w:r w:rsidRPr="00EF40B2">
              <w:t>UKUPNO:</w:t>
            </w:r>
          </w:p>
        </w:tc>
        <w:tc>
          <w:tcPr>
            <w:tcW w:type="dxa" w:w="1417"/>
          </w:tcPr>
          <w:p w:rsidRDefault="000E15B3" w:rsidP="00FF0819" w:rsidR="000E15B3" w:rsidRPr="00EF40B2">
            <w:pPr>
              <w:autoSpaceDE w:val="false"/>
              <w:autoSpaceDN w:val="false"/>
              <w:adjustRightInd w:val="false"/>
              <w:spacing w:lineRule="auto" w:line="276" w:after="200"/>
              <w:jc w:val="both"/>
            </w:pPr>
            <w:r w:rsidRPr="00EF40B2">
              <w:t>172.556,72 kn</w:t>
            </w:r>
          </w:p>
        </w:tc>
        <w:tc>
          <w:tcPr>
            <w:tcW w:type="dxa" w:w="1418"/>
          </w:tcPr>
          <w:p w:rsidRDefault="000E15B3" w:rsidP="00FF0819" w:rsidR="000E15B3" w:rsidRPr="00EF40B2">
            <w:pPr>
              <w:autoSpaceDE w:val="false"/>
              <w:autoSpaceDN w:val="false"/>
              <w:adjustRightInd w:val="false"/>
              <w:spacing w:lineRule="auto" w:line="276" w:after="200"/>
              <w:jc w:val="both"/>
            </w:pPr>
            <w:r w:rsidRPr="00EF40B2">
              <w:t>172.556,72 kn</w:t>
            </w:r>
          </w:p>
        </w:tc>
        <w:tc>
          <w:tcPr>
            <w:tcW w:type="dxa" w:w="2380"/>
          </w:tcPr>
          <w:p w:rsidRDefault="000E15B3" w:rsidP="00FF0819" w:rsidR="000E15B3" w:rsidRPr="007940FA">
            <w:pPr>
              <w:autoSpaceDE w:val="false"/>
              <w:autoSpaceDN w:val="false"/>
              <w:adjustRightInd w:val="false"/>
              <w:spacing w:after="200"/>
            </w:pPr>
          </w:p>
        </w:tc>
      </w:tr>
    </w:tbl>
    <w:p w:rsidRDefault="000E15B3" w:rsidP="000E15B3" w:rsidR="000E15B3">
      <w:pPr>
        <w:autoSpaceDE w:val="false"/>
        <w:autoSpaceDN w:val="false"/>
        <w:adjustRightInd w:val="false"/>
        <w:jc w:val="both"/>
      </w:pPr>
    </w:p>
    <w:p w:rsidRDefault="000E15B3" w:rsidP="000E15B3" w:rsidR="000E15B3">
      <w:pPr>
        <w:numPr>
          <w:ilvl w:val="0"/>
          <w:numId w:val="23"/>
        </w:numPr>
        <w:autoSpaceDE w:val="false"/>
        <w:autoSpaceDN w:val="false"/>
        <w:adjustRightInd w:val="false"/>
        <w:jc w:val="both"/>
      </w:pPr>
      <w:r>
        <w:t xml:space="preserve">Dužnik se obvezuje namiriti </w:t>
      </w:r>
      <w:r w:rsidRPr="00F16F0C">
        <w:rPr>
          <w:b/>
        </w:rPr>
        <w:t>prioritetne tražbine radnika (Grupa 4. Zaposlenici)</w:t>
      </w:r>
      <w:r>
        <w:t xml:space="preserve"> u cijelosti (100%) i to </w:t>
      </w:r>
      <w:r w:rsidRPr="00F16F0C">
        <w:rPr>
          <w:b/>
          <w:i/>
        </w:rPr>
        <w:t>najkasnije u roku 6 mjeseci  nakon pravomoćnosti rješenja kojim se odobrava sklapanje ove Nagodbe pred sudom</w:t>
      </w:r>
      <w:r>
        <w:t xml:space="preserve"> i to tražbine sljedećih radnika i u iznosima kako slijedi:</w:t>
      </w:r>
    </w:p>
    <w:p w:rsidRDefault="000E15B3" w:rsidP="000E15B3" w:rsidR="000E15B3">
      <w:pPr>
        <w:autoSpaceDE w:val="false"/>
        <w:autoSpaceDN w:val="false"/>
        <w:adjustRightInd w:val="false"/>
        <w:jc w:val="both"/>
      </w:pPr>
    </w:p>
    <w:tbl>
      <w:tblPr>
        <w:tblW w:type="dxa" w:w="10207"/>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568"/>
        <w:gridCol w:w="1985"/>
        <w:gridCol w:w="1559"/>
        <w:gridCol w:w="1559"/>
        <w:gridCol w:w="1701"/>
        <w:gridCol w:w="1418"/>
        <w:gridCol w:w="1417"/>
      </w:tblGrid>
      <w:tr w:rsidTr="00FF0819" w:rsidR="000E15B3">
        <w:tc>
          <w:tcPr>
            <w:tcW w:type="dxa" w:w="568"/>
          </w:tcPr>
          <w:p w:rsidRDefault="000E15B3" w:rsidP="00FF0819" w:rsidR="000E15B3" w:rsidRPr="00EF40B2">
            <w:pPr>
              <w:autoSpaceDE w:val="false"/>
              <w:autoSpaceDN w:val="false"/>
              <w:adjustRightInd w:val="false"/>
              <w:spacing w:lineRule="auto" w:line="276" w:after="200"/>
              <w:jc w:val="both"/>
            </w:pPr>
            <w:r w:rsidRPr="00EF40B2">
              <w:t>R.br.</w:t>
            </w:r>
          </w:p>
        </w:tc>
        <w:tc>
          <w:tcPr>
            <w:tcW w:type="dxa" w:w="1985"/>
          </w:tcPr>
          <w:p w:rsidRDefault="000E15B3" w:rsidP="00FF0819" w:rsidR="000E15B3" w:rsidRPr="00EF40B2">
            <w:pPr>
              <w:autoSpaceDE w:val="false"/>
              <w:autoSpaceDN w:val="false"/>
              <w:adjustRightInd w:val="false"/>
              <w:spacing w:lineRule="auto" w:line="276"/>
              <w:jc w:val="both"/>
            </w:pPr>
            <w:r w:rsidRPr="00EF40B2">
              <w:t>Prezime</w:t>
            </w:r>
          </w:p>
        </w:tc>
        <w:tc>
          <w:tcPr>
            <w:tcW w:type="dxa" w:w="1559"/>
          </w:tcPr>
          <w:p w:rsidRDefault="000E15B3" w:rsidP="00FF0819" w:rsidR="000E15B3" w:rsidRPr="00EF40B2">
            <w:pPr>
              <w:autoSpaceDE w:val="false"/>
              <w:autoSpaceDN w:val="false"/>
              <w:adjustRightInd w:val="false"/>
              <w:spacing w:lineRule="auto" w:line="276"/>
              <w:jc w:val="both"/>
            </w:pPr>
            <w:r w:rsidRPr="00EF40B2">
              <w:t>Ime</w:t>
            </w:r>
          </w:p>
        </w:tc>
        <w:tc>
          <w:tcPr>
            <w:tcW w:type="dxa" w:w="1559"/>
          </w:tcPr>
          <w:p w:rsidRDefault="000E15B3" w:rsidP="00FF0819" w:rsidR="000E15B3" w:rsidRPr="00EF40B2">
            <w:pPr>
              <w:autoSpaceDE w:val="false"/>
              <w:autoSpaceDN w:val="false"/>
              <w:adjustRightInd w:val="false"/>
              <w:spacing w:lineRule="auto" w:line="276"/>
              <w:jc w:val="both"/>
            </w:pPr>
            <w:r w:rsidRPr="00EF40B2">
              <w:t>OIB</w:t>
            </w:r>
          </w:p>
        </w:tc>
        <w:tc>
          <w:tcPr>
            <w:tcW w:type="dxa" w:w="1701"/>
          </w:tcPr>
          <w:p w:rsidRDefault="000E15B3" w:rsidP="00FF0819" w:rsidR="000E15B3" w:rsidRPr="00EF40B2">
            <w:pPr>
              <w:autoSpaceDE w:val="false"/>
              <w:autoSpaceDN w:val="false"/>
              <w:adjustRightInd w:val="false"/>
            </w:pPr>
            <w:r w:rsidRPr="00EF40B2">
              <w:t>Adresa</w:t>
            </w:r>
          </w:p>
        </w:tc>
        <w:tc>
          <w:tcPr>
            <w:tcW w:type="dxa" w:w="1418"/>
          </w:tcPr>
          <w:p w:rsidRDefault="000E15B3" w:rsidP="00FF0819" w:rsidR="000E15B3" w:rsidRPr="00EF40B2">
            <w:pPr>
              <w:autoSpaceDE w:val="false"/>
              <w:autoSpaceDN w:val="false"/>
              <w:adjustRightInd w:val="false"/>
              <w:spacing w:lineRule="auto" w:line="276"/>
              <w:jc w:val="both"/>
            </w:pPr>
            <w:r w:rsidRPr="00EF40B2">
              <w:t>BRUTO</w:t>
            </w:r>
          </w:p>
        </w:tc>
        <w:tc>
          <w:tcPr>
            <w:tcW w:type="dxa" w:w="1417"/>
          </w:tcPr>
          <w:p w:rsidRDefault="000E15B3" w:rsidP="00FF0819" w:rsidR="000E15B3" w:rsidRPr="00EF40B2">
            <w:pPr>
              <w:autoSpaceDE w:val="false"/>
              <w:autoSpaceDN w:val="false"/>
              <w:adjustRightInd w:val="false"/>
              <w:spacing w:lineRule="auto" w:line="276"/>
              <w:jc w:val="both"/>
            </w:pPr>
            <w:r w:rsidRPr="00EF40B2">
              <w:t>NETO</w:t>
            </w:r>
          </w:p>
        </w:tc>
      </w:tr>
      <w:tr w:rsidTr="00FF0819" w:rsidR="000E15B3">
        <w:tc>
          <w:tcPr>
            <w:tcW w:type="dxa" w:w="568"/>
          </w:tcPr>
          <w:p w:rsidRDefault="000E15B3" w:rsidP="00FF0819" w:rsidR="000E15B3" w:rsidRPr="00EF40B2">
            <w:pPr>
              <w:autoSpaceDE w:val="false"/>
              <w:autoSpaceDN w:val="false"/>
              <w:adjustRightInd w:val="false"/>
              <w:spacing w:lineRule="auto" w:line="276" w:after="200"/>
              <w:jc w:val="both"/>
            </w:pPr>
            <w:r w:rsidRPr="00EF40B2">
              <w:t>1</w:t>
            </w:r>
          </w:p>
        </w:tc>
        <w:tc>
          <w:tcPr>
            <w:tcW w:type="dxa" w:w="1985"/>
          </w:tcPr>
          <w:p w:rsidRDefault="000E15B3" w:rsidP="00FF0819" w:rsidR="000E15B3" w:rsidRPr="00EF40B2">
            <w:pPr>
              <w:autoSpaceDE w:val="false"/>
              <w:autoSpaceDN w:val="false"/>
              <w:adjustRightInd w:val="false"/>
              <w:spacing w:lineRule="auto" w:line="276"/>
              <w:jc w:val="both"/>
            </w:pPr>
            <w:r w:rsidRPr="00EF40B2">
              <w:t>ALEKSIĆ</w:t>
            </w:r>
          </w:p>
        </w:tc>
        <w:tc>
          <w:tcPr>
            <w:tcW w:type="dxa" w:w="1559"/>
          </w:tcPr>
          <w:p w:rsidRDefault="000E15B3" w:rsidP="00FF0819" w:rsidR="000E15B3" w:rsidRPr="00EF40B2">
            <w:pPr>
              <w:autoSpaceDE w:val="false"/>
              <w:autoSpaceDN w:val="false"/>
              <w:adjustRightInd w:val="false"/>
              <w:spacing w:lineRule="auto" w:line="276"/>
              <w:jc w:val="both"/>
            </w:pPr>
            <w:r w:rsidRPr="00EF40B2">
              <w:t>KATARINA</w:t>
            </w:r>
          </w:p>
        </w:tc>
        <w:tc>
          <w:tcPr>
            <w:tcW w:type="dxa" w:w="1559"/>
          </w:tcPr>
          <w:p w:rsidRDefault="000E15B3" w:rsidP="00FF0819" w:rsidR="000E15B3" w:rsidRPr="00EF40B2">
            <w:pPr>
              <w:autoSpaceDE w:val="false"/>
              <w:autoSpaceDN w:val="false"/>
              <w:adjustRightInd w:val="false"/>
              <w:spacing w:lineRule="auto" w:line="276"/>
              <w:jc w:val="both"/>
            </w:pPr>
            <w:r w:rsidRPr="00EF40B2">
              <w:t>99893885637</w:t>
            </w:r>
          </w:p>
        </w:tc>
        <w:tc>
          <w:tcPr>
            <w:tcW w:type="dxa" w:w="1701"/>
          </w:tcPr>
          <w:p w:rsidRDefault="000E15B3" w:rsidP="00FF0819" w:rsidR="000E15B3" w:rsidRPr="00EF40B2">
            <w:pPr>
              <w:autoSpaceDE w:val="false"/>
              <w:autoSpaceDN w:val="false"/>
              <w:adjustRightInd w:val="false"/>
            </w:pPr>
            <w:r w:rsidRPr="00EF40B2">
              <w:t>Miljevačka 12, Šibenik</w:t>
            </w:r>
          </w:p>
        </w:tc>
        <w:tc>
          <w:tcPr>
            <w:tcW w:type="dxa" w:w="1418"/>
          </w:tcPr>
          <w:p w:rsidRDefault="000E15B3" w:rsidP="00FF0819" w:rsidR="000E15B3" w:rsidRPr="00EF40B2">
            <w:pPr>
              <w:autoSpaceDE w:val="false"/>
              <w:autoSpaceDN w:val="false"/>
              <w:adjustRightInd w:val="false"/>
              <w:spacing w:lineRule="auto" w:line="276"/>
              <w:jc w:val="both"/>
            </w:pPr>
            <w:r>
              <w:t>5.590,52 kn</w:t>
            </w:r>
          </w:p>
        </w:tc>
        <w:tc>
          <w:tcPr>
            <w:tcW w:type="dxa" w:w="1417"/>
          </w:tcPr>
          <w:p w:rsidRDefault="000E15B3" w:rsidP="00FF0819" w:rsidR="000E15B3" w:rsidRPr="00EF40B2">
            <w:pPr>
              <w:autoSpaceDE w:val="false"/>
              <w:autoSpaceDN w:val="false"/>
              <w:adjustRightInd w:val="false"/>
              <w:spacing w:lineRule="auto" w:line="276"/>
              <w:jc w:val="both"/>
            </w:pPr>
            <w:r>
              <w:t>4.472,40 kn</w:t>
            </w:r>
          </w:p>
        </w:tc>
      </w:tr>
      <w:tr w:rsidTr="00FF0819" w:rsidR="000E15B3" w:rsidRPr="00D14A97">
        <w:tc>
          <w:tcPr>
            <w:tcW w:type="dxa" w:w="568"/>
          </w:tcPr>
          <w:p w:rsidRDefault="000E15B3" w:rsidP="00FF0819" w:rsidR="000E15B3" w:rsidRPr="00EF40B2">
            <w:pPr>
              <w:autoSpaceDE w:val="false"/>
              <w:autoSpaceDN w:val="false"/>
              <w:adjustRightInd w:val="false"/>
              <w:spacing w:lineRule="auto" w:line="276" w:after="200"/>
              <w:jc w:val="both"/>
            </w:pPr>
            <w:r>
              <w:t>2</w:t>
            </w:r>
          </w:p>
        </w:tc>
        <w:tc>
          <w:tcPr>
            <w:tcW w:type="dxa" w:w="1985"/>
          </w:tcPr>
          <w:p w:rsidRDefault="000E15B3" w:rsidP="00FF0819" w:rsidR="000E15B3" w:rsidRPr="00EF40B2">
            <w:pPr>
              <w:autoSpaceDE w:val="false"/>
              <w:autoSpaceDN w:val="false"/>
              <w:adjustRightInd w:val="false"/>
              <w:spacing w:lineRule="auto" w:line="276"/>
              <w:jc w:val="both"/>
            </w:pPr>
            <w:r>
              <w:t>ALVIŽ</w:t>
            </w:r>
          </w:p>
        </w:tc>
        <w:tc>
          <w:tcPr>
            <w:tcW w:type="dxa" w:w="1559"/>
          </w:tcPr>
          <w:p w:rsidRDefault="000E15B3" w:rsidP="00FF0819" w:rsidR="000E15B3" w:rsidRPr="00EF40B2">
            <w:pPr>
              <w:autoSpaceDE w:val="false"/>
              <w:autoSpaceDN w:val="false"/>
              <w:adjustRightInd w:val="false"/>
              <w:spacing w:lineRule="auto" w:line="276"/>
              <w:jc w:val="both"/>
            </w:pPr>
            <w:r>
              <w:t>LINDA</w:t>
            </w:r>
          </w:p>
        </w:tc>
        <w:tc>
          <w:tcPr>
            <w:tcW w:type="dxa" w:w="1559"/>
          </w:tcPr>
          <w:p w:rsidRDefault="000E15B3" w:rsidP="00FF0819" w:rsidR="000E15B3" w:rsidRPr="00EF40B2">
            <w:pPr>
              <w:autoSpaceDE w:val="false"/>
              <w:autoSpaceDN w:val="false"/>
              <w:adjustRightInd w:val="false"/>
              <w:spacing w:lineRule="auto" w:line="276"/>
              <w:jc w:val="both"/>
            </w:pPr>
            <w:r>
              <w:t>31994135984</w:t>
            </w:r>
          </w:p>
        </w:tc>
        <w:tc>
          <w:tcPr>
            <w:tcW w:type="dxa" w:w="1701"/>
          </w:tcPr>
          <w:p w:rsidRDefault="000E15B3" w:rsidP="00FF0819" w:rsidR="000E15B3" w:rsidRPr="00EF40B2">
            <w:pPr>
              <w:autoSpaceDE w:val="false"/>
              <w:autoSpaceDN w:val="false"/>
              <w:adjustRightInd w:val="false"/>
            </w:pPr>
            <w:r>
              <w:t>Trg A.Hebranga 11 b, Šibenik</w:t>
            </w:r>
          </w:p>
        </w:tc>
        <w:tc>
          <w:tcPr>
            <w:tcW w:type="dxa" w:w="1418"/>
          </w:tcPr>
          <w:p w:rsidRDefault="000E15B3" w:rsidP="00FF0819" w:rsidR="000E15B3" w:rsidRPr="00EF40B2">
            <w:pPr>
              <w:autoSpaceDE w:val="false"/>
              <w:autoSpaceDN w:val="false"/>
              <w:adjustRightInd w:val="false"/>
              <w:spacing w:lineRule="auto" w:line="276"/>
              <w:jc w:val="both"/>
            </w:pPr>
            <w:r>
              <w:t>495,69 kn</w:t>
            </w:r>
          </w:p>
        </w:tc>
        <w:tc>
          <w:tcPr>
            <w:tcW w:type="dxa" w:w="1417"/>
          </w:tcPr>
          <w:p w:rsidRDefault="000E15B3" w:rsidP="00FF0819" w:rsidR="000E15B3" w:rsidRPr="00EF40B2">
            <w:pPr>
              <w:autoSpaceDE w:val="false"/>
              <w:autoSpaceDN w:val="false"/>
              <w:adjustRightInd w:val="false"/>
              <w:spacing w:lineRule="auto" w:line="276"/>
              <w:jc w:val="both"/>
            </w:pPr>
            <w:r>
              <w:t>396,55 kn</w:t>
            </w:r>
          </w:p>
        </w:tc>
      </w:tr>
      <w:tr w:rsidTr="00FF0819" w:rsidR="000E15B3" w:rsidRPr="00D14A97">
        <w:tc>
          <w:tcPr>
            <w:tcW w:type="dxa" w:w="568"/>
          </w:tcPr>
          <w:p w:rsidRDefault="000E15B3" w:rsidP="00FF0819" w:rsidR="000E15B3" w:rsidRPr="00EF40B2">
            <w:pPr>
              <w:autoSpaceDE w:val="false"/>
              <w:autoSpaceDN w:val="false"/>
              <w:adjustRightInd w:val="false"/>
              <w:spacing w:lineRule="auto" w:line="276" w:after="200"/>
              <w:jc w:val="both"/>
            </w:pPr>
            <w:r>
              <w:t>3</w:t>
            </w:r>
          </w:p>
        </w:tc>
        <w:tc>
          <w:tcPr>
            <w:tcW w:type="dxa" w:w="1985"/>
          </w:tcPr>
          <w:p w:rsidRDefault="000E15B3" w:rsidP="00FF0819" w:rsidR="000E15B3" w:rsidRPr="00EF40B2">
            <w:pPr>
              <w:autoSpaceDE w:val="false"/>
              <w:autoSpaceDN w:val="false"/>
              <w:adjustRightInd w:val="false"/>
              <w:spacing w:lineRule="auto" w:line="276"/>
              <w:jc w:val="both"/>
            </w:pPr>
            <w:r>
              <w:t>BAKMAZ</w:t>
            </w:r>
          </w:p>
        </w:tc>
        <w:tc>
          <w:tcPr>
            <w:tcW w:type="dxa" w:w="1559"/>
          </w:tcPr>
          <w:p w:rsidRDefault="000E15B3" w:rsidP="00FF0819" w:rsidR="000E15B3" w:rsidRPr="00EF40B2">
            <w:pPr>
              <w:autoSpaceDE w:val="false"/>
              <w:autoSpaceDN w:val="false"/>
              <w:adjustRightInd w:val="false"/>
              <w:spacing w:lineRule="auto" w:line="276"/>
              <w:jc w:val="both"/>
            </w:pPr>
            <w:r>
              <w:t>SILVANA</w:t>
            </w:r>
          </w:p>
        </w:tc>
        <w:tc>
          <w:tcPr>
            <w:tcW w:type="dxa" w:w="1559"/>
          </w:tcPr>
          <w:p w:rsidRDefault="000E15B3" w:rsidP="00FF0819" w:rsidR="000E15B3" w:rsidRPr="00EF40B2">
            <w:pPr>
              <w:autoSpaceDE w:val="false"/>
              <w:autoSpaceDN w:val="false"/>
              <w:adjustRightInd w:val="false"/>
              <w:spacing w:lineRule="auto" w:line="276"/>
              <w:jc w:val="both"/>
            </w:pPr>
            <w:r>
              <w:t>34022832787</w:t>
            </w:r>
          </w:p>
        </w:tc>
        <w:tc>
          <w:tcPr>
            <w:tcW w:type="dxa" w:w="1701"/>
          </w:tcPr>
          <w:p w:rsidRDefault="000E15B3" w:rsidP="00FF0819" w:rsidR="000E15B3" w:rsidRPr="00EF40B2">
            <w:pPr>
              <w:autoSpaceDE w:val="false"/>
              <w:autoSpaceDN w:val="false"/>
              <w:adjustRightInd w:val="false"/>
            </w:pPr>
            <w:r>
              <w:t>Čista Velika 18</w:t>
            </w:r>
          </w:p>
        </w:tc>
        <w:tc>
          <w:tcPr>
            <w:tcW w:type="dxa" w:w="1418"/>
          </w:tcPr>
          <w:p w:rsidRDefault="000E15B3" w:rsidP="00FF0819" w:rsidR="000E15B3" w:rsidRPr="00EF40B2">
            <w:pPr>
              <w:autoSpaceDE w:val="false"/>
              <w:autoSpaceDN w:val="false"/>
              <w:adjustRightInd w:val="false"/>
              <w:spacing w:lineRule="auto" w:line="276"/>
              <w:jc w:val="both"/>
            </w:pPr>
            <w:r>
              <w:t>46,42 kn</w:t>
            </w:r>
          </w:p>
        </w:tc>
        <w:tc>
          <w:tcPr>
            <w:tcW w:type="dxa" w:w="1417"/>
          </w:tcPr>
          <w:p w:rsidRDefault="000E15B3" w:rsidP="00FF0819" w:rsidR="000E15B3" w:rsidRPr="00EF40B2">
            <w:pPr>
              <w:autoSpaceDE w:val="false"/>
              <w:autoSpaceDN w:val="false"/>
              <w:adjustRightInd w:val="false"/>
              <w:spacing w:lineRule="auto" w:line="276"/>
              <w:jc w:val="both"/>
            </w:pPr>
            <w:r>
              <w:t>37,14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w:t>
            </w:r>
          </w:p>
        </w:tc>
        <w:tc>
          <w:tcPr>
            <w:tcW w:type="dxa" w:w="1985"/>
          </w:tcPr>
          <w:p w:rsidRDefault="000E15B3" w:rsidP="00FF0819" w:rsidR="000E15B3">
            <w:pPr>
              <w:autoSpaceDE w:val="false"/>
              <w:autoSpaceDN w:val="false"/>
              <w:adjustRightInd w:val="false"/>
              <w:spacing w:lineRule="auto" w:line="276"/>
              <w:jc w:val="both"/>
            </w:pPr>
            <w:r>
              <w:t>BAKULA</w:t>
            </w:r>
          </w:p>
        </w:tc>
        <w:tc>
          <w:tcPr>
            <w:tcW w:type="dxa" w:w="1559"/>
          </w:tcPr>
          <w:p w:rsidRDefault="000E15B3" w:rsidP="00FF0819" w:rsidR="000E15B3">
            <w:pPr>
              <w:autoSpaceDE w:val="false"/>
              <w:autoSpaceDN w:val="false"/>
              <w:adjustRightInd w:val="false"/>
              <w:spacing w:lineRule="auto" w:line="276"/>
              <w:jc w:val="both"/>
            </w:pPr>
            <w:r>
              <w:t>MLADIN</w:t>
            </w:r>
          </w:p>
        </w:tc>
        <w:tc>
          <w:tcPr>
            <w:tcW w:type="dxa" w:w="1559"/>
          </w:tcPr>
          <w:p w:rsidRDefault="000E15B3" w:rsidP="00FF0819" w:rsidR="000E15B3">
            <w:pPr>
              <w:autoSpaceDE w:val="false"/>
              <w:autoSpaceDN w:val="false"/>
              <w:adjustRightInd w:val="false"/>
              <w:spacing w:lineRule="auto" w:line="276"/>
              <w:jc w:val="both"/>
            </w:pPr>
            <w:r>
              <w:t>88898569146</w:t>
            </w:r>
          </w:p>
        </w:tc>
        <w:tc>
          <w:tcPr>
            <w:tcW w:type="dxa" w:w="1701"/>
          </w:tcPr>
          <w:p w:rsidRDefault="000E15B3" w:rsidP="00FF0819" w:rsidR="000E15B3">
            <w:pPr>
              <w:autoSpaceDE w:val="false"/>
              <w:autoSpaceDN w:val="false"/>
              <w:adjustRightInd w:val="false"/>
            </w:pPr>
            <w:r>
              <w:t>Donje polje 17, Šibenik</w:t>
            </w:r>
          </w:p>
        </w:tc>
        <w:tc>
          <w:tcPr>
            <w:tcW w:type="dxa" w:w="1418"/>
          </w:tcPr>
          <w:p w:rsidRDefault="000E15B3" w:rsidP="00FF0819" w:rsidR="000E15B3">
            <w:pPr>
              <w:autoSpaceDE w:val="false"/>
              <w:autoSpaceDN w:val="false"/>
              <w:adjustRightInd w:val="false"/>
              <w:spacing w:lineRule="auto" w:line="276"/>
              <w:jc w:val="both"/>
            </w:pPr>
            <w:r>
              <w:t>7.410,78 kn</w:t>
            </w:r>
          </w:p>
        </w:tc>
        <w:tc>
          <w:tcPr>
            <w:tcW w:type="dxa" w:w="1417"/>
          </w:tcPr>
          <w:p w:rsidRDefault="000E15B3" w:rsidP="00FF0819" w:rsidR="000E15B3">
            <w:pPr>
              <w:autoSpaceDE w:val="false"/>
              <w:autoSpaceDN w:val="false"/>
              <w:adjustRightInd w:val="false"/>
              <w:spacing w:lineRule="auto" w:line="276"/>
              <w:jc w:val="both"/>
            </w:pPr>
            <w:r>
              <w:t>5.928,63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w:t>
            </w:r>
          </w:p>
        </w:tc>
        <w:tc>
          <w:tcPr>
            <w:tcW w:type="dxa" w:w="1985"/>
          </w:tcPr>
          <w:p w:rsidRDefault="000E15B3" w:rsidP="00FF0819" w:rsidR="000E15B3">
            <w:pPr>
              <w:autoSpaceDE w:val="false"/>
              <w:autoSpaceDN w:val="false"/>
              <w:adjustRightInd w:val="false"/>
              <w:spacing w:lineRule="auto" w:line="276"/>
              <w:jc w:val="both"/>
            </w:pPr>
            <w:r>
              <w:t>BAKULIĆ</w:t>
            </w:r>
          </w:p>
        </w:tc>
        <w:tc>
          <w:tcPr>
            <w:tcW w:type="dxa" w:w="1559"/>
          </w:tcPr>
          <w:p w:rsidRDefault="000E15B3" w:rsidP="00FF0819" w:rsidR="000E15B3">
            <w:pPr>
              <w:autoSpaceDE w:val="false"/>
              <w:autoSpaceDN w:val="false"/>
              <w:adjustRightInd w:val="false"/>
              <w:spacing w:lineRule="auto" w:line="276"/>
              <w:jc w:val="both"/>
            </w:pPr>
            <w:r>
              <w:t>IVANA</w:t>
            </w:r>
          </w:p>
        </w:tc>
        <w:tc>
          <w:tcPr>
            <w:tcW w:type="dxa" w:w="1559"/>
          </w:tcPr>
          <w:p w:rsidRDefault="000E15B3" w:rsidP="00FF0819" w:rsidR="000E15B3">
            <w:pPr>
              <w:autoSpaceDE w:val="false"/>
              <w:autoSpaceDN w:val="false"/>
              <w:adjustRightInd w:val="false"/>
              <w:spacing w:lineRule="auto" w:line="276"/>
              <w:jc w:val="both"/>
            </w:pPr>
            <w:r>
              <w:t>98143664127</w:t>
            </w:r>
          </w:p>
        </w:tc>
        <w:tc>
          <w:tcPr>
            <w:tcW w:type="dxa" w:w="1701"/>
          </w:tcPr>
          <w:p w:rsidRDefault="000E15B3" w:rsidP="00FF0819" w:rsidR="000E15B3">
            <w:pPr>
              <w:autoSpaceDE w:val="false"/>
              <w:autoSpaceDN w:val="false"/>
              <w:adjustRightInd w:val="false"/>
            </w:pPr>
            <w:r>
              <w:t>I.Meštorvića 64, Šibenik</w:t>
            </w:r>
          </w:p>
        </w:tc>
        <w:tc>
          <w:tcPr>
            <w:tcW w:type="dxa" w:w="1418"/>
          </w:tcPr>
          <w:p w:rsidRDefault="000E15B3" w:rsidP="00FF0819" w:rsidR="000E15B3">
            <w:pPr>
              <w:autoSpaceDE w:val="false"/>
              <w:autoSpaceDN w:val="false"/>
              <w:adjustRightInd w:val="false"/>
              <w:spacing w:lineRule="auto" w:line="276"/>
              <w:jc w:val="both"/>
            </w:pPr>
            <w:r>
              <w:t>981,26 kn</w:t>
            </w:r>
          </w:p>
        </w:tc>
        <w:tc>
          <w:tcPr>
            <w:tcW w:type="dxa" w:w="1417"/>
          </w:tcPr>
          <w:p w:rsidRDefault="000E15B3" w:rsidP="00FF0819" w:rsidR="000E15B3">
            <w:pPr>
              <w:autoSpaceDE w:val="false"/>
              <w:autoSpaceDN w:val="false"/>
              <w:adjustRightInd w:val="false"/>
              <w:spacing w:lineRule="auto" w:line="276"/>
              <w:jc w:val="both"/>
            </w:pPr>
            <w:r>
              <w:t>785,02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w:t>
            </w:r>
          </w:p>
        </w:tc>
        <w:tc>
          <w:tcPr>
            <w:tcW w:type="dxa" w:w="1985"/>
          </w:tcPr>
          <w:p w:rsidRDefault="000E15B3" w:rsidP="00FF0819" w:rsidR="000E15B3">
            <w:pPr>
              <w:autoSpaceDE w:val="false"/>
              <w:autoSpaceDN w:val="false"/>
              <w:adjustRightInd w:val="false"/>
              <w:spacing w:lineRule="auto" w:line="276"/>
              <w:jc w:val="both"/>
            </w:pPr>
            <w:r>
              <w:t>BILINOVIĆ</w:t>
            </w:r>
          </w:p>
        </w:tc>
        <w:tc>
          <w:tcPr>
            <w:tcW w:type="dxa" w:w="1559"/>
          </w:tcPr>
          <w:p w:rsidRDefault="000E15B3" w:rsidP="00FF0819" w:rsidR="000E15B3">
            <w:pPr>
              <w:autoSpaceDE w:val="false"/>
              <w:autoSpaceDN w:val="false"/>
              <w:adjustRightInd w:val="false"/>
              <w:spacing w:lineRule="auto" w:line="276"/>
              <w:jc w:val="both"/>
            </w:pPr>
            <w:r>
              <w:t>JOSIPA</w:t>
            </w:r>
          </w:p>
        </w:tc>
        <w:tc>
          <w:tcPr>
            <w:tcW w:type="dxa" w:w="1559"/>
          </w:tcPr>
          <w:p w:rsidRDefault="000E15B3" w:rsidP="00FF0819" w:rsidR="000E15B3">
            <w:pPr>
              <w:autoSpaceDE w:val="false"/>
              <w:autoSpaceDN w:val="false"/>
              <w:adjustRightInd w:val="false"/>
              <w:spacing w:lineRule="auto" w:line="276"/>
              <w:jc w:val="both"/>
            </w:pPr>
            <w:r>
              <w:t>31561153490</w:t>
            </w:r>
          </w:p>
        </w:tc>
        <w:tc>
          <w:tcPr>
            <w:tcW w:type="dxa" w:w="1701"/>
          </w:tcPr>
          <w:p w:rsidRDefault="000E15B3" w:rsidP="00FF0819" w:rsidR="000E15B3">
            <w:pPr>
              <w:autoSpaceDE w:val="false"/>
              <w:autoSpaceDN w:val="false"/>
              <w:adjustRightInd w:val="false"/>
            </w:pPr>
            <w:r>
              <w:t>Zatonska 62a, Vodice</w:t>
            </w:r>
          </w:p>
        </w:tc>
        <w:tc>
          <w:tcPr>
            <w:tcW w:type="dxa" w:w="1418"/>
          </w:tcPr>
          <w:p w:rsidRDefault="000E15B3" w:rsidP="00FF0819" w:rsidR="000E15B3">
            <w:pPr>
              <w:autoSpaceDE w:val="false"/>
              <w:autoSpaceDN w:val="false"/>
              <w:adjustRightInd w:val="false"/>
              <w:spacing w:lineRule="auto" w:line="276"/>
              <w:jc w:val="both"/>
            </w:pPr>
            <w:r>
              <w:t>82,78 kn</w:t>
            </w:r>
          </w:p>
        </w:tc>
        <w:tc>
          <w:tcPr>
            <w:tcW w:type="dxa" w:w="1417"/>
          </w:tcPr>
          <w:p w:rsidRDefault="000E15B3" w:rsidP="00FF0819" w:rsidR="000E15B3">
            <w:pPr>
              <w:autoSpaceDE w:val="false"/>
              <w:autoSpaceDN w:val="false"/>
              <w:adjustRightInd w:val="false"/>
              <w:spacing w:lineRule="auto" w:line="276"/>
              <w:jc w:val="both"/>
            </w:pPr>
            <w:r>
              <w:t>66,22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w:t>
            </w:r>
          </w:p>
        </w:tc>
        <w:tc>
          <w:tcPr>
            <w:tcW w:type="dxa" w:w="1985"/>
          </w:tcPr>
          <w:p w:rsidRDefault="000E15B3" w:rsidP="00FF0819" w:rsidR="000E15B3">
            <w:pPr>
              <w:autoSpaceDE w:val="false"/>
              <w:autoSpaceDN w:val="false"/>
              <w:adjustRightInd w:val="false"/>
              <w:spacing w:lineRule="auto" w:line="276"/>
              <w:jc w:val="both"/>
            </w:pPr>
            <w:r>
              <w:t>BILUŠ</w:t>
            </w:r>
          </w:p>
        </w:tc>
        <w:tc>
          <w:tcPr>
            <w:tcW w:type="dxa" w:w="1559"/>
          </w:tcPr>
          <w:p w:rsidRDefault="000E15B3" w:rsidP="00FF0819" w:rsidR="000E15B3">
            <w:pPr>
              <w:autoSpaceDE w:val="false"/>
              <w:autoSpaceDN w:val="false"/>
              <w:adjustRightInd w:val="false"/>
              <w:spacing w:lineRule="auto" w:line="276"/>
              <w:jc w:val="both"/>
            </w:pPr>
            <w:r>
              <w:t>SNJEŽANA</w:t>
            </w:r>
          </w:p>
        </w:tc>
        <w:tc>
          <w:tcPr>
            <w:tcW w:type="dxa" w:w="1559"/>
          </w:tcPr>
          <w:p w:rsidRDefault="000E15B3" w:rsidP="00FF0819" w:rsidR="000E15B3">
            <w:pPr>
              <w:autoSpaceDE w:val="false"/>
              <w:autoSpaceDN w:val="false"/>
              <w:adjustRightInd w:val="false"/>
              <w:spacing w:lineRule="auto" w:line="276"/>
              <w:jc w:val="both"/>
            </w:pPr>
            <w:r>
              <w:t>20587683491</w:t>
            </w:r>
          </w:p>
        </w:tc>
        <w:tc>
          <w:tcPr>
            <w:tcW w:type="dxa" w:w="1701"/>
          </w:tcPr>
          <w:p w:rsidRDefault="000E15B3" w:rsidP="00FF0819" w:rsidR="000E15B3">
            <w:pPr>
              <w:autoSpaceDE w:val="false"/>
              <w:autoSpaceDN w:val="false"/>
              <w:adjustRightInd w:val="false"/>
            </w:pPr>
            <w:r>
              <w:t>Čista Velika</w:t>
            </w:r>
          </w:p>
        </w:tc>
        <w:tc>
          <w:tcPr>
            <w:tcW w:type="dxa" w:w="1418"/>
          </w:tcPr>
          <w:p w:rsidRDefault="000E15B3" w:rsidP="00FF0819" w:rsidR="000E15B3">
            <w:pPr>
              <w:autoSpaceDE w:val="false"/>
              <w:autoSpaceDN w:val="false"/>
              <w:adjustRightInd w:val="false"/>
              <w:spacing w:lineRule="auto" w:line="276"/>
              <w:jc w:val="both"/>
            </w:pPr>
            <w:r>
              <w:t>106,18 kn</w:t>
            </w:r>
          </w:p>
        </w:tc>
        <w:tc>
          <w:tcPr>
            <w:tcW w:type="dxa" w:w="1417"/>
          </w:tcPr>
          <w:p w:rsidRDefault="000E15B3" w:rsidP="00FF0819" w:rsidR="000E15B3">
            <w:pPr>
              <w:autoSpaceDE w:val="false"/>
              <w:autoSpaceDN w:val="false"/>
              <w:adjustRightInd w:val="false"/>
              <w:spacing w:lineRule="auto" w:line="276"/>
              <w:jc w:val="both"/>
            </w:pPr>
            <w:r>
              <w:t>84,94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w:t>
            </w:r>
          </w:p>
        </w:tc>
        <w:tc>
          <w:tcPr>
            <w:tcW w:type="dxa" w:w="1985"/>
          </w:tcPr>
          <w:p w:rsidRDefault="000E15B3" w:rsidP="00FF0819" w:rsidR="000E15B3">
            <w:pPr>
              <w:autoSpaceDE w:val="false"/>
              <w:autoSpaceDN w:val="false"/>
              <w:adjustRightInd w:val="false"/>
              <w:spacing w:lineRule="auto" w:line="276"/>
              <w:jc w:val="both"/>
            </w:pPr>
            <w:r>
              <w:t>BRAČANOV</w:t>
            </w:r>
          </w:p>
        </w:tc>
        <w:tc>
          <w:tcPr>
            <w:tcW w:type="dxa" w:w="1559"/>
          </w:tcPr>
          <w:p w:rsidRDefault="000E15B3" w:rsidP="00FF0819" w:rsidR="000E15B3">
            <w:pPr>
              <w:autoSpaceDE w:val="false"/>
              <w:autoSpaceDN w:val="false"/>
              <w:adjustRightInd w:val="false"/>
              <w:spacing w:lineRule="auto" w:line="276"/>
              <w:jc w:val="both"/>
            </w:pPr>
            <w:r>
              <w:t>ZORAIDA</w:t>
            </w:r>
          </w:p>
        </w:tc>
        <w:tc>
          <w:tcPr>
            <w:tcW w:type="dxa" w:w="1559"/>
          </w:tcPr>
          <w:p w:rsidRDefault="000E15B3" w:rsidP="00FF0819" w:rsidR="000E15B3">
            <w:pPr>
              <w:autoSpaceDE w:val="false"/>
              <w:autoSpaceDN w:val="false"/>
              <w:adjustRightInd w:val="false"/>
              <w:spacing w:lineRule="auto" w:line="276"/>
              <w:jc w:val="both"/>
            </w:pPr>
            <w:r>
              <w:t>75013430098</w:t>
            </w:r>
          </w:p>
        </w:tc>
        <w:tc>
          <w:tcPr>
            <w:tcW w:type="dxa" w:w="1701"/>
          </w:tcPr>
          <w:p w:rsidRDefault="000E15B3" w:rsidP="00FF0819" w:rsidR="000E15B3">
            <w:pPr>
              <w:autoSpaceDE w:val="false"/>
              <w:autoSpaceDN w:val="false"/>
              <w:adjustRightInd w:val="false"/>
            </w:pPr>
            <w:r>
              <w:t>branitelji domovinskog rata 5, Pibenik</w:t>
            </w:r>
          </w:p>
        </w:tc>
        <w:tc>
          <w:tcPr>
            <w:tcW w:type="dxa" w:w="1418"/>
          </w:tcPr>
          <w:p w:rsidRDefault="000E15B3" w:rsidP="00FF0819" w:rsidR="000E15B3">
            <w:pPr>
              <w:autoSpaceDE w:val="false"/>
              <w:autoSpaceDN w:val="false"/>
              <w:adjustRightInd w:val="false"/>
              <w:spacing w:lineRule="auto" w:line="276"/>
              <w:jc w:val="both"/>
            </w:pPr>
            <w:r>
              <w:t>7.546,86 kn</w:t>
            </w:r>
          </w:p>
        </w:tc>
        <w:tc>
          <w:tcPr>
            <w:tcW w:type="dxa" w:w="1417"/>
          </w:tcPr>
          <w:p w:rsidRDefault="000E15B3" w:rsidP="00FF0819" w:rsidR="000E15B3">
            <w:pPr>
              <w:autoSpaceDE w:val="false"/>
              <w:autoSpaceDN w:val="false"/>
              <w:adjustRightInd w:val="false"/>
              <w:spacing w:lineRule="auto" w:line="276"/>
              <w:jc w:val="both"/>
            </w:pPr>
            <w:r>
              <w:t>6.037,47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9</w:t>
            </w:r>
          </w:p>
        </w:tc>
        <w:tc>
          <w:tcPr>
            <w:tcW w:type="dxa" w:w="1985"/>
          </w:tcPr>
          <w:p w:rsidRDefault="000E15B3" w:rsidP="00FF0819" w:rsidR="000E15B3">
            <w:pPr>
              <w:autoSpaceDE w:val="false"/>
              <w:autoSpaceDN w:val="false"/>
              <w:adjustRightInd w:val="false"/>
              <w:spacing w:lineRule="auto" w:line="276"/>
              <w:jc w:val="both"/>
            </w:pPr>
            <w:r>
              <w:t>BRAJKOVIĆ</w:t>
            </w:r>
          </w:p>
        </w:tc>
        <w:tc>
          <w:tcPr>
            <w:tcW w:type="dxa" w:w="1559"/>
          </w:tcPr>
          <w:p w:rsidRDefault="000E15B3" w:rsidP="00FF0819" w:rsidR="000E15B3">
            <w:pPr>
              <w:autoSpaceDE w:val="false"/>
              <w:autoSpaceDN w:val="false"/>
              <w:adjustRightInd w:val="false"/>
              <w:spacing w:lineRule="auto" w:line="276"/>
              <w:jc w:val="both"/>
            </w:pPr>
            <w:r>
              <w:t>DIVNA</w:t>
            </w:r>
          </w:p>
        </w:tc>
        <w:tc>
          <w:tcPr>
            <w:tcW w:type="dxa" w:w="1559"/>
          </w:tcPr>
          <w:p w:rsidRDefault="000E15B3" w:rsidP="00FF0819" w:rsidR="000E15B3">
            <w:pPr>
              <w:autoSpaceDE w:val="false"/>
              <w:autoSpaceDN w:val="false"/>
              <w:adjustRightInd w:val="false"/>
              <w:spacing w:lineRule="auto" w:line="276"/>
              <w:jc w:val="both"/>
            </w:pPr>
            <w:r>
              <w:t>69930011686</w:t>
            </w:r>
          </w:p>
        </w:tc>
        <w:tc>
          <w:tcPr>
            <w:tcW w:type="dxa" w:w="1701"/>
          </w:tcPr>
          <w:p w:rsidRDefault="000E15B3" w:rsidP="00FF0819" w:rsidR="000E15B3">
            <w:pPr>
              <w:autoSpaceDE w:val="false"/>
              <w:autoSpaceDN w:val="false"/>
              <w:adjustRightInd w:val="false"/>
            </w:pPr>
            <w:r>
              <w:t>Donje Grahovo 2, Dubravice skradin</w:t>
            </w:r>
          </w:p>
        </w:tc>
        <w:tc>
          <w:tcPr>
            <w:tcW w:type="dxa" w:w="1418"/>
          </w:tcPr>
          <w:p w:rsidRDefault="000E15B3" w:rsidP="00FF0819" w:rsidR="000E15B3">
            <w:pPr>
              <w:autoSpaceDE w:val="false"/>
              <w:autoSpaceDN w:val="false"/>
              <w:adjustRightInd w:val="false"/>
              <w:spacing w:lineRule="auto" w:line="276"/>
              <w:jc w:val="both"/>
            </w:pPr>
            <w:r>
              <w:t>1.898,70 kn</w:t>
            </w:r>
          </w:p>
        </w:tc>
        <w:tc>
          <w:tcPr>
            <w:tcW w:type="dxa" w:w="1417"/>
          </w:tcPr>
          <w:p w:rsidRDefault="000E15B3" w:rsidP="00FF0819" w:rsidR="000E15B3">
            <w:pPr>
              <w:autoSpaceDE w:val="false"/>
              <w:autoSpaceDN w:val="false"/>
              <w:adjustRightInd w:val="false"/>
              <w:spacing w:lineRule="auto" w:line="276"/>
              <w:jc w:val="both"/>
            </w:pPr>
            <w:r>
              <w:t>1.518,96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10</w:t>
            </w:r>
          </w:p>
        </w:tc>
        <w:tc>
          <w:tcPr>
            <w:tcW w:type="dxa" w:w="1985"/>
          </w:tcPr>
          <w:p w:rsidRDefault="000E15B3" w:rsidP="00FF0819" w:rsidR="000E15B3">
            <w:pPr>
              <w:autoSpaceDE w:val="false"/>
              <w:autoSpaceDN w:val="false"/>
              <w:adjustRightInd w:val="false"/>
              <w:spacing w:lineRule="auto" w:line="276"/>
              <w:jc w:val="both"/>
            </w:pPr>
            <w:r>
              <w:t>BRALIĆ</w:t>
            </w:r>
          </w:p>
        </w:tc>
        <w:tc>
          <w:tcPr>
            <w:tcW w:type="dxa" w:w="1559"/>
          </w:tcPr>
          <w:p w:rsidRDefault="000E15B3" w:rsidP="00FF0819" w:rsidR="000E15B3">
            <w:pPr>
              <w:autoSpaceDE w:val="false"/>
              <w:autoSpaceDN w:val="false"/>
              <w:adjustRightInd w:val="false"/>
              <w:spacing w:lineRule="auto" w:line="276"/>
              <w:jc w:val="both"/>
            </w:pPr>
            <w:r>
              <w:t>SENKA</w:t>
            </w:r>
          </w:p>
        </w:tc>
        <w:tc>
          <w:tcPr>
            <w:tcW w:type="dxa" w:w="1559"/>
          </w:tcPr>
          <w:p w:rsidRDefault="000E15B3" w:rsidP="00FF0819" w:rsidR="000E15B3">
            <w:pPr>
              <w:autoSpaceDE w:val="false"/>
              <w:autoSpaceDN w:val="false"/>
              <w:adjustRightInd w:val="false"/>
              <w:spacing w:lineRule="auto" w:line="276"/>
              <w:jc w:val="both"/>
            </w:pPr>
            <w:r>
              <w:t>90751733721</w:t>
            </w:r>
          </w:p>
        </w:tc>
        <w:tc>
          <w:tcPr>
            <w:tcW w:type="dxa" w:w="1701"/>
          </w:tcPr>
          <w:p w:rsidRDefault="000E15B3" w:rsidP="00FF0819" w:rsidR="000E15B3">
            <w:pPr>
              <w:autoSpaceDE w:val="false"/>
              <w:autoSpaceDN w:val="false"/>
              <w:adjustRightInd w:val="false"/>
            </w:pPr>
            <w:r>
              <w:t>Branitelji domovinskog rata 2, Šibenik</w:t>
            </w:r>
          </w:p>
        </w:tc>
        <w:tc>
          <w:tcPr>
            <w:tcW w:type="dxa" w:w="1418"/>
          </w:tcPr>
          <w:p w:rsidRDefault="000E15B3" w:rsidP="00FF0819" w:rsidR="000E15B3">
            <w:pPr>
              <w:autoSpaceDE w:val="false"/>
              <w:autoSpaceDN w:val="false"/>
              <w:adjustRightInd w:val="false"/>
              <w:spacing w:lineRule="auto" w:line="276"/>
              <w:jc w:val="both"/>
            </w:pPr>
            <w:r>
              <w:t>53,84 kn</w:t>
            </w:r>
          </w:p>
        </w:tc>
        <w:tc>
          <w:tcPr>
            <w:tcW w:type="dxa" w:w="1417"/>
          </w:tcPr>
          <w:p w:rsidRDefault="000E15B3" w:rsidP="00FF0819" w:rsidR="000E15B3">
            <w:pPr>
              <w:autoSpaceDE w:val="false"/>
              <w:autoSpaceDN w:val="false"/>
              <w:adjustRightInd w:val="false"/>
              <w:spacing w:lineRule="auto" w:line="276"/>
              <w:jc w:val="both"/>
            </w:pPr>
            <w:r>
              <w:t>43,07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11</w:t>
            </w:r>
          </w:p>
        </w:tc>
        <w:tc>
          <w:tcPr>
            <w:tcW w:type="dxa" w:w="1985"/>
          </w:tcPr>
          <w:p w:rsidRDefault="000E15B3" w:rsidP="00FF0819" w:rsidR="000E15B3">
            <w:pPr>
              <w:autoSpaceDE w:val="false"/>
              <w:autoSpaceDN w:val="false"/>
              <w:adjustRightInd w:val="false"/>
              <w:spacing w:lineRule="auto" w:line="276"/>
              <w:jc w:val="both"/>
            </w:pPr>
            <w:r>
              <w:t>BRKIĆ</w:t>
            </w:r>
          </w:p>
        </w:tc>
        <w:tc>
          <w:tcPr>
            <w:tcW w:type="dxa" w:w="1559"/>
          </w:tcPr>
          <w:p w:rsidRDefault="000E15B3" w:rsidP="00FF0819" w:rsidR="000E15B3">
            <w:pPr>
              <w:autoSpaceDE w:val="false"/>
              <w:autoSpaceDN w:val="false"/>
              <w:adjustRightInd w:val="false"/>
              <w:spacing w:lineRule="auto" w:line="276"/>
              <w:jc w:val="both"/>
            </w:pPr>
            <w:r>
              <w:t>ANITA</w:t>
            </w:r>
          </w:p>
        </w:tc>
        <w:tc>
          <w:tcPr>
            <w:tcW w:type="dxa" w:w="1559"/>
          </w:tcPr>
          <w:p w:rsidRDefault="000E15B3" w:rsidP="00FF0819" w:rsidR="000E15B3">
            <w:pPr>
              <w:autoSpaceDE w:val="false"/>
              <w:autoSpaceDN w:val="false"/>
              <w:adjustRightInd w:val="false"/>
              <w:spacing w:lineRule="auto" w:line="276"/>
              <w:jc w:val="both"/>
            </w:pPr>
            <w:r>
              <w:t>19424075943</w:t>
            </w:r>
          </w:p>
        </w:tc>
        <w:tc>
          <w:tcPr>
            <w:tcW w:type="dxa" w:w="1701"/>
          </w:tcPr>
          <w:p w:rsidRDefault="000E15B3" w:rsidP="00FF0819" w:rsidR="000E15B3">
            <w:pPr>
              <w:autoSpaceDE w:val="false"/>
              <w:autoSpaceDN w:val="false"/>
              <w:adjustRightInd w:val="false"/>
            </w:pPr>
            <w:r>
              <w:t>Bruići 10, Lozovac</w:t>
            </w:r>
          </w:p>
        </w:tc>
        <w:tc>
          <w:tcPr>
            <w:tcW w:type="dxa" w:w="1418"/>
          </w:tcPr>
          <w:p w:rsidRDefault="000E15B3" w:rsidP="00FF0819" w:rsidR="000E15B3">
            <w:pPr>
              <w:autoSpaceDE w:val="false"/>
              <w:autoSpaceDN w:val="false"/>
              <w:adjustRightInd w:val="false"/>
              <w:spacing w:lineRule="auto" w:line="276"/>
              <w:jc w:val="both"/>
            </w:pPr>
            <w:r>
              <w:t>6.130,99 kn</w:t>
            </w:r>
          </w:p>
        </w:tc>
        <w:tc>
          <w:tcPr>
            <w:tcW w:type="dxa" w:w="1417"/>
          </w:tcPr>
          <w:p w:rsidRDefault="000E15B3" w:rsidP="00FF0819" w:rsidR="000E15B3">
            <w:pPr>
              <w:autoSpaceDE w:val="false"/>
              <w:autoSpaceDN w:val="false"/>
              <w:adjustRightInd w:val="false"/>
              <w:spacing w:lineRule="auto" w:line="276"/>
              <w:jc w:val="both"/>
            </w:pPr>
            <w:r>
              <w:t>4.904,79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12</w:t>
            </w:r>
          </w:p>
        </w:tc>
        <w:tc>
          <w:tcPr>
            <w:tcW w:type="dxa" w:w="1985"/>
          </w:tcPr>
          <w:p w:rsidRDefault="000E15B3" w:rsidP="00FF0819" w:rsidR="000E15B3">
            <w:pPr>
              <w:autoSpaceDE w:val="false"/>
              <w:autoSpaceDN w:val="false"/>
              <w:adjustRightInd w:val="false"/>
              <w:spacing w:lineRule="auto" w:line="276"/>
              <w:jc w:val="both"/>
            </w:pPr>
            <w:r>
              <w:t>BULAT</w:t>
            </w:r>
          </w:p>
        </w:tc>
        <w:tc>
          <w:tcPr>
            <w:tcW w:type="dxa" w:w="1559"/>
          </w:tcPr>
          <w:p w:rsidRDefault="000E15B3" w:rsidP="00FF0819" w:rsidR="000E15B3">
            <w:pPr>
              <w:autoSpaceDE w:val="false"/>
              <w:autoSpaceDN w:val="false"/>
              <w:adjustRightInd w:val="false"/>
              <w:spacing w:lineRule="auto" w:line="276"/>
              <w:jc w:val="both"/>
            </w:pPr>
            <w:r>
              <w:t>JULIJANA</w:t>
            </w:r>
          </w:p>
        </w:tc>
        <w:tc>
          <w:tcPr>
            <w:tcW w:type="dxa" w:w="1559"/>
          </w:tcPr>
          <w:p w:rsidRDefault="000E15B3" w:rsidP="00FF0819" w:rsidR="000E15B3">
            <w:pPr>
              <w:autoSpaceDE w:val="false"/>
              <w:autoSpaceDN w:val="false"/>
              <w:adjustRightInd w:val="false"/>
              <w:spacing w:lineRule="auto" w:line="276"/>
              <w:jc w:val="both"/>
            </w:pPr>
            <w:r>
              <w:t>81072030468</w:t>
            </w:r>
          </w:p>
        </w:tc>
        <w:tc>
          <w:tcPr>
            <w:tcW w:type="dxa" w:w="1701"/>
          </w:tcPr>
          <w:p w:rsidRDefault="000E15B3" w:rsidP="00FF0819" w:rsidR="000E15B3">
            <w:pPr>
              <w:autoSpaceDE w:val="false"/>
              <w:autoSpaceDN w:val="false"/>
              <w:adjustRightInd w:val="false"/>
            </w:pPr>
            <w:r>
              <w:t>Morinski put 36, Šibenik</w:t>
            </w:r>
          </w:p>
        </w:tc>
        <w:tc>
          <w:tcPr>
            <w:tcW w:type="dxa" w:w="1418"/>
          </w:tcPr>
          <w:p w:rsidRDefault="000E15B3" w:rsidP="00FF0819" w:rsidR="000E15B3">
            <w:pPr>
              <w:autoSpaceDE w:val="false"/>
              <w:autoSpaceDN w:val="false"/>
              <w:adjustRightInd w:val="false"/>
              <w:spacing w:lineRule="auto" w:line="276"/>
              <w:jc w:val="both"/>
            </w:pPr>
            <w:r>
              <w:t>115,58 kn</w:t>
            </w:r>
          </w:p>
        </w:tc>
        <w:tc>
          <w:tcPr>
            <w:tcW w:type="dxa" w:w="1417"/>
          </w:tcPr>
          <w:p w:rsidRDefault="000E15B3" w:rsidP="00FF0819" w:rsidR="000E15B3">
            <w:pPr>
              <w:autoSpaceDE w:val="false"/>
              <w:autoSpaceDN w:val="false"/>
              <w:adjustRightInd w:val="false"/>
              <w:spacing w:lineRule="auto" w:line="276"/>
              <w:jc w:val="both"/>
            </w:pPr>
            <w:r>
              <w:t>92,46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13</w:t>
            </w:r>
          </w:p>
        </w:tc>
        <w:tc>
          <w:tcPr>
            <w:tcW w:type="dxa" w:w="1985"/>
          </w:tcPr>
          <w:p w:rsidRDefault="000E15B3" w:rsidP="00FF0819" w:rsidR="000E15B3">
            <w:pPr>
              <w:autoSpaceDE w:val="false"/>
              <w:autoSpaceDN w:val="false"/>
              <w:adjustRightInd w:val="false"/>
              <w:spacing w:lineRule="auto" w:line="276"/>
              <w:jc w:val="both"/>
            </w:pPr>
            <w:r>
              <w:t>BURA-TOMIĆ</w:t>
            </w:r>
          </w:p>
        </w:tc>
        <w:tc>
          <w:tcPr>
            <w:tcW w:type="dxa" w:w="1559"/>
          </w:tcPr>
          <w:p w:rsidRDefault="000E15B3" w:rsidP="00FF0819" w:rsidR="000E15B3">
            <w:pPr>
              <w:autoSpaceDE w:val="false"/>
              <w:autoSpaceDN w:val="false"/>
              <w:adjustRightInd w:val="false"/>
              <w:spacing w:lineRule="auto" w:line="276"/>
              <w:jc w:val="both"/>
            </w:pPr>
            <w:r>
              <w:t>ŽELJKA</w:t>
            </w:r>
          </w:p>
        </w:tc>
        <w:tc>
          <w:tcPr>
            <w:tcW w:type="dxa" w:w="1559"/>
          </w:tcPr>
          <w:p w:rsidRDefault="000E15B3" w:rsidP="00FF0819" w:rsidR="000E15B3">
            <w:pPr>
              <w:autoSpaceDE w:val="false"/>
              <w:autoSpaceDN w:val="false"/>
              <w:adjustRightInd w:val="false"/>
              <w:spacing w:lineRule="auto" w:line="276"/>
              <w:jc w:val="both"/>
            </w:pPr>
            <w:r>
              <w:t>74009427723</w:t>
            </w:r>
          </w:p>
        </w:tc>
        <w:tc>
          <w:tcPr>
            <w:tcW w:type="dxa" w:w="1701"/>
          </w:tcPr>
          <w:p w:rsidRDefault="000E15B3" w:rsidP="00FF0819" w:rsidR="000E15B3">
            <w:pPr>
              <w:autoSpaceDE w:val="false"/>
              <w:autoSpaceDN w:val="false"/>
              <w:adjustRightInd w:val="false"/>
            </w:pPr>
            <w:r>
              <w:t>Perković selo 46, Perković</w:t>
            </w:r>
          </w:p>
        </w:tc>
        <w:tc>
          <w:tcPr>
            <w:tcW w:type="dxa" w:w="1418"/>
          </w:tcPr>
          <w:p w:rsidRDefault="000E15B3" w:rsidP="00FF0819" w:rsidR="000E15B3">
            <w:pPr>
              <w:autoSpaceDE w:val="false"/>
              <w:autoSpaceDN w:val="false"/>
              <w:adjustRightInd w:val="false"/>
              <w:spacing w:lineRule="auto" w:line="276"/>
              <w:jc w:val="both"/>
            </w:pPr>
            <w:r>
              <w:t>2.099,13 kn</w:t>
            </w:r>
          </w:p>
        </w:tc>
        <w:tc>
          <w:tcPr>
            <w:tcW w:type="dxa" w:w="1417"/>
          </w:tcPr>
          <w:p w:rsidRDefault="000E15B3" w:rsidP="00FF0819" w:rsidR="000E15B3">
            <w:pPr>
              <w:autoSpaceDE w:val="false"/>
              <w:autoSpaceDN w:val="false"/>
              <w:adjustRightInd w:val="false"/>
              <w:spacing w:lineRule="auto" w:line="276"/>
              <w:jc w:val="both"/>
            </w:pPr>
            <w:r>
              <w:t>1.679,30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14</w:t>
            </w:r>
          </w:p>
        </w:tc>
        <w:tc>
          <w:tcPr>
            <w:tcW w:type="dxa" w:w="1985"/>
          </w:tcPr>
          <w:p w:rsidRDefault="000E15B3" w:rsidP="00FF0819" w:rsidR="000E15B3">
            <w:pPr>
              <w:autoSpaceDE w:val="false"/>
              <w:autoSpaceDN w:val="false"/>
              <w:adjustRightInd w:val="false"/>
              <w:spacing w:lineRule="auto" w:line="276"/>
              <w:jc w:val="both"/>
            </w:pPr>
            <w:r>
              <w:t>BURAZER</w:t>
            </w:r>
          </w:p>
        </w:tc>
        <w:tc>
          <w:tcPr>
            <w:tcW w:type="dxa" w:w="1559"/>
          </w:tcPr>
          <w:p w:rsidRDefault="000E15B3" w:rsidP="00FF0819" w:rsidR="000E15B3">
            <w:pPr>
              <w:autoSpaceDE w:val="false"/>
              <w:autoSpaceDN w:val="false"/>
              <w:adjustRightInd w:val="false"/>
              <w:spacing w:lineRule="auto" w:line="276"/>
              <w:jc w:val="both"/>
            </w:pPr>
            <w:r>
              <w:t>JADRANKA</w:t>
            </w:r>
          </w:p>
        </w:tc>
        <w:tc>
          <w:tcPr>
            <w:tcW w:type="dxa" w:w="1559"/>
          </w:tcPr>
          <w:p w:rsidRDefault="000E15B3" w:rsidP="00FF0819" w:rsidR="000E15B3">
            <w:pPr>
              <w:autoSpaceDE w:val="false"/>
              <w:autoSpaceDN w:val="false"/>
              <w:adjustRightInd w:val="false"/>
              <w:spacing w:lineRule="auto" w:line="276"/>
              <w:jc w:val="both"/>
            </w:pPr>
            <w:r>
              <w:t>05171208669</w:t>
            </w:r>
          </w:p>
        </w:tc>
        <w:tc>
          <w:tcPr>
            <w:tcW w:type="dxa" w:w="1701"/>
          </w:tcPr>
          <w:p w:rsidRDefault="000E15B3" w:rsidP="00FF0819" w:rsidR="000E15B3">
            <w:pPr>
              <w:autoSpaceDE w:val="false"/>
              <w:autoSpaceDN w:val="false"/>
              <w:adjustRightInd w:val="false"/>
            </w:pPr>
            <w:r>
              <w:t>8.dalmatinske udarne brigade 79, Šibenik</w:t>
            </w:r>
          </w:p>
        </w:tc>
        <w:tc>
          <w:tcPr>
            <w:tcW w:type="dxa" w:w="1418"/>
          </w:tcPr>
          <w:p w:rsidRDefault="000E15B3" w:rsidP="00FF0819" w:rsidR="000E15B3">
            <w:pPr>
              <w:autoSpaceDE w:val="false"/>
              <w:autoSpaceDN w:val="false"/>
              <w:adjustRightInd w:val="false"/>
              <w:spacing w:lineRule="auto" w:line="276"/>
              <w:jc w:val="both"/>
            </w:pPr>
            <w:r>
              <w:t>261,65 kn</w:t>
            </w:r>
          </w:p>
        </w:tc>
        <w:tc>
          <w:tcPr>
            <w:tcW w:type="dxa" w:w="1417"/>
          </w:tcPr>
          <w:p w:rsidRDefault="000E15B3" w:rsidP="00FF0819" w:rsidR="000E15B3">
            <w:pPr>
              <w:autoSpaceDE w:val="false"/>
              <w:autoSpaceDN w:val="false"/>
              <w:adjustRightInd w:val="false"/>
              <w:spacing w:lineRule="auto" w:line="276"/>
              <w:jc w:val="both"/>
            </w:pPr>
            <w:r>
              <w:t>209,32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15</w:t>
            </w:r>
          </w:p>
        </w:tc>
        <w:tc>
          <w:tcPr>
            <w:tcW w:type="dxa" w:w="1985"/>
          </w:tcPr>
          <w:p w:rsidRDefault="000E15B3" w:rsidP="00FF0819" w:rsidR="000E15B3">
            <w:pPr>
              <w:autoSpaceDE w:val="false"/>
              <w:autoSpaceDN w:val="false"/>
              <w:adjustRightInd w:val="false"/>
              <w:spacing w:lineRule="auto" w:line="276"/>
              <w:jc w:val="both"/>
            </w:pPr>
            <w:r>
              <w:t>BUŠETINČAN</w:t>
            </w:r>
          </w:p>
        </w:tc>
        <w:tc>
          <w:tcPr>
            <w:tcW w:type="dxa" w:w="1559"/>
          </w:tcPr>
          <w:p w:rsidRDefault="000E15B3" w:rsidP="00FF0819" w:rsidR="000E15B3">
            <w:pPr>
              <w:autoSpaceDE w:val="false"/>
              <w:autoSpaceDN w:val="false"/>
              <w:adjustRightInd w:val="false"/>
              <w:spacing w:lineRule="auto" w:line="276"/>
              <w:jc w:val="both"/>
            </w:pPr>
            <w:r>
              <w:t>JADRANKA</w:t>
            </w:r>
          </w:p>
        </w:tc>
        <w:tc>
          <w:tcPr>
            <w:tcW w:type="dxa" w:w="1559"/>
          </w:tcPr>
          <w:p w:rsidRDefault="000E15B3" w:rsidP="00FF0819" w:rsidR="000E15B3">
            <w:pPr>
              <w:autoSpaceDE w:val="false"/>
              <w:autoSpaceDN w:val="false"/>
              <w:adjustRightInd w:val="false"/>
              <w:spacing w:lineRule="auto" w:line="276"/>
              <w:jc w:val="both"/>
            </w:pPr>
            <w:r>
              <w:t>53892169296</w:t>
            </w:r>
          </w:p>
        </w:tc>
        <w:tc>
          <w:tcPr>
            <w:tcW w:type="dxa" w:w="1701"/>
          </w:tcPr>
          <w:p w:rsidRDefault="000E15B3" w:rsidP="00FF0819" w:rsidR="000E15B3">
            <w:pPr>
              <w:autoSpaceDE w:val="false"/>
              <w:autoSpaceDN w:val="false"/>
              <w:adjustRightInd w:val="false"/>
            </w:pPr>
            <w:r>
              <w:t>Čista Velika2A</w:t>
            </w:r>
          </w:p>
        </w:tc>
        <w:tc>
          <w:tcPr>
            <w:tcW w:type="dxa" w:w="1418"/>
          </w:tcPr>
          <w:p w:rsidRDefault="000E15B3" w:rsidP="00FF0819" w:rsidR="000E15B3">
            <w:pPr>
              <w:autoSpaceDE w:val="false"/>
              <w:autoSpaceDN w:val="false"/>
              <w:adjustRightInd w:val="false"/>
              <w:spacing w:lineRule="auto" w:line="276"/>
              <w:jc w:val="both"/>
            </w:pPr>
            <w:r>
              <w:t>24,99 kn</w:t>
            </w:r>
          </w:p>
        </w:tc>
        <w:tc>
          <w:tcPr>
            <w:tcW w:type="dxa" w:w="1417"/>
          </w:tcPr>
          <w:p w:rsidRDefault="000E15B3" w:rsidP="00FF0819" w:rsidR="000E15B3">
            <w:pPr>
              <w:autoSpaceDE w:val="false"/>
              <w:autoSpaceDN w:val="false"/>
              <w:adjustRightInd w:val="false"/>
              <w:spacing w:lineRule="auto" w:line="276"/>
              <w:jc w:val="both"/>
            </w:pPr>
            <w:r>
              <w:t>19,99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16</w:t>
            </w:r>
          </w:p>
        </w:tc>
        <w:tc>
          <w:tcPr>
            <w:tcW w:type="dxa" w:w="1985"/>
          </w:tcPr>
          <w:p w:rsidRDefault="000E15B3" w:rsidP="00FF0819" w:rsidR="000E15B3">
            <w:pPr>
              <w:autoSpaceDE w:val="false"/>
              <w:autoSpaceDN w:val="false"/>
              <w:adjustRightInd w:val="false"/>
              <w:spacing w:lineRule="auto" w:line="276"/>
              <w:jc w:val="both"/>
            </w:pPr>
            <w:r>
              <w:t>CELIĆ</w:t>
            </w:r>
          </w:p>
        </w:tc>
        <w:tc>
          <w:tcPr>
            <w:tcW w:type="dxa" w:w="1559"/>
          </w:tcPr>
          <w:p w:rsidRDefault="000E15B3" w:rsidP="00FF0819" w:rsidR="000E15B3">
            <w:pPr>
              <w:autoSpaceDE w:val="false"/>
              <w:autoSpaceDN w:val="false"/>
              <w:adjustRightInd w:val="false"/>
              <w:spacing w:lineRule="auto" w:line="276"/>
              <w:jc w:val="both"/>
            </w:pPr>
            <w:r>
              <w:t>ŽIVANA</w:t>
            </w:r>
          </w:p>
        </w:tc>
        <w:tc>
          <w:tcPr>
            <w:tcW w:type="dxa" w:w="1559"/>
          </w:tcPr>
          <w:p w:rsidRDefault="000E15B3" w:rsidP="00FF0819" w:rsidR="000E15B3">
            <w:pPr>
              <w:autoSpaceDE w:val="false"/>
              <w:autoSpaceDN w:val="false"/>
              <w:adjustRightInd w:val="false"/>
              <w:spacing w:lineRule="auto" w:line="276"/>
              <w:jc w:val="both"/>
            </w:pPr>
            <w:r>
              <w:t>35500511764</w:t>
            </w:r>
          </w:p>
        </w:tc>
        <w:tc>
          <w:tcPr>
            <w:tcW w:type="dxa" w:w="1701"/>
          </w:tcPr>
          <w:p w:rsidRDefault="000E15B3" w:rsidP="00FF0819" w:rsidR="000E15B3">
            <w:pPr>
              <w:autoSpaceDE w:val="false"/>
              <w:autoSpaceDN w:val="false"/>
              <w:adjustRightInd w:val="false"/>
            </w:pPr>
            <w:r>
              <w:t>gavanova 20, Šibenik</w:t>
            </w:r>
          </w:p>
        </w:tc>
        <w:tc>
          <w:tcPr>
            <w:tcW w:type="dxa" w:w="1418"/>
          </w:tcPr>
          <w:p w:rsidRDefault="000E15B3" w:rsidP="00FF0819" w:rsidR="000E15B3">
            <w:pPr>
              <w:autoSpaceDE w:val="false"/>
              <w:autoSpaceDN w:val="false"/>
              <w:adjustRightInd w:val="false"/>
              <w:spacing w:lineRule="auto" w:line="276"/>
              <w:jc w:val="both"/>
            </w:pPr>
            <w:r>
              <w:t>9,48 kn</w:t>
            </w:r>
          </w:p>
        </w:tc>
        <w:tc>
          <w:tcPr>
            <w:tcW w:type="dxa" w:w="1417"/>
          </w:tcPr>
          <w:p w:rsidRDefault="000E15B3" w:rsidP="00FF0819" w:rsidR="000E15B3">
            <w:pPr>
              <w:autoSpaceDE w:val="false"/>
              <w:autoSpaceDN w:val="false"/>
              <w:adjustRightInd w:val="false"/>
              <w:spacing w:lineRule="auto" w:line="276"/>
              <w:jc w:val="both"/>
            </w:pPr>
            <w:r>
              <w:t>7,59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17</w:t>
            </w:r>
          </w:p>
        </w:tc>
        <w:tc>
          <w:tcPr>
            <w:tcW w:type="dxa" w:w="1985"/>
          </w:tcPr>
          <w:p w:rsidRDefault="000E15B3" w:rsidP="00FF0819" w:rsidR="000E15B3">
            <w:pPr>
              <w:autoSpaceDE w:val="false"/>
              <w:autoSpaceDN w:val="false"/>
              <w:adjustRightInd w:val="false"/>
              <w:spacing w:lineRule="auto" w:line="276"/>
              <w:jc w:val="both"/>
            </w:pPr>
            <w:r>
              <w:t>ČELOMEROVIĆ</w:t>
            </w:r>
          </w:p>
        </w:tc>
        <w:tc>
          <w:tcPr>
            <w:tcW w:type="dxa" w:w="1559"/>
          </w:tcPr>
          <w:p w:rsidRDefault="000E15B3" w:rsidP="00FF0819" w:rsidR="000E15B3">
            <w:pPr>
              <w:autoSpaceDE w:val="false"/>
              <w:autoSpaceDN w:val="false"/>
              <w:adjustRightInd w:val="false"/>
              <w:spacing w:lineRule="auto" w:line="276"/>
              <w:jc w:val="both"/>
            </w:pPr>
            <w:r>
              <w:t>ANTE</w:t>
            </w:r>
          </w:p>
        </w:tc>
        <w:tc>
          <w:tcPr>
            <w:tcW w:type="dxa" w:w="1559"/>
          </w:tcPr>
          <w:p w:rsidRDefault="000E15B3" w:rsidP="00FF0819" w:rsidR="000E15B3">
            <w:pPr>
              <w:autoSpaceDE w:val="false"/>
              <w:autoSpaceDN w:val="false"/>
              <w:adjustRightInd w:val="false"/>
              <w:spacing w:lineRule="auto" w:line="276"/>
              <w:jc w:val="both"/>
            </w:pPr>
            <w:r>
              <w:t>40109812394</w:t>
            </w:r>
          </w:p>
        </w:tc>
        <w:tc>
          <w:tcPr>
            <w:tcW w:type="dxa" w:w="1701"/>
          </w:tcPr>
          <w:p w:rsidRDefault="000E15B3" w:rsidP="00FF0819" w:rsidR="000E15B3">
            <w:pPr>
              <w:autoSpaceDE w:val="false"/>
              <w:autoSpaceDN w:val="false"/>
              <w:adjustRightInd w:val="false"/>
            </w:pPr>
            <w:r>
              <w:t>Srima VII 12, Srima</w:t>
            </w:r>
          </w:p>
        </w:tc>
        <w:tc>
          <w:tcPr>
            <w:tcW w:type="dxa" w:w="1418"/>
          </w:tcPr>
          <w:p w:rsidRDefault="000E15B3" w:rsidP="00FF0819" w:rsidR="000E15B3">
            <w:pPr>
              <w:autoSpaceDE w:val="false"/>
              <w:autoSpaceDN w:val="false"/>
              <w:adjustRightInd w:val="false"/>
              <w:spacing w:lineRule="auto" w:line="276"/>
              <w:jc w:val="both"/>
            </w:pPr>
            <w:r>
              <w:t xml:space="preserve">10.394,10 </w:t>
            </w:r>
            <w:r>
              <w:lastRenderedPageBreak/>
              <w:t>kn</w:t>
            </w:r>
          </w:p>
        </w:tc>
        <w:tc>
          <w:tcPr>
            <w:tcW w:type="dxa" w:w="1417"/>
          </w:tcPr>
          <w:p w:rsidRDefault="000E15B3" w:rsidP="00FF0819" w:rsidR="000E15B3">
            <w:pPr>
              <w:autoSpaceDE w:val="false"/>
              <w:autoSpaceDN w:val="false"/>
              <w:adjustRightInd w:val="false"/>
              <w:spacing w:lineRule="auto" w:line="276"/>
              <w:jc w:val="both"/>
            </w:pPr>
            <w:r>
              <w:lastRenderedPageBreak/>
              <w:t>8.315,28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lastRenderedPageBreak/>
              <w:t>18</w:t>
            </w:r>
          </w:p>
        </w:tc>
        <w:tc>
          <w:tcPr>
            <w:tcW w:type="dxa" w:w="1985"/>
          </w:tcPr>
          <w:p w:rsidRDefault="000E15B3" w:rsidP="00FF0819" w:rsidR="000E15B3">
            <w:pPr>
              <w:autoSpaceDE w:val="false"/>
              <w:autoSpaceDN w:val="false"/>
              <w:adjustRightInd w:val="false"/>
              <w:spacing w:lineRule="auto" w:line="276"/>
              <w:jc w:val="both"/>
            </w:pPr>
            <w:r>
              <w:t>ČELOMEROVIĆ</w:t>
            </w:r>
          </w:p>
        </w:tc>
        <w:tc>
          <w:tcPr>
            <w:tcW w:type="dxa" w:w="1559"/>
          </w:tcPr>
          <w:p w:rsidRDefault="000E15B3" w:rsidP="00FF0819" w:rsidR="000E15B3">
            <w:pPr>
              <w:autoSpaceDE w:val="false"/>
              <w:autoSpaceDN w:val="false"/>
              <w:adjustRightInd w:val="false"/>
              <w:spacing w:lineRule="auto" w:line="276"/>
              <w:jc w:val="both"/>
            </w:pPr>
            <w:r>
              <w:t>JADRANKA</w:t>
            </w:r>
          </w:p>
        </w:tc>
        <w:tc>
          <w:tcPr>
            <w:tcW w:type="dxa" w:w="1559"/>
          </w:tcPr>
          <w:p w:rsidRDefault="000E15B3" w:rsidP="00FF0819" w:rsidR="000E15B3">
            <w:pPr>
              <w:autoSpaceDE w:val="false"/>
              <w:autoSpaceDN w:val="false"/>
              <w:adjustRightInd w:val="false"/>
              <w:spacing w:lineRule="auto" w:line="276"/>
              <w:jc w:val="both"/>
            </w:pPr>
            <w:r>
              <w:t>97436017422</w:t>
            </w:r>
          </w:p>
        </w:tc>
        <w:tc>
          <w:tcPr>
            <w:tcW w:type="dxa" w:w="1701"/>
          </w:tcPr>
          <w:p w:rsidRDefault="000E15B3" w:rsidP="00FF0819" w:rsidR="000E15B3">
            <w:pPr>
              <w:autoSpaceDE w:val="false"/>
              <w:autoSpaceDN w:val="false"/>
              <w:adjustRightInd w:val="false"/>
            </w:pPr>
            <w:r>
              <w:t>Srima VII 12, Srima</w:t>
            </w:r>
          </w:p>
        </w:tc>
        <w:tc>
          <w:tcPr>
            <w:tcW w:type="dxa" w:w="1418"/>
          </w:tcPr>
          <w:p w:rsidRDefault="000E15B3" w:rsidP="00FF0819" w:rsidR="000E15B3">
            <w:pPr>
              <w:autoSpaceDE w:val="false"/>
              <w:autoSpaceDN w:val="false"/>
              <w:adjustRightInd w:val="false"/>
              <w:spacing w:lineRule="auto" w:line="276"/>
              <w:jc w:val="both"/>
            </w:pPr>
            <w:r>
              <w:t>545,12 kn</w:t>
            </w:r>
          </w:p>
        </w:tc>
        <w:tc>
          <w:tcPr>
            <w:tcW w:type="dxa" w:w="1417"/>
          </w:tcPr>
          <w:p w:rsidRDefault="000E15B3" w:rsidP="00FF0819" w:rsidR="000E15B3">
            <w:pPr>
              <w:autoSpaceDE w:val="false"/>
              <w:autoSpaceDN w:val="false"/>
              <w:adjustRightInd w:val="false"/>
              <w:spacing w:lineRule="auto" w:line="276"/>
              <w:jc w:val="both"/>
            </w:pPr>
            <w:r>
              <w:t>436,09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19</w:t>
            </w:r>
          </w:p>
        </w:tc>
        <w:tc>
          <w:tcPr>
            <w:tcW w:type="dxa" w:w="1985"/>
          </w:tcPr>
          <w:p w:rsidRDefault="000E15B3" w:rsidP="00FF0819" w:rsidR="000E15B3">
            <w:pPr>
              <w:autoSpaceDE w:val="false"/>
              <w:autoSpaceDN w:val="false"/>
              <w:adjustRightInd w:val="false"/>
              <w:spacing w:lineRule="auto" w:line="276"/>
              <w:jc w:val="both"/>
            </w:pPr>
            <w:r>
              <w:t>ČIČMIRKO</w:t>
            </w:r>
          </w:p>
        </w:tc>
        <w:tc>
          <w:tcPr>
            <w:tcW w:type="dxa" w:w="1559"/>
          </w:tcPr>
          <w:p w:rsidRDefault="000E15B3" w:rsidP="00FF0819" w:rsidR="000E15B3">
            <w:pPr>
              <w:autoSpaceDE w:val="false"/>
              <w:autoSpaceDN w:val="false"/>
              <w:adjustRightInd w:val="false"/>
              <w:spacing w:lineRule="auto" w:line="276"/>
              <w:jc w:val="both"/>
            </w:pPr>
            <w:r>
              <w:t>DRAGAN</w:t>
            </w:r>
          </w:p>
        </w:tc>
        <w:tc>
          <w:tcPr>
            <w:tcW w:type="dxa" w:w="1559"/>
          </w:tcPr>
          <w:p w:rsidRDefault="000E15B3" w:rsidP="00FF0819" w:rsidR="000E15B3">
            <w:pPr>
              <w:autoSpaceDE w:val="false"/>
              <w:autoSpaceDN w:val="false"/>
              <w:adjustRightInd w:val="false"/>
              <w:spacing w:lineRule="auto" w:line="276"/>
              <w:jc w:val="both"/>
            </w:pPr>
            <w:r>
              <w:t>67727758334</w:t>
            </w:r>
          </w:p>
        </w:tc>
        <w:tc>
          <w:tcPr>
            <w:tcW w:type="dxa" w:w="1701"/>
          </w:tcPr>
          <w:p w:rsidRDefault="000E15B3" w:rsidP="00FF0819" w:rsidR="000E15B3">
            <w:pPr>
              <w:autoSpaceDE w:val="false"/>
              <w:autoSpaceDN w:val="false"/>
              <w:adjustRightInd w:val="false"/>
            </w:pPr>
            <w:r>
              <w:t>Kralja Zvonimira 28, Šibenik</w:t>
            </w:r>
          </w:p>
        </w:tc>
        <w:tc>
          <w:tcPr>
            <w:tcW w:type="dxa" w:w="1418"/>
          </w:tcPr>
          <w:p w:rsidRDefault="000E15B3" w:rsidP="00FF0819" w:rsidR="000E15B3">
            <w:pPr>
              <w:autoSpaceDE w:val="false"/>
              <w:autoSpaceDN w:val="false"/>
              <w:adjustRightInd w:val="false"/>
              <w:spacing w:lineRule="auto" w:line="276"/>
              <w:jc w:val="both"/>
            </w:pPr>
            <w:r>
              <w:t>3.965,63 kn</w:t>
            </w:r>
          </w:p>
        </w:tc>
        <w:tc>
          <w:tcPr>
            <w:tcW w:type="dxa" w:w="1417"/>
          </w:tcPr>
          <w:p w:rsidRDefault="000E15B3" w:rsidP="00FF0819" w:rsidR="000E15B3">
            <w:pPr>
              <w:autoSpaceDE w:val="false"/>
              <w:autoSpaceDN w:val="false"/>
              <w:adjustRightInd w:val="false"/>
              <w:spacing w:lineRule="auto" w:line="276"/>
              <w:jc w:val="both"/>
            </w:pPr>
            <w:r>
              <w:t>3.172,50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20</w:t>
            </w:r>
          </w:p>
        </w:tc>
        <w:tc>
          <w:tcPr>
            <w:tcW w:type="dxa" w:w="1985"/>
          </w:tcPr>
          <w:p w:rsidRDefault="000E15B3" w:rsidP="00FF0819" w:rsidR="000E15B3">
            <w:pPr>
              <w:autoSpaceDE w:val="false"/>
              <w:autoSpaceDN w:val="false"/>
              <w:adjustRightInd w:val="false"/>
              <w:spacing w:lineRule="auto" w:line="276"/>
              <w:jc w:val="both"/>
            </w:pPr>
            <w:r>
              <w:t>ČVRLJAK</w:t>
            </w:r>
          </w:p>
        </w:tc>
        <w:tc>
          <w:tcPr>
            <w:tcW w:type="dxa" w:w="1559"/>
          </w:tcPr>
          <w:p w:rsidRDefault="000E15B3" w:rsidP="00FF0819" w:rsidR="000E15B3">
            <w:pPr>
              <w:autoSpaceDE w:val="false"/>
              <w:autoSpaceDN w:val="false"/>
              <w:adjustRightInd w:val="false"/>
              <w:spacing w:lineRule="auto" w:line="276"/>
              <w:jc w:val="both"/>
            </w:pPr>
            <w:r>
              <w:t>ŽIVANA</w:t>
            </w:r>
          </w:p>
        </w:tc>
        <w:tc>
          <w:tcPr>
            <w:tcW w:type="dxa" w:w="1559"/>
          </w:tcPr>
          <w:p w:rsidRDefault="000E15B3" w:rsidP="00FF0819" w:rsidR="000E15B3">
            <w:pPr>
              <w:autoSpaceDE w:val="false"/>
              <w:autoSpaceDN w:val="false"/>
              <w:adjustRightInd w:val="false"/>
              <w:spacing w:lineRule="auto" w:line="276"/>
              <w:jc w:val="both"/>
            </w:pPr>
            <w:r>
              <w:t>97506462944</w:t>
            </w:r>
          </w:p>
        </w:tc>
        <w:tc>
          <w:tcPr>
            <w:tcW w:type="dxa" w:w="1701"/>
          </w:tcPr>
          <w:p w:rsidRDefault="000E15B3" w:rsidP="00FF0819" w:rsidR="000E15B3">
            <w:pPr>
              <w:autoSpaceDE w:val="false"/>
              <w:autoSpaceDN w:val="false"/>
              <w:adjustRightInd w:val="false"/>
            </w:pPr>
            <w:r>
              <w:t>čvrljci 19, Lozovac</w:t>
            </w:r>
          </w:p>
        </w:tc>
        <w:tc>
          <w:tcPr>
            <w:tcW w:type="dxa" w:w="1418"/>
          </w:tcPr>
          <w:p w:rsidRDefault="000E15B3" w:rsidP="00FF0819" w:rsidR="000E15B3">
            <w:pPr>
              <w:autoSpaceDE w:val="false"/>
              <w:autoSpaceDN w:val="false"/>
              <w:adjustRightInd w:val="false"/>
              <w:spacing w:lineRule="auto" w:line="276"/>
              <w:jc w:val="both"/>
            </w:pPr>
            <w:r>
              <w:t>151,23 kn</w:t>
            </w:r>
          </w:p>
        </w:tc>
        <w:tc>
          <w:tcPr>
            <w:tcW w:type="dxa" w:w="1417"/>
          </w:tcPr>
          <w:p w:rsidRDefault="000E15B3" w:rsidP="00FF0819" w:rsidR="000E15B3">
            <w:pPr>
              <w:autoSpaceDE w:val="false"/>
              <w:autoSpaceDN w:val="false"/>
              <w:adjustRightInd w:val="false"/>
              <w:spacing w:lineRule="auto" w:line="276"/>
              <w:jc w:val="both"/>
            </w:pPr>
            <w:r>
              <w:t>120,97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21</w:t>
            </w:r>
          </w:p>
        </w:tc>
        <w:tc>
          <w:tcPr>
            <w:tcW w:type="dxa" w:w="1985"/>
          </w:tcPr>
          <w:p w:rsidRDefault="000E15B3" w:rsidP="00FF0819" w:rsidR="000E15B3">
            <w:pPr>
              <w:autoSpaceDE w:val="false"/>
              <w:autoSpaceDN w:val="false"/>
              <w:adjustRightInd w:val="false"/>
              <w:spacing w:lineRule="auto" w:line="276"/>
              <w:jc w:val="both"/>
            </w:pPr>
            <w:r>
              <w:t>DODIG</w:t>
            </w:r>
          </w:p>
        </w:tc>
        <w:tc>
          <w:tcPr>
            <w:tcW w:type="dxa" w:w="1559"/>
          </w:tcPr>
          <w:p w:rsidRDefault="000E15B3" w:rsidP="00FF0819" w:rsidR="000E15B3">
            <w:pPr>
              <w:autoSpaceDE w:val="false"/>
              <w:autoSpaceDN w:val="false"/>
              <w:adjustRightInd w:val="false"/>
              <w:spacing w:lineRule="auto" w:line="276"/>
              <w:jc w:val="both"/>
            </w:pPr>
            <w:r>
              <w:t>ANA</w:t>
            </w:r>
          </w:p>
        </w:tc>
        <w:tc>
          <w:tcPr>
            <w:tcW w:type="dxa" w:w="1559"/>
          </w:tcPr>
          <w:p w:rsidRDefault="000E15B3" w:rsidP="00FF0819" w:rsidR="000E15B3">
            <w:pPr>
              <w:autoSpaceDE w:val="false"/>
              <w:autoSpaceDN w:val="false"/>
              <w:adjustRightInd w:val="false"/>
              <w:spacing w:lineRule="auto" w:line="276"/>
              <w:jc w:val="both"/>
            </w:pPr>
            <w:r>
              <w:t>70472064413</w:t>
            </w:r>
          </w:p>
        </w:tc>
        <w:tc>
          <w:tcPr>
            <w:tcW w:type="dxa" w:w="1701"/>
          </w:tcPr>
          <w:p w:rsidRDefault="000E15B3" w:rsidP="00FF0819" w:rsidR="000E15B3">
            <w:pPr>
              <w:autoSpaceDE w:val="false"/>
              <w:autoSpaceDN w:val="false"/>
              <w:adjustRightInd w:val="false"/>
            </w:pPr>
            <w:r>
              <w:t>Stara cesta 56, Šibenik</w:t>
            </w:r>
          </w:p>
        </w:tc>
        <w:tc>
          <w:tcPr>
            <w:tcW w:type="dxa" w:w="1418"/>
          </w:tcPr>
          <w:p w:rsidRDefault="000E15B3" w:rsidP="00FF0819" w:rsidR="000E15B3">
            <w:pPr>
              <w:autoSpaceDE w:val="false"/>
              <w:autoSpaceDN w:val="false"/>
              <w:adjustRightInd w:val="false"/>
              <w:spacing w:lineRule="auto" w:line="276"/>
              <w:jc w:val="both"/>
            </w:pPr>
            <w:r>
              <w:t>57,42 kn</w:t>
            </w:r>
          </w:p>
        </w:tc>
        <w:tc>
          <w:tcPr>
            <w:tcW w:type="dxa" w:w="1417"/>
          </w:tcPr>
          <w:p w:rsidRDefault="000E15B3" w:rsidP="00FF0819" w:rsidR="000E15B3">
            <w:pPr>
              <w:autoSpaceDE w:val="false"/>
              <w:autoSpaceDN w:val="false"/>
              <w:adjustRightInd w:val="false"/>
              <w:spacing w:lineRule="auto" w:line="276"/>
              <w:jc w:val="both"/>
            </w:pPr>
            <w:r>
              <w:t>45,94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22</w:t>
            </w:r>
          </w:p>
        </w:tc>
        <w:tc>
          <w:tcPr>
            <w:tcW w:type="dxa" w:w="1985"/>
          </w:tcPr>
          <w:p w:rsidRDefault="000E15B3" w:rsidP="00FF0819" w:rsidR="000E15B3">
            <w:pPr>
              <w:autoSpaceDE w:val="false"/>
              <w:autoSpaceDN w:val="false"/>
              <w:adjustRightInd w:val="false"/>
              <w:spacing w:lineRule="auto" w:line="276"/>
              <w:jc w:val="both"/>
            </w:pPr>
            <w:r>
              <w:t>DODIG</w:t>
            </w:r>
          </w:p>
        </w:tc>
        <w:tc>
          <w:tcPr>
            <w:tcW w:type="dxa" w:w="1559"/>
          </w:tcPr>
          <w:p w:rsidRDefault="000E15B3" w:rsidP="00FF0819" w:rsidR="000E15B3">
            <w:pPr>
              <w:autoSpaceDE w:val="false"/>
              <w:autoSpaceDN w:val="false"/>
              <w:adjustRightInd w:val="false"/>
              <w:spacing w:lineRule="auto" w:line="276"/>
              <w:jc w:val="both"/>
            </w:pPr>
            <w:r>
              <w:t>RUŽICA</w:t>
            </w:r>
          </w:p>
        </w:tc>
        <w:tc>
          <w:tcPr>
            <w:tcW w:type="dxa" w:w="1559"/>
          </w:tcPr>
          <w:p w:rsidRDefault="000E15B3" w:rsidP="00FF0819" w:rsidR="000E15B3">
            <w:pPr>
              <w:autoSpaceDE w:val="false"/>
              <w:autoSpaceDN w:val="false"/>
              <w:adjustRightInd w:val="false"/>
              <w:spacing w:lineRule="auto" w:line="276"/>
              <w:jc w:val="both"/>
            </w:pPr>
            <w:r>
              <w:t>07166743849</w:t>
            </w:r>
          </w:p>
        </w:tc>
        <w:tc>
          <w:tcPr>
            <w:tcW w:type="dxa" w:w="1701"/>
          </w:tcPr>
          <w:p w:rsidRDefault="000E15B3" w:rsidP="00FF0819" w:rsidR="000E15B3">
            <w:pPr>
              <w:autoSpaceDE w:val="false"/>
              <w:autoSpaceDN w:val="false"/>
              <w:adjustRightInd w:val="false"/>
            </w:pPr>
            <w:r>
              <w:t>Stara cesta 56, Šibenik</w:t>
            </w:r>
          </w:p>
        </w:tc>
        <w:tc>
          <w:tcPr>
            <w:tcW w:type="dxa" w:w="1418"/>
          </w:tcPr>
          <w:p w:rsidRDefault="000E15B3" w:rsidP="00FF0819" w:rsidR="000E15B3">
            <w:pPr>
              <w:autoSpaceDE w:val="false"/>
              <w:autoSpaceDN w:val="false"/>
              <w:adjustRightInd w:val="false"/>
              <w:spacing w:lineRule="auto" w:line="276"/>
              <w:jc w:val="both"/>
            </w:pPr>
            <w:r>
              <w:t>98,86 kn</w:t>
            </w:r>
          </w:p>
        </w:tc>
        <w:tc>
          <w:tcPr>
            <w:tcW w:type="dxa" w:w="1417"/>
          </w:tcPr>
          <w:p w:rsidRDefault="000E15B3" w:rsidP="00FF0819" w:rsidR="000E15B3">
            <w:pPr>
              <w:autoSpaceDE w:val="false"/>
              <w:autoSpaceDN w:val="false"/>
              <w:adjustRightInd w:val="false"/>
              <w:spacing w:lineRule="auto" w:line="276"/>
              <w:jc w:val="both"/>
            </w:pPr>
            <w:r>
              <w:t>79,08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23</w:t>
            </w:r>
          </w:p>
        </w:tc>
        <w:tc>
          <w:tcPr>
            <w:tcW w:type="dxa" w:w="1985"/>
          </w:tcPr>
          <w:p w:rsidRDefault="000E15B3" w:rsidP="00FF0819" w:rsidR="000E15B3">
            <w:pPr>
              <w:autoSpaceDE w:val="false"/>
              <w:autoSpaceDN w:val="false"/>
              <w:adjustRightInd w:val="false"/>
              <w:spacing w:lineRule="auto" w:line="276"/>
              <w:jc w:val="both"/>
            </w:pPr>
            <w:r>
              <w:t>DUVANČIĆ</w:t>
            </w:r>
          </w:p>
        </w:tc>
        <w:tc>
          <w:tcPr>
            <w:tcW w:type="dxa" w:w="1559"/>
          </w:tcPr>
          <w:p w:rsidRDefault="000E15B3" w:rsidP="00FF0819" w:rsidR="000E15B3">
            <w:pPr>
              <w:autoSpaceDE w:val="false"/>
              <w:autoSpaceDN w:val="false"/>
              <w:adjustRightInd w:val="false"/>
              <w:spacing w:lineRule="auto" w:line="276"/>
              <w:jc w:val="both"/>
            </w:pPr>
            <w:r>
              <w:t>ANTONIJA</w:t>
            </w:r>
          </w:p>
        </w:tc>
        <w:tc>
          <w:tcPr>
            <w:tcW w:type="dxa" w:w="1559"/>
          </w:tcPr>
          <w:p w:rsidRDefault="000E15B3" w:rsidP="00FF0819" w:rsidR="000E15B3">
            <w:pPr>
              <w:autoSpaceDE w:val="false"/>
              <w:autoSpaceDN w:val="false"/>
              <w:adjustRightInd w:val="false"/>
              <w:spacing w:lineRule="auto" w:line="276"/>
              <w:jc w:val="both"/>
            </w:pPr>
            <w:r>
              <w:t>61517268773</w:t>
            </w:r>
          </w:p>
        </w:tc>
        <w:tc>
          <w:tcPr>
            <w:tcW w:type="dxa" w:w="1701"/>
          </w:tcPr>
          <w:p w:rsidRDefault="000E15B3" w:rsidP="00FF0819" w:rsidR="000E15B3">
            <w:pPr>
              <w:autoSpaceDE w:val="false"/>
              <w:autoSpaceDN w:val="false"/>
              <w:adjustRightInd w:val="false"/>
            </w:pPr>
            <w:r>
              <w:t>Ivana Gundulića 44, vodice</w:t>
            </w:r>
          </w:p>
        </w:tc>
        <w:tc>
          <w:tcPr>
            <w:tcW w:type="dxa" w:w="1418"/>
          </w:tcPr>
          <w:p w:rsidRDefault="000E15B3" w:rsidP="00FF0819" w:rsidR="000E15B3">
            <w:pPr>
              <w:autoSpaceDE w:val="false"/>
              <w:autoSpaceDN w:val="false"/>
              <w:adjustRightInd w:val="false"/>
              <w:spacing w:lineRule="auto" w:line="276"/>
              <w:jc w:val="both"/>
            </w:pPr>
            <w:r>
              <w:t>16,11 kn</w:t>
            </w:r>
          </w:p>
        </w:tc>
        <w:tc>
          <w:tcPr>
            <w:tcW w:type="dxa" w:w="1417"/>
          </w:tcPr>
          <w:p w:rsidRDefault="000E15B3" w:rsidP="00FF0819" w:rsidR="000E15B3">
            <w:pPr>
              <w:autoSpaceDE w:val="false"/>
              <w:autoSpaceDN w:val="false"/>
              <w:adjustRightInd w:val="false"/>
              <w:spacing w:lineRule="auto" w:line="276"/>
              <w:jc w:val="both"/>
            </w:pPr>
            <w:r>
              <w:t>12,88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24</w:t>
            </w:r>
          </w:p>
          <w:p w:rsidRDefault="000E15B3" w:rsidP="00FF0819" w:rsidR="000E15B3">
            <w:pPr>
              <w:autoSpaceDE w:val="false"/>
              <w:autoSpaceDN w:val="false"/>
              <w:adjustRightInd w:val="false"/>
              <w:spacing w:lineRule="auto" w:line="276" w:after="200"/>
              <w:jc w:val="both"/>
            </w:pPr>
          </w:p>
        </w:tc>
        <w:tc>
          <w:tcPr>
            <w:tcW w:type="dxa" w:w="1985"/>
          </w:tcPr>
          <w:p w:rsidRDefault="000E15B3" w:rsidP="00FF0819" w:rsidR="000E15B3">
            <w:pPr>
              <w:autoSpaceDE w:val="false"/>
              <w:autoSpaceDN w:val="false"/>
              <w:adjustRightInd w:val="false"/>
              <w:spacing w:lineRule="auto" w:line="276"/>
              <w:jc w:val="both"/>
            </w:pPr>
            <w:r>
              <w:t>ĐAKOVIĆ</w:t>
            </w:r>
          </w:p>
        </w:tc>
        <w:tc>
          <w:tcPr>
            <w:tcW w:type="dxa" w:w="1559"/>
          </w:tcPr>
          <w:p w:rsidRDefault="000E15B3" w:rsidP="00FF0819" w:rsidR="000E15B3">
            <w:pPr>
              <w:autoSpaceDE w:val="false"/>
              <w:autoSpaceDN w:val="false"/>
              <w:adjustRightInd w:val="false"/>
              <w:spacing w:lineRule="auto" w:line="276"/>
              <w:jc w:val="both"/>
            </w:pPr>
            <w:r>
              <w:t xml:space="preserve"> STANA</w:t>
            </w:r>
          </w:p>
        </w:tc>
        <w:tc>
          <w:tcPr>
            <w:tcW w:type="dxa" w:w="1559"/>
          </w:tcPr>
          <w:p w:rsidRDefault="000E15B3" w:rsidP="00FF0819" w:rsidR="000E15B3">
            <w:pPr>
              <w:autoSpaceDE w:val="false"/>
              <w:autoSpaceDN w:val="false"/>
              <w:adjustRightInd w:val="false"/>
              <w:spacing w:lineRule="auto" w:line="276"/>
              <w:jc w:val="both"/>
            </w:pPr>
            <w:r>
              <w:t>0878139821</w:t>
            </w:r>
          </w:p>
        </w:tc>
        <w:tc>
          <w:tcPr>
            <w:tcW w:type="dxa" w:w="1701"/>
          </w:tcPr>
          <w:p w:rsidRDefault="000E15B3" w:rsidP="00FF0819" w:rsidR="000E15B3">
            <w:pPr>
              <w:autoSpaceDE w:val="false"/>
              <w:autoSpaceDN w:val="false"/>
              <w:adjustRightInd w:val="false"/>
            </w:pPr>
            <w:r>
              <w:t>Petra Preradovića 24, Šibenik</w:t>
            </w:r>
          </w:p>
        </w:tc>
        <w:tc>
          <w:tcPr>
            <w:tcW w:type="dxa" w:w="1418"/>
          </w:tcPr>
          <w:p w:rsidRDefault="000E15B3" w:rsidP="00FF0819" w:rsidR="000E15B3">
            <w:pPr>
              <w:autoSpaceDE w:val="false"/>
              <w:autoSpaceDN w:val="false"/>
              <w:adjustRightInd w:val="false"/>
              <w:spacing w:lineRule="auto" w:line="276"/>
              <w:jc w:val="both"/>
            </w:pPr>
            <w:r>
              <w:t>429,13 kn</w:t>
            </w:r>
          </w:p>
        </w:tc>
        <w:tc>
          <w:tcPr>
            <w:tcW w:type="dxa" w:w="1417"/>
          </w:tcPr>
          <w:p w:rsidRDefault="000E15B3" w:rsidP="00FF0819" w:rsidR="000E15B3">
            <w:pPr>
              <w:autoSpaceDE w:val="false"/>
              <w:autoSpaceDN w:val="false"/>
              <w:adjustRightInd w:val="false"/>
              <w:spacing w:lineRule="auto" w:line="276"/>
              <w:jc w:val="both"/>
            </w:pPr>
            <w:r>
              <w:t>343,30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25</w:t>
            </w:r>
          </w:p>
        </w:tc>
        <w:tc>
          <w:tcPr>
            <w:tcW w:type="dxa" w:w="1985"/>
          </w:tcPr>
          <w:p w:rsidRDefault="000E15B3" w:rsidP="00FF0819" w:rsidR="000E15B3">
            <w:pPr>
              <w:autoSpaceDE w:val="false"/>
              <w:autoSpaceDN w:val="false"/>
              <w:adjustRightInd w:val="false"/>
              <w:spacing w:lineRule="auto" w:line="276"/>
              <w:jc w:val="both"/>
            </w:pPr>
            <w:r>
              <w:t>ERCEG</w:t>
            </w:r>
          </w:p>
        </w:tc>
        <w:tc>
          <w:tcPr>
            <w:tcW w:type="dxa" w:w="1559"/>
          </w:tcPr>
          <w:p w:rsidRDefault="000E15B3" w:rsidP="00FF0819" w:rsidR="000E15B3">
            <w:pPr>
              <w:autoSpaceDE w:val="false"/>
              <w:autoSpaceDN w:val="false"/>
              <w:adjustRightInd w:val="false"/>
              <w:spacing w:lineRule="auto" w:line="276"/>
              <w:jc w:val="both"/>
            </w:pPr>
            <w:r>
              <w:t>MARKO</w:t>
            </w:r>
          </w:p>
        </w:tc>
        <w:tc>
          <w:tcPr>
            <w:tcW w:type="dxa" w:w="1559"/>
          </w:tcPr>
          <w:p w:rsidRDefault="000E15B3" w:rsidP="00FF0819" w:rsidR="000E15B3">
            <w:pPr>
              <w:autoSpaceDE w:val="false"/>
              <w:autoSpaceDN w:val="false"/>
              <w:adjustRightInd w:val="false"/>
              <w:spacing w:lineRule="auto" w:line="276"/>
              <w:jc w:val="both"/>
            </w:pPr>
            <w:r>
              <w:t>07523921567</w:t>
            </w:r>
          </w:p>
        </w:tc>
        <w:tc>
          <w:tcPr>
            <w:tcW w:type="dxa" w:w="1701"/>
          </w:tcPr>
          <w:p w:rsidRDefault="000E15B3" w:rsidP="00FF0819" w:rsidR="000E15B3">
            <w:pPr>
              <w:autoSpaceDE w:val="false"/>
              <w:autoSpaceDN w:val="false"/>
              <w:adjustRightInd w:val="false"/>
            </w:pPr>
            <w:r>
              <w:t>Bana Ivana Mažuranića 20, Šibenik</w:t>
            </w:r>
          </w:p>
        </w:tc>
        <w:tc>
          <w:tcPr>
            <w:tcW w:type="dxa" w:w="1418"/>
          </w:tcPr>
          <w:p w:rsidRDefault="000E15B3" w:rsidP="00FF0819" w:rsidR="000E15B3">
            <w:pPr>
              <w:autoSpaceDE w:val="false"/>
              <w:autoSpaceDN w:val="false"/>
              <w:adjustRightInd w:val="false"/>
              <w:spacing w:lineRule="auto" w:line="276"/>
              <w:jc w:val="both"/>
            </w:pPr>
            <w:r>
              <w:t>300,92 kn</w:t>
            </w:r>
          </w:p>
        </w:tc>
        <w:tc>
          <w:tcPr>
            <w:tcW w:type="dxa" w:w="1417"/>
          </w:tcPr>
          <w:p w:rsidRDefault="000E15B3" w:rsidP="00FF0819" w:rsidR="000E15B3">
            <w:pPr>
              <w:autoSpaceDE w:val="false"/>
              <w:autoSpaceDN w:val="false"/>
              <w:adjustRightInd w:val="false"/>
              <w:spacing w:lineRule="auto" w:line="276"/>
              <w:jc w:val="both"/>
            </w:pPr>
            <w:r>
              <w:t>240,73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26</w:t>
            </w:r>
          </w:p>
        </w:tc>
        <w:tc>
          <w:tcPr>
            <w:tcW w:type="dxa" w:w="1985"/>
          </w:tcPr>
          <w:p w:rsidRDefault="000E15B3" w:rsidP="00FF0819" w:rsidR="000E15B3">
            <w:pPr>
              <w:autoSpaceDE w:val="false"/>
              <w:autoSpaceDN w:val="false"/>
              <w:adjustRightInd w:val="false"/>
              <w:spacing w:lineRule="auto" w:line="276"/>
              <w:jc w:val="both"/>
            </w:pPr>
            <w:r>
              <w:t>GIGOVIĆ</w:t>
            </w:r>
          </w:p>
        </w:tc>
        <w:tc>
          <w:tcPr>
            <w:tcW w:type="dxa" w:w="1559"/>
          </w:tcPr>
          <w:p w:rsidRDefault="000E15B3" w:rsidP="00FF0819" w:rsidR="000E15B3">
            <w:pPr>
              <w:autoSpaceDE w:val="false"/>
              <w:autoSpaceDN w:val="false"/>
              <w:adjustRightInd w:val="false"/>
              <w:spacing w:lineRule="auto" w:line="276"/>
              <w:jc w:val="both"/>
            </w:pPr>
            <w:r>
              <w:t>TIHOMIR</w:t>
            </w:r>
          </w:p>
        </w:tc>
        <w:tc>
          <w:tcPr>
            <w:tcW w:type="dxa" w:w="1559"/>
          </w:tcPr>
          <w:p w:rsidRDefault="000E15B3" w:rsidP="00FF0819" w:rsidR="000E15B3">
            <w:pPr>
              <w:autoSpaceDE w:val="false"/>
              <w:autoSpaceDN w:val="false"/>
              <w:adjustRightInd w:val="false"/>
              <w:spacing w:lineRule="auto" w:line="276"/>
              <w:jc w:val="both"/>
            </w:pPr>
            <w:r>
              <w:t>91716120749</w:t>
            </w:r>
          </w:p>
        </w:tc>
        <w:tc>
          <w:tcPr>
            <w:tcW w:type="dxa" w:w="1701"/>
          </w:tcPr>
          <w:p w:rsidRDefault="000E15B3" w:rsidP="00FF0819" w:rsidR="000E15B3">
            <w:pPr>
              <w:autoSpaceDE w:val="false"/>
              <w:autoSpaceDN w:val="false"/>
              <w:adjustRightInd w:val="false"/>
            </w:pPr>
            <w:r>
              <w:t>Grada Dubrovnika 4, Sisak</w:t>
            </w:r>
          </w:p>
        </w:tc>
        <w:tc>
          <w:tcPr>
            <w:tcW w:type="dxa" w:w="1418"/>
          </w:tcPr>
          <w:p w:rsidRDefault="000E15B3" w:rsidP="00FF0819" w:rsidR="000E15B3">
            <w:pPr>
              <w:autoSpaceDE w:val="false"/>
              <w:autoSpaceDN w:val="false"/>
              <w:adjustRightInd w:val="false"/>
              <w:spacing w:lineRule="auto" w:line="276"/>
              <w:jc w:val="both"/>
            </w:pPr>
            <w:r>
              <w:t>1.318,54 kn</w:t>
            </w:r>
          </w:p>
        </w:tc>
        <w:tc>
          <w:tcPr>
            <w:tcW w:type="dxa" w:w="1417"/>
          </w:tcPr>
          <w:p w:rsidRDefault="000E15B3" w:rsidP="00FF0819" w:rsidR="000E15B3">
            <w:pPr>
              <w:autoSpaceDE w:val="false"/>
              <w:autoSpaceDN w:val="false"/>
              <w:adjustRightInd w:val="false"/>
              <w:spacing w:lineRule="auto" w:line="276"/>
              <w:jc w:val="both"/>
            </w:pPr>
            <w:r>
              <w:t>1.054,83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27</w:t>
            </w:r>
          </w:p>
        </w:tc>
        <w:tc>
          <w:tcPr>
            <w:tcW w:type="dxa" w:w="1985"/>
          </w:tcPr>
          <w:p w:rsidRDefault="000E15B3" w:rsidP="00FF0819" w:rsidR="000E15B3">
            <w:pPr>
              <w:autoSpaceDE w:val="false"/>
              <w:autoSpaceDN w:val="false"/>
              <w:adjustRightInd w:val="false"/>
              <w:spacing w:lineRule="auto" w:line="276"/>
              <w:jc w:val="both"/>
            </w:pPr>
            <w:r>
              <w:t xml:space="preserve">GORETA </w:t>
            </w:r>
          </w:p>
        </w:tc>
        <w:tc>
          <w:tcPr>
            <w:tcW w:type="dxa" w:w="1559"/>
          </w:tcPr>
          <w:p w:rsidRDefault="000E15B3" w:rsidP="00FF0819" w:rsidR="000E15B3">
            <w:pPr>
              <w:autoSpaceDE w:val="false"/>
              <w:autoSpaceDN w:val="false"/>
              <w:adjustRightInd w:val="false"/>
              <w:spacing w:lineRule="auto" w:line="276"/>
              <w:jc w:val="both"/>
            </w:pPr>
            <w:r>
              <w:t>ANA</w:t>
            </w:r>
          </w:p>
        </w:tc>
        <w:tc>
          <w:tcPr>
            <w:tcW w:type="dxa" w:w="1559"/>
          </w:tcPr>
          <w:p w:rsidRDefault="000E15B3" w:rsidP="00FF0819" w:rsidR="000E15B3">
            <w:pPr>
              <w:autoSpaceDE w:val="false"/>
              <w:autoSpaceDN w:val="false"/>
              <w:adjustRightInd w:val="false"/>
              <w:spacing w:lineRule="auto" w:line="276"/>
              <w:jc w:val="both"/>
            </w:pPr>
            <w:r>
              <w:t>47583139202</w:t>
            </w:r>
          </w:p>
        </w:tc>
        <w:tc>
          <w:tcPr>
            <w:tcW w:type="dxa" w:w="1701"/>
          </w:tcPr>
          <w:p w:rsidRDefault="000E15B3" w:rsidP="00FF0819" w:rsidR="000E15B3">
            <w:pPr>
              <w:autoSpaceDE w:val="false"/>
              <w:autoSpaceDN w:val="false"/>
              <w:adjustRightInd w:val="false"/>
            </w:pPr>
            <w:r>
              <w:t>7. kontinent 21, Šibenik</w:t>
            </w:r>
          </w:p>
        </w:tc>
        <w:tc>
          <w:tcPr>
            <w:tcW w:type="dxa" w:w="1418"/>
          </w:tcPr>
          <w:p w:rsidRDefault="000E15B3" w:rsidP="00FF0819" w:rsidR="000E15B3">
            <w:pPr>
              <w:autoSpaceDE w:val="false"/>
              <w:autoSpaceDN w:val="false"/>
              <w:adjustRightInd w:val="false"/>
              <w:spacing w:lineRule="auto" w:line="276"/>
              <w:jc w:val="both"/>
            </w:pPr>
            <w:r>
              <w:t>5.539,83 kn</w:t>
            </w:r>
          </w:p>
        </w:tc>
        <w:tc>
          <w:tcPr>
            <w:tcW w:type="dxa" w:w="1417"/>
          </w:tcPr>
          <w:p w:rsidRDefault="000E15B3" w:rsidP="00FF0819" w:rsidR="000E15B3">
            <w:pPr>
              <w:autoSpaceDE w:val="false"/>
              <w:autoSpaceDN w:val="false"/>
              <w:adjustRightInd w:val="false"/>
              <w:spacing w:lineRule="auto" w:line="276"/>
              <w:jc w:val="both"/>
            </w:pPr>
            <w:r>
              <w:t>4.431,86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28</w:t>
            </w:r>
          </w:p>
        </w:tc>
        <w:tc>
          <w:tcPr>
            <w:tcW w:type="dxa" w:w="1985"/>
          </w:tcPr>
          <w:p w:rsidRDefault="000E15B3" w:rsidP="00FF0819" w:rsidR="000E15B3">
            <w:pPr>
              <w:autoSpaceDE w:val="false"/>
              <w:autoSpaceDN w:val="false"/>
              <w:adjustRightInd w:val="false"/>
              <w:spacing w:lineRule="auto" w:line="276"/>
              <w:jc w:val="both"/>
            </w:pPr>
            <w:r>
              <w:t>GRGIĆ</w:t>
            </w:r>
          </w:p>
        </w:tc>
        <w:tc>
          <w:tcPr>
            <w:tcW w:type="dxa" w:w="1559"/>
          </w:tcPr>
          <w:p w:rsidRDefault="000E15B3" w:rsidP="00FF0819" w:rsidR="000E15B3">
            <w:pPr>
              <w:autoSpaceDE w:val="false"/>
              <w:autoSpaceDN w:val="false"/>
              <w:adjustRightInd w:val="false"/>
              <w:spacing w:lineRule="auto" w:line="276"/>
              <w:jc w:val="both"/>
            </w:pPr>
            <w:r>
              <w:t>SANDRO</w:t>
            </w:r>
          </w:p>
        </w:tc>
        <w:tc>
          <w:tcPr>
            <w:tcW w:type="dxa" w:w="1559"/>
          </w:tcPr>
          <w:p w:rsidRDefault="000E15B3" w:rsidP="00FF0819" w:rsidR="000E15B3">
            <w:pPr>
              <w:autoSpaceDE w:val="false"/>
              <w:autoSpaceDN w:val="false"/>
              <w:adjustRightInd w:val="false"/>
              <w:spacing w:lineRule="auto" w:line="276"/>
              <w:jc w:val="both"/>
            </w:pPr>
            <w:r>
              <w:t>33435763137</w:t>
            </w:r>
          </w:p>
        </w:tc>
        <w:tc>
          <w:tcPr>
            <w:tcW w:type="dxa" w:w="1701"/>
          </w:tcPr>
          <w:p w:rsidRDefault="000E15B3" w:rsidP="00FF0819" w:rsidR="000E15B3">
            <w:pPr>
              <w:autoSpaceDE w:val="false"/>
              <w:autoSpaceDN w:val="false"/>
              <w:adjustRightInd w:val="false"/>
            </w:pPr>
            <w:r>
              <w:t>A. Šenoe 28, Vodice</w:t>
            </w:r>
          </w:p>
        </w:tc>
        <w:tc>
          <w:tcPr>
            <w:tcW w:type="dxa" w:w="1418"/>
          </w:tcPr>
          <w:p w:rsidRDefault="000E15B3" w:rsidP="00FF0819" w:rsidR="000E15B3">
            <w:pPr>
              <w:autoSpaceDE w:val="false"/>
              <w:autoSpaceDN w:val="false"/>
              <w:adjustRightInd w:val="false"/>
              <w:spacing w:lineRule="auto" w:line="276"/>
              <w:jc w:val="both"/>
            </w:pPr>
            <w:r>
              <w:t>1.471,00 kn</w:t>
            </w:r>
          </w:p>
        </w:tc>
        <w:tc>
          <w:tcPr>
            <w:tcW w:type="dxa" w:w="1417"/>
          </w:tcPr>
          <w:p w:rsidRDefault="000E15B3" w:rsidP="00FF0819" w:rsidR="000E15B3">
            <w:pPr>
              <w:autoSpaceDE w:val="false"/>
              <w:autoSpaceDN w:val="false"/>
              <w:adjustRightInd w:val="false"/>
              <w:spacing w:lineRule="auto" w:line="276"/>
              <w:jc w:val="both"/>
            </w:pPr>
            <w:r>
              <w:t>1.176,80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29</w:t>
            </w:r>
          </w:p>
        </w:tc>
        <w:tc>
          <w:tcPr>
            <w:tcW w:type="dxa" w:w="1985"/>
          </w:tcPr>
          <w:p w:rsidRDefault="000E15B3" w:rsidP="00FF0819" w:rsidR="000E15B3">
            <w:pPr>
              <w:autoSpaceDE w:val="false"/>
              <w:autoSpaceDN w:val="false"/>
              <w:adjustRightInd w:val="false"/>
              <w:spacing w:lineRule="auto" w:line="276"/>
              <w:jc w:val="both"/>
            </w:pPr>
            <w:r>
              <w:t xml:space="preserve">GULIN </w:t>
            </w:r>
          </w:p>
        </w:tc>
        <w:tc>
          <w:tcPr>
            <w:tcW w:type="dxa" w:w="1559"/>
          </w:tcPr>
          <w:p w:rsidRDefault="000E15B3" w:rsidP="00FF0819" w:rsidR="000E15B3">
            <w:pPr>
              <w:autoSpaceDE w:val="false"/>
              <w:autoSpaceDN w:val="false"/>
              <w:adjustRightInd w:val="false"/>
              <w:spacing w:lineRule="auto" w:line="276"/>
              <w:jc w:val="both"/>
            </w:pPr>
            <w:r>
              <w:t>BISERKA</w:t>
            </w:r>
          </w:p>
        </w:tc>
        <w:tc>
          <w:tcPr>
            <w:tcW w:type="dxa" w:w="1559"/>
          </w:tcPr>
          <w:p w:rsidRDefault="000E15B3" w:rsidP="00FF0819" w:rsidR="000E15B3">
            <w:pPr>
              <w:autoSpaceDE w:val="false"/>
              <w:autoSpaceDN w:val="false"/>
              <w:adjustRightInd w:val="false"/>
              <w:spacing w:lineRule="auto" w:line="276"/>
              <w:jc w:val="both"/>
            </w:pPr>
            <w:r>
              <w:t>87279791512</w:t>
            </w:r>
          </w:p>
        </w:tc>
        <w:tc>
          <w:tcPr>
            <w:tcW w:type="dxa" w:w="1701"/>
          </w:tcPr>
          <w:p w:rsidRDefault="000E15B3" w:rsidP="00FF0819" w:rsidR="000E15B3">
            <w:pPr>
              <w:autoSpaceDE w:val="false"/>
              <w:autoSpaceDN w:val="false"/>
              <w:adjustRightInd w:val="false"/>
            </w:pPr>
            <w:r>
              <w:t>Bana I. Mažuranića 54, Šibenik</w:t>
            </w:r>
          </w:p>
        </w:tc>
        <w:tc>
          <w:tcPr>
            <w:tcW w:type="dxa" w:w="1418"/>
          </w:tcPr>
          <w:p w:rsidRDefault="000E15B3" w:rsidP="00FF0819" w:rsidR="000E15B3">
            <w:pPr>
              <w:autoSpaceDE w:val="false"/>
              <w:autoSpaceDN w:val="false"/>
              <w:adjustRightInd w:val="false"/>
              <w:spacing w:lineRule="auto" w:line="276"/>
              <w:jc w:val="both"/>
            </w:pPr>
            <w:r>
              <w:t>7.422,16 kn</w:t>
            </w:r>
          </w:p>
        </w:tc>
        <w:tc>
          <w:tcPr>
            <w:tcW w:type="dxa" w:w="1417"/>
          </w:tcPr>
          <w:p w:rsidRDefault="000E15B3" w:rsidP="00FF0819" w:rsidR="000E15B3">
            <w:pPr>
              <w:autoSpaceDE w:val="false"/>
              <w:autoSpaceDN w:val="false"/>
              <w:adjustRightInd w:val="false"/>
              <w:spacing w:lineRule="auto" w:line="276"/>
              <w:jc w:val="both"/>
            </w:pPr>
            <w:r>
              <w:t>5.937,72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30</w:t>
            </w:r>
          </w:p>
        </w:tc>
        <w:tc>
          <w:tcPr>
            <w:tcW w:type="dxa" w:w="1985"/>
          </w:tcPr>
          <w:p w:rsidRDefault="000E15B3" w:rsidP="00FF0819" w:rsidR="000E15B3">
            <w:pPr>
              <w:autoSpaceDE w:val="false"/>
              <w:autoSpaceDN w:val="false"/>
              <w:adjustRightInd w:val="false"/>
              <w:spacing w:lineRule="auto" w:line="276"/>
              <w:jc w:val="both"/>
            </w:pPr>
            <w:r>
              <w:t xml:space="preserve">GULIN </w:t>
            </w:r>
          </w:p>
        </w:tc>
        <w:tc>
          <w:tcPr>
            <w:tcW w:type="dxa" w:w="1559"/>
          </w:tcPr>
          <w:p w:rsidRDefault="000E15B3" w:rsidP="00FF0819" w:rsidR="000E15B3">
            <w:pPr>
              <w:autoSpaceDE w:val="false"/>
              <w:autoSpaceDN w:val="false"/>
              <w:adjustRightInd w:val="false"/>
              <w:spacing w:lineRule="auto" w:line="276"/>
              <w:jc w:val="both"/>
            </w:pPr>
            <w:r>
              <w:t>DANIJELA</w:t>
            </w:r>
          </w:p>
        </w:tc>
        <w:tc>
          <w:tcPr>
            <w:tcW w:type="dxa" w:w="1559"/>
          </w:tcPr>
          <w:p w:rsidRDefault="000E15B3" w:rsidP="00FF0819" w:rsidR="000E15B3">
            <w:pPr>
              <w:autoSpaceDE w:val="false"/>
              <w:autoSpaceDN w:val="false"/>
              <w:adjustRightInd w:val="false"/>
              <w:spacing w:lineRule="auto" w:line="276"/>
              <w:jc w:val="both"/>
            </w:pPr>
            <w:r>
              <w:t>26596770400</w:t>
            </w:r>
          </w:p>
        </w:tc>
        <w:tc>
          <w:tcPr>
            <w:tcW w:type="dxa" w:w="1701"/>
          </w:tcPr>
          <w:p w:rsidRDefault="000E15B3" w:rsidP="00FF0819" w:rsidR="000E15B3">
            <w:pPr>
              <w:autoSpaceDE w:val="false"/>
              <w:autoSpaceDN w:val="false"/>
              <w:adjustRightInd w:val="false"/>
            </w:pPr>
            <w:r>
              <w:t>Raslinska I br. 50, Zaton</w:t>
            </w:r>
          </w:p>
        </w:tc>
        <w:tc>
          <w:tcPr>
            <w:tcW w:type="dxa" w:w="1418"/>
          </w:tcPr>
          <w:p w:rsidRDefault="000E15B3" w:rsidP="00FF0819" w:rsidR="000E15B3">
            <w:pPr>
              <w:autoSpaceDE w:val="false"/>
              <w:autoSpaceDN w:val="false"/>
              <w:adjustRightInd w:val="false"/>
              <w:spacing w:lineRule="auto" w:line="276"/>
              <w:jc w:val="both"/>
            </w:pPr>
            <w:r>
              <w:t>71,91 kn</w:t>
            </w:r>
          </w:p>
        </w:tc>
        <w:tc>
          <w:tcPr>
            <w:tcW w:type="dxa" w:w="1417"/>
          </w:tcPr>
          <w:p w:rsidRDefault="000E15B3" w:rsidP="00FF0819" w:rsidR="000E15B3">
            <w:pPr>
              <w:autoSpaceDE w:val="false"/>
              <w:autoSpaceDN w:val="false"/>
              <w:adjustRightInd w:val="false"/>
              <w:spacing w:lineRule="auto" w:line="276"/>
              <w:jc w:val="both"/>
            </w:pPr>
            <w:r>
              <w:t>57,52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31</w:t>
            </w:r>
          </w:p>
        </w:tc>
        <w:tc>
          <w:tcPr>
            <w:tcW w:type="dxa" w:w="1985"/>
          </w:tcPr>
          <w:p w:rsidRDefault="000E15B3" w:rsidP="00FF0819" w:rsidR="000E15B3">
            <w:pPr>
              <w:autoSpaceDE w:val="false"/>
              <w:autoSpaceDN w:val="false"/>
              <w:adjustRightInd w:val="false"/>
              <w:spacing w:lineRule="auto" w:line="276"/>
              <w:jc w:val="both"/>
            </w:pPr>
            <w:r>
              <w:t>IVIĆ</w:t>
            </w:r>
          </w:p>
        </w:tc>
        <w:tc>
          <w:tcPr>
            <w:tcW w:type="dxa" w:w="1559"/>
          </w:tcPr>
          <w:p w:rsidRDefault="000E15B3" w:rsidP="00FF0819" w:rsidR="000E15B3">
            <w:pPr>
              <w:autoSpaceDE w:val="false"/>
              <w:autoSpaceDN w:val="false"/>
              <w:adjustRightInd w:val="false"/>
              <w:spacing w:lineRule="auto" w:line="276"/>
              <w:jc w:val="both"/>
            </w:pPr>
            <w:r>
              <w:t>MIRJANA</w:t>
            </w:r>
          </w:p>
        </w:tc>
        <w:tc>
          <w:tcPr>
            <w:tcW w:type="dxa" w:w="1559"/>
          </w:tcPr>
          <w:p w:rsidRDefault="000E15B3" w:rsidP="00FF0819" w:rsidR="000E15B3">
            <w:pPr>
              <w:autoSpaceDE w:val="false"/>
              <w:autoSpaceDN w:val="false"/>
              <w:adjustRightInd w:val="false"/>
              <w:spacing w:lineRule="auto" w:line="276"/>
              <w:jc w:val="both"/>
            </w:pPr>
            <w:r>
              <w:t>13777446575</w:t>
            </w:r>
          </w:p>
        </w:tc>
        <w:tc>
          <w:tcPr>
            <w:tcW w:type="dxa" w:w="1701"/>
          </w:tcPr>
          <w:p w:rsidRDefault="000E15B3" w:rsidP="00FF0819" w:rsidR="000E15B3">
            <w:pPr>
              <w:autoSpaceDE w:val="false"/>
              <w:autoSpaceDN w:val="false"/>
              <w:adjustRightInd w:val="false"/>
            </w:pPr>
            <w:r>
              <w:t>Karlovačka 1, Šibenik</w:t>
            </w:r>
          </w:p>
        </w:tc>
        <w:tc>
          <w:tcPr>
            <w:tcW w:type="dxa" w:w="1418"/>
          </w:tcPr>
          <w:p w:rsidRDefault="000E15B3" w:rsidP="00FF0819" w:rsidR="000E15B3">
            <w:pPr>
              <w:autoSpaceDE w:val="false"/>
              <w:autoSpaceDN w:val="false"/>
              <w:adjustRightInd w:val="false"/>
              <w:spacing w:lineRule="auto" w:line="276"/>
              <w:jc w:val="both"/>
            </w:pPr>
            <w:r>
              <w:t>471,68 kn</w:t>
            </w:r>
          </w:p>
        </w:tc>
        <w:tc>
          <w:tcPr>
            <w:tcW w:type="dxa" w:w="1417"/>
          </w:tcPr>
          <w:p w:rsidRDefault="000E15B3" w:rsidP="00FF0819" w:rsidR="000E15B3">
            <w:pPr>
              <w:autoSpaceDE w:val="false"/>
              <w:autoSpaceDN w:val="false"/>
              <w:adjustRightInd w:val="false"/>
              <w:spacing w:lineRule="auto" w:line="276"/>
              <w:jc w:val="both"/>
            </w:pPr>
            <w:r>
              <w:t>377,35</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32</w:t>
            </w:r>
          </w:p>
        </w:tc>
        <w:tc>
          <w:tcPr>
            <w:tcW w:type="dxa" w:w="1985"/>
          </w:tcPr>
          <w:p w:rsidRDefault="000E15B3" w:rsidP="00FF0819" w:rsidR="000E15B3">
            <w:pPr>
              <w:autoSpaceDE w:val="false"/>
              <w:autoSpaceDN w:val="false"/>
              <w:adjustRightInd w:val="false"/>
              <w:spacing w:lineRule="auto" w:line="276"/>
              <w:jc w:val="both"/>
            </w:pPr>
            <w:r>
              <w:t>JAKOLIŠ</w:t>
            </w:r>
          </w:p>
        </w:tc>
        <w:tc>
          <w:tcPr>
            <w:tcW w:type="dxa" w:w="1559"/>
          </w:tcPr>
          <w:p w:rsidRDefault="000E15B3" w:rsidP="00FF0819" w:rsidR="000E15B3">
            <w:pPr>
              <w:autoSpaceDE w:val="false"/>
              <w:autoSpaceDN w:val="false"/>
              <w:adjustRightInd w:val="false"/>
              <w:spacing w:lineRule="auto" w:line="276"/>
              <w:jc w:val="both"/>
            </w:pPr>
            <w:r>
              <w:t>ZORAN</w:t>
            </w:r>
          </w:p>
        </w:tc>
        <w:tc>
          <w:tcPr>
            <w:tcW w:type="dxa" w:w="1559"/>
          </w:tcPr>
          <w:p w:rsidRDefault="000E15B3" w:rsidP="00FF0819" w:rsidR="000E15B3">
            <w:pPr>
              <w:autoSpaceDE w:val="false"/>
              <w:autoSpaceDN w:val="false"/>
              <w:adjustRightInd w:val="false"/>
              <w:spacing w:lineRule="auto" w:line="276"/>
              <w:jc w:val="both"/>
            </w:pPr>
            <w:r>
              <w:t>52048435928</w:t>
            </w:r>
          </w:p>
        </w:tc>
        <w:tc>
          <w:tcPr>
            <w:tcW w:type="dxa" w:w="1701"/>
          </w:tcPr>
          <w:p w:rsidRDefault="000E15B3" w:rsidP="00FF0819" w:rsidR="000E15B3">
            <w:pPr>
              <w:autoSpaceDE w:val="false"/>
              <w:autoSpaceDN w:val="false"/>
              <w:adjustRightInd w:val="false"/>
            </w:pPr>
            <w:r>
              <w:t>Perkovački put 6 , Šibenik</w:t>
            </w:r>
          </w:p>
        </w:tc>
        <w:tc>
          <w:tcPr>
            <w:tcW w:type="dxa" w:w="1418"/>
          </w:tcPr>
          <w:p w:rsidRDefault="000E15B3" w:rsidP="00FF0819" w:rsidR="000E15B3">
            <w:pPr>
              <w:autoSpaceDE w:val="false"/>
              <w:autoSpaceDN w:val="false"/>
              <w:adjustRightInd w:val="false"/>
              <w:spacing w:lineRule="auto" w:line="276"/>
              <w:jc w:val="both"/>
            </w:pPr>
            <w:r>
              <w:t>8.791,14 kn</w:t>
            </w:r>
          </w:p>
        </w:tc>
        <w:tc>
          <w:tcPr>
            <w:tcW w:type="dxa" w:w="1417"/>
          </w:tcPr>
          <w:p w:rsidRDefault="000E15B3" w:rsidP="00FF0819" w:rsidR="000E15B3">
            <w:pPr>
              <w:autoSpaceDE w:val="false"/>
              <w:autoSpaceDN w:val="false"/>
              <w:adjustRightInd w:val="false"/>
              <w:spacing w:lineRule="auto" w:line="276"/>
              <w:jc w:val="both"/>
            </w:pPr>
            <w:r>
              <w:t>7.032,90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33</w:t>
            </w:r>
          </w:p>
        </w:tc>
        <w:tc>
          <w:tcPr>
            <w:tcW w:type="dxa" w:w="1985"/>
          </w:tcPr>
          <w:p w:rsidRDefault="000E15B3" w:rsidP="00FF0819" w:rsidR="000E15B3">
            <w:pPr>
              <w:autoSpaceDE w:val="false"/>
              <w:autoSpaceDN w:val="false"/>
              <w:adjustRightInd w:val="false"/>
              <w:spacing w:lineRule="auto" w:line="276"/>
              <w:jc w:val="both"/>
            </w:pPr>
            <w:r>
              <w:t>JURIĆ</w:t>
            </w:r>
          </w:p>
        </w:tc>
        <w:tc>
          <w:tcPr>
            <w:tcW w:type="dxa" w:w="1559"/>
          </w:tcPr>
          <w:p w:rsidRDefault="000E15B3" w:rsidP="00FF0819" w:rsidR="000E15B3">
            <w:pPr>
              <w:autoSpaceDE w:val="false"/>
              <w:autoSpaceDN w:val="false"/>
              <w:adjustRightInd w:val="false"/>
              <w:spacing w:lineRule="auto" w:line="276"/>
              <w:jc w:val="both"/>
            </w:pPr>
            <w:r>
              <w:t>SILVA</w:t>
            </w:r>
          </w:p>
        </w:tc>
        <w:tc>
          <w:tcPr>
            <w:tcW w:type="dxa" w:w="1559"/>
          </w:tcPr>
          <w:p w:rsidRDefault="000E15B3" w:rsidP="00FF0819" w:rsidR="000E15B3">
            <w:pPr>
              <w:autoSpaceDE w:val="false"/>
              <w:autoSpaceDN w:val="false"/>
              <w:adjustRightInd w:val="false"/>
              <w:spacing w:lineRule="auto" w:line="276"/>
              <w:jc w:val="both"/>
            </w:pPr>
            <w:r>
              <w:t>77176693366</w:t>
            </w:r>
          </w:p>
        </w:tc>
        <w:tc>
          <w:tcPr>
            <w:tcW w:type="dxa" w:w="1701"/>
          </w:tcPr>
          <w:p w:rsidRDefault="000E15B3" w:rsidP="00FF0819" w:rsidR="000E15B3">
            <w:pPr>
              <w:autoSpaceDE w:val="false"/>
              <w:autoSpaceDN w:val="false"/>
              <w:adjustRightInd w:val="false"/>
            </w:pPr>
            <w:r>
              <w:t>Tijatska 5, Šibenik</w:t>
            </w:r>
          </w:p>
        </w:tc>
        <w:tc>
          <w:tcPr>
            <w:tcW w:type="dxa" w:w="1418"/>
          </w:tcPr>
          <w:p w:rsidRDefault="000E15B3" w:rsidP="00FF0819" w:rsidR="000E15B3">
            <w:pPr>
              <w:autoSpaceDE w:val="false"/>
              <w:autoSpaceDN w:val="false"/>
              <w:adjustRightInd w:val="false"/>
              <w:spacing w:lineRule="auto" w:line="276"/>
              <w:jc w:val="both"/>
            </w:pPr>
            <w:r>
              <w:t>1.903,92 kn</w:t>
            </w:r>
          </w:p>
        </w:tc>
        <w:tc>
          <w:tcPr>
            <w:tcW w:type="dxa" w:w="1417"/>
          </w:tcPr>
          <w:p w:rsidRDefault="000E15B3" w:rsidP="00FF0819" w:rsidR="000E15B3">
            <w:pPr>
              <w:autoSpaceDE w:val="false"/>
              <w:autoSpaceDN w:val="false"/>
              <w:adjustRightInd w:val="false"/>
              <w:spacing w:lineRule="auto" w:line="276"/>
              <w:jc w:val="both"/>
            </w:pPr>
            <w:r>
              <w:t>1.523,14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34</w:t>
            </w:r>
          </w:p>
        </w:tc>
        <w:tc>
          <w:tcPr>
            <w:tcW w:type="dxa" w:w="1985"/>
          </w:tcPr>
          <w:p w:rsidRDefault="000E15B3" w:rsidP="00FF0819" w:rsidR="000E15B3">
            <w:pPr>
              <w:autoSpaceDE w:val="false"/>
              <w:autoSpaceDN w:val="false"/>
              <w:adjustRightInd w:val="false"/>
              <w:spacing w:lineRule="auto" w:line="276"/>
              <w:jc w:val="both"/>
            </w:pPr>
            <w:r>
              <w:t>KARTELO</w:t>
            </w:r>
          </w:p>
        </w:tc>
        <w:tc>
          <w:tcPr>
            <w:tcW w:type="dxa" w:w="1559"/>
          </w:tcPr>
          <w:p w:rsidRDefault="000E15B3" w:rsidP="00FF0819" w:rsidR="000E15B3">
            <w:pPr>
              <w:autoSpaceDE w:val="false"/>
              <w:autoSpaceDN w:val="false"/>
              <w:adjustRightInd w:val="false"/>
              <w:spacing w:lineRule="auto" w:line="276"/>
              <w:jc w:val="both"/>
            </w:pPr>
            <w:r>
              <w:t>BLAŽENKA</w:t>
            </w:r>
          </w:p>
        </w:tc>
        <w:tc>
          <w:tcPr>
            <w:tcW w:type="dxa" w:w="1559"/>
          </w:tcPr>
          <w:p w:rsidRDefault="000E15B3" w:rsidP="00FF0819" w:rsidR="000E15B3">
            <w:pPr>
              <w:autoSpaceDE w:val="false"/>
              <w:autoSpaceDN w:val="false"/>
              <w:adjustRightInd w:val="false"/>
              <w:spacing w:lineRule="auto" w:line="276"/>
              <w:jc w:val="both"/>
            </w:pPr>
            <w:r>
              <w:t>26766507262</w:t>
            </w:r>
          </w:p>
        </w:tc>
        <w:tc>
          <w:tcPr>
            <w:tcW w:type="dxa" w:w="1701"/>
          </w:tcPr>
          <w:p w:rsidRDefault="000E15B3" w:rsidP="00FF0819" w:rsidR="000E15B3">
            <w:pPr>
              <w:autoSpaceDE w:val="false"/>
              <w:autoSpaceDN w:val="false"/>
              <w:adjustRightInd w:val="false"/>
            </w:pPr>
            <w:r>
              <w:t>Bana J. Jelačića 78/I, Šibenik</w:t>
            </w:r>
          </w:p>
        </w:tc>
        <w:tc>
          <w:tcPr>
            <w:tcW w:type="dxa" w:w="1418"/>
          </w:tcPr>
          <w:p w:rsidRDefault="000E15B3" w:rsidP="00FF0819" w:rsidR="000E15B3">
            <w:pPr>
              <w:autoSpaceDE w:val="false"/>
              <w:autoSpaceDN w:val="false"/>
              <w:adjustRightInd w:val="false"/>
              <w:spacing w:lineRule="auto" w:line="276"/>
              <w:jc w:val="both"/>
            </w:pPr>
            <w:r>
              <w:t>83,94 kn</w:t>
            </w:r>
          </w:p>
        </w:tc>
        <w:tc>
          <w:tcPr>
            <w:tcW w:type="dxa" w:w="1417"/>
          </w:tcPr>
          <w:p w:rsidRDefault="000E15B3" w:rsidP="00FF0819" w:rsidR="000E15B3">
            <w:pPr>
              <w:autoSpaceDE w:val="false"/>
              <w:autoSpaceDN w:val="false"/>
              <w:adjustRightInd w:val="false"/>
              <w:spacing w:lineRule="auto" w:line="276"/>
              <w:jc w:val="both"/>
            </w:pPr>
            <w:r>
              <w:t>67,15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35</w:t>
            </w:r>
          </w:p>
        </w:tc>
        <w:tc>
          <w:tcPr>
            <w:tcW w:type="dxa" w:w="1985"/>
          </w:tcPr>
          <w:p w:rsidRDefault="000E15B3" w:rsidP="00FF0819" w:rsidR="000E15B3">
            <w:pPr>
              <w:autoSpaceDE w:val="false"/>
              <w:autoSpaceDN w:val="false"/>
              <w:adjustRightInd w:val="false"/>
              <w:spacing w:lineRule="auto" w:line="276"/>
              <w:jc w:val="both"/>
            </w:pPr>
            <w:r>
              <w:t>KARTELO</w:t>
            </w:r>
          </w:p>
        </w:tc>
        <w:tc>
          <w:tcPr>
            <w:tcW w:type="dxa" w:w="1559"/>
          </w:tcPr>
          <w:p w:rsidRDefault="000E15B3" w:rsidP="00FF0819" w:rsidR="000E15B3">
            <w:pPr>
              <w:autoSpaceDE w:val="false"/>
              <w:autoSpaceDN w:val="false"/>
              <w:adjustRightInd w:val="false"/>
              <w:spacing w:lineRule="auto" w:line="276"/>
              <w:jc w:val="both"/>
            </w:pPr>
            <w:r>
              <w:t>JOSIPA</w:t>
            </w:r>
          </w:p>
        </w:tc>
        <w:tc>
          <w:tcPr>
            <w:tcW w:type="dxa" w:w="1559"/>
          </w:tcPr>
          <w:p w:rsidRDefault="000E15B3" w:rsidP="00FF0819" w:rsidR="000E15B3">
            <w:pPr>
              <w:autoSpaceDE w:val="false"/>
              <w:autoSpaceDN w:val="false"/>
              <w:adjustRightInd w:val="false"/>
              <w:spacing w:lineRule="auto" w:line="276"/>
              <w:jc w:val="both"/>
            </w:pPr>
            <w:r>
              <w:t>92974823341</w:t>
            </w:r>
          </w:p>
        </w:tc>
        <w:tc>
          <w:tcPr>
            <w:tcW w:type="dxa" w:w="1701"/>
          </w:tcPr>
          <w:p w:rsidRDefault="000E15B3" w:rsidP="00FF0819" w:rsidR="000E15B3">
            <w:pPr>
              <w:autoSpaceDE w:val="false"/>
              <w:autoSpaceDN w:val="false"/>
              <w:adjustRightInd w:val="false"/>
            </w:pPr>
            <w:r>
              <w:t>Bana J. Jelačića 78/I, Šibenik</w:t>
            </w:r>
          </w:p>
        </w:tc>
        <w:tc>
          <w:tcPr>
            <w:tcW w:type="dxa" w:w="1418"/>
          </w:tcPr>
          <w:p w:rsidRDefault="000E15B3" w:rsidP="00FF0819" w:rsidR="000E15B3">
            <w:pPr>
              <w:autoSpaceDE w:val="false"/>
              <w:autoSpaceDN w:val="false"/>
              <w:adjustRightInd w:val="false"/>
              <w:spacing w:lineRule="auto" w:line="276"/>
              <w:jc w:val="both"/>
            </w:pPr>
            <w:r>
              <w:t>4.132,81 kn</w:t>
            </w:r>
          </w:p>
        </w:tc>
        <w:tc>
          <w:tcPr>
            <w:tcW w:type="dxa" w:w="1417"/>
          </w:tcPr>
          <w:p w:rsidRDefault="000E15B3" w:rsidP="00FF0819" w:rsidR="000E15B3">
            <w:pPr>
              <w:autoSpaceDE w:val="false"/>
              <w:autoSpaceDN w:val="false"/>
              <w:adjustRightInd w:val="false"/>
              <w:spacing w:lineRule="auto" w:line="276"/>
              <w:jc w:val="both"/>
            </w:pPr>
            <w:r>
              <w:t>3.306,25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36</w:t>
            </w:r>
          </w:p>
        </w:tc>
        <w:tc>
          <w:tcPr>
            <w:tcW w:type="dxa" w:w="1985"/>
          </w:tcPr>
          <w:p w:rsidRDefault="000E15B3" w:rsidP="00FF0819" w:rsidR="000E15B3">
            <w:pPr>
              <w:autoSpaceDE w:val="false"/>
              <w:autoSpaceDN w:val="false"/>
              <w:adjustRightInd w:val="false"/>
              <w:spacing w:lineRule="auto" w:line="276"/>
              <w:jc w:val="both"/>
            </w:pPr>
            <w:r>
              <w:t>KNEŽEVIĆ</w:t>
            </w:r>
          </w:p>
        </w:tc>
        <w:tc>
          <w:tcPr>
            <w:tcW w:type="dxa" w:w="1559"/>
          </w:tcPr>
          <w:p w:rsidRDefault="000E15B3" w:rsidP="00FF0819" w:rsidR="000E15B3">
            <w:pPr>
              <w:autoSpaceDE w:val="false"/>
              <w:autoSpaceDN w:val="false"/>
              <w:adjustRightInd w:val="false"/>
              <w:spacing w:lineRule="auto" w:line="276"/>
              <w:jc w:val="both"/>
            </w:pPr>
            <w:r>
              <w:t xml:space="preserve"> STIPE</w:t>
            </w:r>
          </w:p>
        </w:tc>
        <w:tc>
          <w:tcPr>
            <w:tcW w:type="dxa" w:w="1559"/>
          </w:tcPr>
          <w:p w:rsidRDefault="000E15B3" w:rsidP="00FF0819" w:rsidR="000E15B3">
            <w:pPr>
              <w:autoSpaceDE w:val="false"/>
              <w:autoSpaceDN w:val="false"/>
              <w:adjustRightInd w:val="false"/>
              <w:spacing w:lineRule="auto" w:line="276"/>
              <w:jc w:val="both"/>
            </w:pPr>
            <w:r>
              <w:t>01428638335</w:t>
            </w:r>
          </w:p>
        </w:tc>
        <w:tc>
          <w:tcPr>
            <w:tcW w:type="dxa" w:w="1701"/>
          </w:tcPr>
          <w:p w:rsidRDefault="000E15B3" w:rsidP="00FF0819" w:rsidR="000E15B3">
            <w:pPr>
              <w:autoSpaceDE w:val="false"/>
              <w:autoSpaceDN w:val="false"/>
              <w:adjustRightInd w:val="false"/>
            </w:pPr>
            <w:r>
              <w:t>Vrpoljačka cesta 171, Šibenik</w:t>
            </w:r>
          </w:p>
        </w:tc>
        <w:tc>
          <w:tcPr>
            <w:tcW w:type="dxa" w:w="1418"/>
          </w:tcPr>
          <w:p w:rsidRDefault="000E15B3" w:rsidP="00FF0819" w:rsidR="000E15B3">
            <w:pPr>
              <w:autoSpaceDE w:val="false"/>
              <w:autoSpaceDN w:val="false"/>
              <w:adjustRightInd w:val="false"/>
              <w:spacing w:lineRule="auto" w:line="276"/>
              <w:jc w:val="both"/>
            </w:pPr>
            <w:r>
              <w:t>1.784,54 kn</w:t>
            </w:r>
          </w:p>
        </w:tc>
        <w:tc>
          <w:tcPr>
            <w:tcW w:type="dxa" w:w="1417"/>
          </w:tcPr>
          <w:p w:rsidRDefault="000E15B3" w:rsidP="00FF0819" w:rsidR="000E15B3">
            <w:pPr>
              <w:autoSpaceDE w:val="false"/>
              <w:autoSpaceDN w:val="false"/>
              <w:adjustRightInd w:val="false"/>
              <w:spacing w:lineRule="auto" w:line="276"/>
              <w:jc w:val="both"/>
            </w:pPr>
            <w:r>
              <w:t>1.427,64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37</w:t>
            </w:r>
          </w:p>
        </w:tc>
        <w:tc>
          <w:tcPr>
            <w:tcW w:type="dxa" w:w="1985"/>
          </w:tcPr>
          <w:p w:rsidRDefault="000E15B3" w:rsidP="00FF0819" w:rsidR="000E15B3">
            <w:pPr>
              <w:autoSpaceDE w:val="false"/>
              <w:autoSpaceDN w:val="false"/>
              <w:adjustRightInd w:val="false"/>
              <w:spacing w:lineRule="auto" w:line="276"/>
              <w:jc w:val="both"/>
            </w:pPr>
            <w:r>
              <w:t>KREČAK</w:t>
            </w:r>
          </w:p>
        </w:tc>
        <w:tc>
          <w:tcPr>
            <w:tcW w:type="dxa" w:w="1559"/>
          </w:tcPr>
          <w:p w:rsidRDefault="000E15B3" w:rsidP="00FF0819" w:rsidR="000E15B3">
            <w:pPr>
              <w:autoSpaceDE w:val="false"/>
              <w:autoSpaceDN w:val="false"/>
              <w:adjustRightInd w:val="false"/>
              <w:spacing w:lineRule="auto" w:line="276"/>
              <w:jc w:val="both"/>
            </w:pPr>
            <w:r>
              <w:t>JAGODA</w:t>
            </w:r>
          </w:p>
        </w:tc>
        <w:tc>
          <w:tcPr>
            <w:tcW w:type="dxa" w:w="1559"/>
          </w:tcPr>
          <w:p w:rsidRDefault="000E15B3" w:rsidP="00FF0819" w:rsidR="000E15B3">
            <w:pPr>
              <w:autoSpaceDE w:val="false"/>
              <w:autoSpaceDN w:val="false"/>
              <w:adjustRightInd w:val="false"/>
              <w:spacing w:lineRule="auto" w:line="276"/>
              <w:jc w:val="both"/>
            </w:pPr>
            <w:r>
              <w:t>90626750661</w:t>
            </w:r>
          </w:p>
        </w:tc>
        <w:tc>
          <w:tcPr>
            <w:tcW w:type="dxa" w:w="1701"/>
          </w:tcPr>
          <w:p w:rsidRDefault="000E15B3" w:rsidP="00FF0819" w:rsidR="000E15B3">
            <w:pPr>
              <w:autoSpaceDE w:val="false"/>
              <w:autoSpaceDN w:val="false"/>
              <w:adjustRightInd w:val="false"/>
            </w:pPr>
            <w:r>
              <w:t>Krečci 2, Lozovac-Radonić</w:t>
            </w:r>
          </w:p>
        </w:tc>
        <w:tc>
          <w:tcPr>
            <w:tcW w:type="dxa" w:w="1418"/>
          </w:tcPr>
          <w:p w:rsidRDefault="000E15B3" w:rsidP="00FF0819" w:rsidR="000E15B3">
            <w:pPr>
              <w:autoSpaceDE w:val="false"/>
              <w:autoSpaceDN w:val="false"/>
              <w:adjustRightInd w:val="false"/>
              <w:spacing w:lineRule="auto" w:line="276"/>
              <w:jc w:val="both"/>
            </w:pPr>
            <w:r>
              <w:t>274,61 kn</w:t>
            </w:r>
          </w:p>
        </w:tc>
        <w:tc>
          <w:tcPr>
            <w:tcW w:type="dxa" w:w="1417"/>
          </w:tcPr>
          <w:p w:rsidRDefault="000E15B3" w:rsidP="00FF0819" w:rsidR="000E15B3">
            <w:pPr>
              <w:autoSpaceDE w:val="false"/>
              <w:autoSpaceDN w:val="false"/>
              <w:adjustRightInd w:val="false"/>
              <w:spacing w:lineRule="auto" w:line="276"/>
              <w:jc w:val="both"/>
            </w:pPr>
            <w:r>
              <w:t>219,69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lastRenderedPageBreak/>
              <w:t>38</w:t>
            </w:r>
          </w:p>
        </w:tc>
        <w:tc>
          <w:tcPr>
            <w:tcW w:type="dxa" w:w="1985"/>
          </w:tcPr>
          <w:p w:rsidRDefault="000E15B3" w:rsidP="00FF0819" w:rsidR="000E15B3">
            <w:pPr>
              <w:autoSpaceDE w:val="false"/>
              <w:autoSpaceDN w:val="false"/>
              <w:adjustRightInd w:val="false"/>
              <w:spacing w:lineRule="auto" w:line="276"/>
              <w:jc w:val="both"/>
            </w:pPr>
            <w:r>
              <w:t>KUDRA</w:t>
            </w:r>
          </w:p>
        </w:tc>
        <w:tc>
          <w:tcPr>
            <w:tcW w:type="dxa" w:w="1559"/>
          </w:tcPr>
          <w:p w:rsidRDefault="000E15B3" w:rsidP="00FF0819" w:rsidR="000E15B3">
            <w:pPr>
              <w:autoSpaceDE w:val="false"/>
              <w:autoSpaceDN w:val="false"/>
              <w:adjustRightInd w:val="false"/>
              <w:spacing w:lineRule="auto" w:line="276"/>
              <w:jc w:val="both"/>
            </w:pPr>
            <w:r>
              <w:t>JADRANKA</w:t>
            </w:r>
          </w:p>
        </w:tc>
        <w:tc>
          <w:tcPr>
            <w:tcW w:type="dxa" w:w="1559"/>
          </w:tcPr>
          <w:p w:rsidRDefault="000E15B3" w:rsidP="00FF0819" w:rsidR="000E15B3">
            <w:pPr>
              <w:autoSpaceDE w:val="false"/>
              <w:autoSpaceDN w:val="false"/>
              <w:adjustRightInd w:val="false"/>
              <w:spacing w:lineRule="auto" w:line="276"/>
              <w:jc w:val="both"/>
            </w:pPr>
            <w:r>
              <w:t>25444531729</w:t>
            </w:r>
          </w:p>
        </w:tc>
        <w:tc>
          <w:tcPr>
            <w:tcW w:type="dxa" w:w="1701"/>
          </w:tcPr>
          <w:p w:rsidRDefault="000E15B3" w:rsidP="00FF0819" w:rsidR="000E15B3">
            <w:pPr>
              <w:autoSpaceDE w:val="false"/>
              <w:autoSpaceDN w:val="false"/>
              <w:adjustRightInd w:val="false"/>
            </w:pPr>
            <w:r>
              <w:t>Svetog križa 29, Šibenik</w:t>
            </w:r>
          </w:p>
        </w:tc>
        <w:tc>
          <w:tcPr>
            <w:tcW w:type="dxa" w:w="1418"/>
          </w:tcPr>
          <w:p w:rsidRDefault="000E15B3" w:rsidP="00FF0819" w:rsidR="000E15B3">
            <w:pPr>
              <w:autoSpaceDE w:val="false"/>
              <w:autoSpaceDN w:val="false"/>
              <w:adjustRightInd w:val="false"/>
              <w:spacing w:lineRule="auto" w:line="276"/>
              <w:jc w:val="both"/>
            </w:pPr>
            <w:r>
              <w:t>3,08 kn</w:t>
            </w:r>
          </w:p>
        </w:tc>
        <w:tc>
          <w:tcPr>
            <w:tcW w:type="dxa" w:w="1417"/>
          </w:tcPr>
          <w:p w:rsidRDefault="000E15B3" w:rsidP="00FF0819" w:rsidR="000E15B3">
            <w:pPr>
              <w:autoSpaceDE w:val="false"/>
              <w:autoSpaceDN w:val="false"/>
              <w:adjustRightInd w:val="false"/>
              <w:spacing w:lineRule="auto" w:line="276"/>
              <w:jc w:val="both"/>
            </w:pPr>
            <w:r>
              <w:t>2.40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39</w:t>
            </w:r>
          </w:p>
        </w:tc>
        <w:tc>
          <w:tcPr>
            <w:tcW w:type="dxa" w:w="1985"/>
          </w:tcPr>
          <w:p w:rsidRDefault="000E15B3" w:rsidP="00FF0819" w:rsidR="000E15B3">
            <w:pPr>
              <w:autoSpaceDE w:val="false"/>
              <w:autoSpaceDN w:val="false"/>
              <w:adjustRightInd w:val="false"/>
              <w:spacing w:lineRule="auto" w:line="276"/>
              <w:jc w:val="both"/>
            </w:pPr>
            <w:r>
              <w:t>KUNDID</w:t>
            </w:r>
          </w:p>
        </w:tc>
        <w:tc>
          <w:tcPr>
            <w:tcW w:type="dxa" w:w="1559"/>
          </w:tcPr>
          <w:p w:rsidRDefault="000E15B3" w:rsidP="00FF0819" w:rsidR="000E15B3">
            <w:pPr>
              <w:autoSpaceDE w:val="false"/>
              <w:autoSpaceDN w:val="false"/>
              <w:adjustRightInd w:val="false"/>
              <w:spacing w:lineRule="auto" w:line="276"/>
              <w:jc w:val="both"/>
            </w:pPr>
            <w:r>
              <w:t>DESANKA</w:t>
            </w:r>
          </w:p>
        </w:tc>
        <w:tc>
          <w:tcPr>
            <w:tcW w:type="dxa" w:w="1559"/>
          </w:tcPr>
          <w:p w:rsidRDefault="000E15B3" w:rsidP="00FF0819" w:rsidR="000E15B3">
            <w:pPr>
              <w:autoSpaceDE w:val="false"/>
              <w:autoSpaceDN w:val="false"/>
              <w:adjustRightInd w:val="false"/>
              <w:spacing w:lineRule="auto" w:line="276"/>
              <w:jc w:val="both"/>
            </w:pPr>
            <w:r>
              <w:t>00313454201</w:t>
            </w:r>
          </w:p>
        </w:tc>
        <w:tc>
          <w:tcPr>
            <w:tcW w:type="dxa" w:w="1701"/>
          </w:tcPr>
          <w:p w:rsidRDefault="000E15B3" w:rsidP="00FF0819" w:rsidR="000E15B3">
            <w:pPr>
              <w:autoSpaceDE w:val="false"/>
              <w:autoSpaceDN w:val="false"/>
              <w:adjustRightInd w:val="false"/>
            </w:pPr>
            <w:r>
              <w:t>Mornarska 16, Brodarica</w:t>
            </w:r>
          </w:p>
        </w:tc>
        <w:tc>
          <w:tcPr>
            <w:tcW w:type="dxa" w:w="1418"/>
          </w:tcPr>
          <w:p w:rsidRDefault="000E15B3" w:rsidP="00FF0819" w:rsidR="000E15B3">
            <w:pPr>
              <w:autoSpaceDE w:val="false"/>
              <w:autoSpaceDN w:val="false"/>
              <w:adjustRightInd w:val="false"/>
              <w:spacing w:lineRule="auto" w:line="276"/>
              <w:jc w:val="both"/>
            </w:pPr>
            <w:r>
              <w:t>470,74 kn</w:t>
            </w:r>
          </w:p>
        </w:tc>
        <w:tc>
          <w:tcPr>
            <w:tcW w:type="dxa" w:w="1417"/>
          </w:tcPr>
          <w:p w:rsidRDefault="000E15B3" w:rsidP="00FF0819" w:rsidR="000E15B3">
            <w:pPr>
              <w:autoSpaceDE w:val="false"/>
              <w:autoSpaceDN w:val="false"/>
              <w:adjustRightInd w:val="false"/>
              <w:spacing w:lineRule="auto" w:line="276"/>
              <w:jc w:val="both"/>
            </w:pPr>
            <w:r>
              <w:t>376,59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40</w:t>
            </w:r>
          </w:p>
        </w:tc>
        <w:tc>
          <w:tcPr>
            <w:tcW w:type="dxa" w:w="1985"/>
          </w:tcPr>
          <w:p w:rsidRDefault="000E15B3" w:rsidP="00FF0819" w:rsidR="000E15B3">
            <w:pPr>
              <w:autoSpaceDE w:val="false"/>
              <w:autoSpaceDN w:val="false"/>
              <w:adjustRightInd w:val="false"/>
              <w:spacing w:lineRule="auto" w:line="276"/>
              <w:jc w:val="both"/>
            </w:pPr>
            <w:r>
              <w:t xml:space="preserve">KURSAR </w:t>
            </w:r>
          </w:p>
        </w:tc>
        <w:tc>
          <w:tcPr>
            <w:tcW w:type="dxa" w:w="1559"/>
          </w:tcPr>
          <w:p w:rsidRDefault="000E15B3" w:rsidP="00FF0819" w:rsidR="000E15B3">
            <w:pPr>
              <w:autoSpaceDE w:val="false"/>
              <w:autoSpaceDN w:val="false"/>
              <w:adjustRightInd w:val="false"/>
              <w:spacing w:lineRule="auto" w:line="276"/>
              <w:jc w:val="both"/>
            </w:pPr>
            <w:r>
              <w:t>AMELIJA</w:t>
            </w:r>
          </w:p>
        </w:tc>
        <w:tc>
          <w:tcPr>
            <w:tcW w:type="dxa" w:w="1559"/>
          </w:tcPr>
          <w:p w:rsidRDefault="000E15B3" w:rsidP="00FF0819" w:rsidR="000E15B3">
            <w:pPr>
              <w:autoSpaceDE w:val="false"/>
              <w:autoSpaceDN w:val="false"/>
              <w:adjustRightInd w:val="false"/>
              <w:spacing w:lineRule="auto" w:line="276"/>
              <w:jc w:val="both"/>
            </w:pPr>
            <w:r>
              <w:t>59686610770</w:t>
            </w:r>
          </w:p>
        </w:tc>
        <w:tc>
          <w:tcPr>
            <w:tcW w:type="dxa" w:w="1701"/>
          </w:tcPr>
          <w:p w:rsidRDefault="000E15B3" w:rsidP="00FF0819" w:rsidR="000E15B3">
            <w:pPr>
              <w:autoSpaceDE w:val="false"/>
              <w:autoSpaceDN w:val="false"/>
              <w:adjustRightInd w:val="false"/>
            </w:pPr>
            <w:r>
              <w:t>Put Mihovila 26, Raslina</w:t>
            </w:r>
          </w:p>
        </w:tc>
        <w:tc>
          <w:tcPr>
            <w:tcW w:type="dxa" w:w="1418"/>
          </w:tcPr>
          <w:p w:rsidRDefault="000E15B3" w:rsidP="00FF0819" w:rsidR="000E15B3">
            <w:pPr>
              <w:autoSpaceDE w:val="false"/>
              <w:autoSpaceDN w:val="false"/>
              <w:adjustRightInd w:val="false"/>
              <w:spacing w:lineRule="auto" w:line="276"/>
              <w:jc w:val="both"/>
            </w:pPr>
            <w:r>
              <w:t>1.066,30 kn</w:t>
            </w:r>
          </w:p>
        </w:tc>
        <w:tc>
          <w:tcPr>
            <w:tcW w:type="dxa" w:w="1417"/>
          </w:tcPr>
          <w:p w:rsidRDefault="000E15B3" w:rsidP="00FF0819" w:rsidR="000E15B3">
            <w:pPr>
              <w:autoSpaceDE w:val="false"/>
              <w:autoSpaceDN w:val="false"/>
              <w:adjustRightInd w:val="false"/>
              <w:spacing w:lineRule="auto" w:line="276"/>
              <w:jc w:val="both"/>
            </w:pPr>
            <w:r>
              <w:t>853,03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41</w:t>
            </w:r>
          </w:p>
        </w:tc>
        <w:tc>
          <w:tcPr>
            <w:tcW w:type="dxa" w:w="1985"/>
          </w:tcPr>
          <w:p w:rsidRDefault="000E15B3" w:rsidP="00FF0819" w:rsidR="000E15B3">
            <w:pPr>
              <w:autoSpaceDE w:val="false"/>
              <w:autoSpaceDN w:val="false"/>
              <w:adjustRightInd w:val="false"/>
              <w:spacing w:lineRule="auto" w:line="276"/>
              <w:jc w:val="both"/>
            </w:pPr>
            <w:r>
              <w:t>LAKOŠ ROCA</w:t>
            </w:r>
          </w:p>
        </w:tc>
        <w:tc>
          <w:tcPr>
            <w:tcW w:type="dxa" w:w="1559"/>
          </w:tcPr>
          <w:p w:rsidRDefault="000E15B3" w:rsidP="00FF0819" w:rsidR="000E15B3">
            <w:pPr>
              <w:autoSpaceDE w:val="false"/>
              <w:autoSpaceDN w:val="false"/>
              <w:adjustRightInd w:val="false"/>
              <w:spacing w:lineRule="auto" w:line="276"/>
              <w:jc w:val="both"/>
            </w:pPr>
            <w:r>
              <w:t>JADRANA</w:t>
            </w:r>
          </w:p>
        </w:tc>
        <w:tc>
          <w:tcPr>
            <w:tcW w:type="dxa" w:w="1559"/>
          </w:tcPr>
          <w:p w:rsidRDefault="000E15B3" w:rsidP="00FF0819" w:rsidR="000E15B3">
            <w:pPr>
              <w:autoSpaceDE w:val="false"/>
              <w:autoSpaceDN w:val="false"/>
              <w:adjustRightInd w:val="false"/>
              <w:spacing w:lineRule="auto" w:line="276"/>
              <w:jc w:val="both"/>
            </w:pPr>
            <w:r>
              <w:t>86574596369</w:t>
            </w:r>
          </w:p>
        </w:tc>
        <w:tc>
          <w:tcPr>
            <w:tcW w:type="dxa" w:w="1701"/>
          </w:tcPr>
          <w:p w:rsidRDefault="000E15B3" w:rsidP="00FF0819" w:rsidR="000E15B3">
            <w:pPr>
              <w:autoSpaceDE w:val="false"/>
              <w:autoSpaceDN w:val="false"/>
              <w:adjustRightInd w:val="false"/>
            </w:pPr>
            <w:r>
              <w:t>Don A. J. Police 16, Vodice</w:t>
            </w:r>
          </w:p>
        </w:tc>
        <w:tc>
          <w:tcPr>
            <w:tcW w:type="dxa" w:w="1418"/>
          </w:tcPr>
          <w:p w:rsidRDefault="000E15B3" w:rsidP="00FF0819" w:rsidR="000E15B3">
            <w:pPr>
              <w:autoSpaceDE w:val="false"/>
              <w:autoSpaceDN w:val="false"/>
              <w:adjustRightInd w:val="false"/>
              <w:spacing w:lineRule="auto" w:line="276"/>
              <w:jc w:val="both"/>
            </w:pPr>
            <w:r>
              <w:t>627,24 kn</w:t>
            </w:r>
          </w:p>
        </w:tc>
        <w:tc>
          <w:tcPr>
            <w:tcW w:type="dxa" w:w="1417"/>
          </w:tcPr>
          <w:p w:rsidRDefault="000E15B3" w:rsidP="00FF0819" w:rsidR="000E15B3">
            <w:pPr>
              <w:autoSpaceDE w:val="false"/>
              <w:autoSpaceDN w:val="false"/>
              <w:adjustRightInd w:val="false"/>
              <w:spacing w:lineRule="auto" w:line="276"/>
              <w:jc w:val="both"/>
            </w:pPr>
            <w:r>
              <w:t>501,78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42</w:t>
            </w:r>
          </w:p>
        </w:tc>
        <w:tc>
          <w:tcPr>
            <w:tcW w:type="dxa" w:w="1985"/>
          </w:tcPr>
          <w:p w:rsidRDefault="000E15B3" w:rsidP="00FF0819" w:rsidR="000E15B3">
            <w:pPr>
              <w:autoSpaceDE w:val="false"/>
              <w:autoSpaceDN w:val="false"/>
              <w:adjustRightInd w:val="false"/>
              <w:spacing w:lineRule="auto" w:line="276"/>
              <w:jc w:val="both"/>
            </w:pPr>
            <w:r>
              <w:t>LALIĆ</w:t>
            </w:r>
          </w:p>
        </w:tc>
        <w:tc>
          <w:tcPr>
            <w:tcW w:type="dxa" w:w="1559"/>
          </w:tcPr>
          <w:p w:rsidRDefault="000E15B3" w:rsidP="00FF0819" w:rsidR="000E15B3">
            <w:pPr>
              <w:autoSpaceDE w:val="false"/>
              <w:autoSpaceDN w:val="false"/>
              <w:adjustRightInd w:val="false"/>
              <w:spacing w:lineRule="auto" w:line="276"/>
              <w:jc w:val="both"/>
            </w:pPr>
            <w:r>
              <w:t>JOŠKO</w:t>
            </w:r>
          </w:p>
        </w:tc>
        <w:tc>
          <w:tcPr>
            <w:tcW w:type="dxa" w:w="1559"/>
          </w:tcPr>
          <w:p w:rsidRDefault="000E15B3" w:rsidP="00FF0819" w:rsidR="000E15B3">
            <w:pPr>
              <w:autoSpaceDE w:val="false"/>
              <w:autoSpaceDN w:val="false"/>
              <w:adjustRightInd w:val="false"/>
              <w:spacing w:lineRule="auto" w:line="276"/>
              <w:jc w:val="both"/>
            </w:pPr>
            <w:r>
              <w:t>27577911170</w:t>
            </w:r>
          </w:p>
        </w:tc>
        <w:tc>
          <w:tcPr>
            <w:tcW w:type="dxa" w:w="1701"/>
          </w:tcPr>
          <w:p w:rsidRDefault="000E15B3" w:rsidP="00FF0819" w:rsidR="000E15B3">
            <w:pPr>
              <w:autoSpaceDE w:val="false"/>
              <w:autoSpaceDN w:val="false"/>
              <w:adjustRightInd w:val="false"/>
            </w:pPr>
            <w:r>
              <w:t>Trg A. Hebranga 12, Šibenik</w:t>
            </w:r>
          </w:p>
        </w:tc>
        <w:tc>
          <w:tcPr>
            <w:tcW w:type="dxa" w:w="1418"/>
          </w:tcPr>
          <w:p w:rsidRDefault="000E15B3" w:rsidP="00FF0819" w:rsidR="000E15B3">
            <w:pPr>
              <w:autoSpaceDE w:val="false"/>
              <w:autoSpaceDN w:val="false"/>
              <w:adjustRightInd w:val="false"/>
              <w:spacing w:lineRule="auto" w:line="276"/>
              <w:jc w:val="both"/>
            </w:pPr>
            <w:r>
              <w:t>258,00 kn</w:t>
            </w:r>
          </w:p>
        </w:tc>
        <w:tc>
          <w:tcPr>
            <w:tcW w:type="dxa" w:w="1417"/>
          </w:tcPr>
          <w:p w:rsidRDefault="000E15B3" w:rsidP="00FF0819" w:rsidR="000E15B3">
            <w:pPr>
              <w:autoSpaceDE w:val="false"/>
              <w:autoSpaceDN w:val="false"/>
              <w:adjustRightInd w:val="false"/>
              <w:spacing w:lineRule="auto" w:line="276"/>
              <w:jc w:val="both"/>
            </w:pPr>
            <w:r>
              <w:t>206,40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43</w:t>
            </w:r>
          </w:p>
        </w:tc>
        <w:tc>
          <w:tcPr>
            <w:tcW w:type="dxa" w:w="1985"/>
          </w:tcPr>
          <w:p w:rsidRDefault="000E15B3" w:rsidP="00FF0819" w:rsidR="000E15B3">
            <w:pPr>
              <w:autoSpaceDE w:val="false"/>
              <w:autoSpaceDN w:val="false"/>
              <w:adjustRightInd w:val="false"/>
              <w:spacing w:lineRule="auto" w:line="276"/>
              <w:jc w:val="both"/>
            </w:pPr>
            <w:r>
              <w:t>LALIĆ</w:t>
            </w:r>
          </w:p>
        </w:tc>
        <w:tc>
          <w:tcPr>
            <w:tcW w:type="dxa" w:w="1559"/>
          </w:tcPr>
          <w:p w:rsidRDefault="000E15B3" w:rsidP="00FF0819" w:rsidR="000E15B3">
            <w:pPr>
              <w:autoSpaceDE w:val="false"/>
              <w:autoSpaceDN w:val="false"/>
              <w:adjustRightInd w:val="false"/>
              <w:spacing w:lineRule="auto" w:line="276"/>
              <w:jc w:val="both"/>
            </w:pPr>
            <w:r>
              <w:t>NATAŠA</w:t>
            </w:r>
          </w:p>
        </w:tc>
        <w:tc>
          <w:tcPr>
            <w:tcW w:type="dxa" w:w="1559"/>
          </w:tcPr>
          <w:p w:rsidRDefault="000E15B3" w:rsidP="00FF0819" w:rsidR="000E15B3">
            <w:pPr>
              <w:autoSpaceDE w:val="false"/>
              <w:autoSpaceDN w:val="false"/>
              <w:adjustRightInd w:val="false"/>
              <w:spacing w:lineRule="auto" w:line="276"/>
              <w:jc w:val="both"/>
            </w:pPr>
            <w:r>
              <w:t>65835507078</w:t>
            </w:r>
          </w:p>
        </w:tc>
        <w:tc>
          <w:tcPr>
            <w:tcW w:type="dxa" w:w="1701"/>
          </w:tcPr>
          <w:p w:rsidRDefault="000E15B3" w:rsidP="00FF0819" w:rsidR="000E15B3">
            <w:pPr>
              <w:autoSpaceDE w:val="false"/>
              <w:autoSpaceDN w:val="false"/>
              <w:adjustRightInd w:val="false"/>
            </w:pPr>
            <w:r>
              <w:t>Bosanska 6, Šibenik</w:t>
            </w:r>
          </w:p>
        </w:tc>
        <w:tc>
          <w:tcPr>
            <w:tcW w:type="dxa" w:w="1418"/>
          </w:tcPr>
          <w:p w:rsidRDefault="000E15B3" w:rsidP="00FF0819" w:rsidR="000E15B3">
            <w:pPr>
              <w:autoSpaceDE w:val="false"/>
              <w:autoSpaceDN w:val="false"/>
              <w:adjustRightInd w:val="false"/>
              <w:spacing w:lineRule="auto" w:line="276"/>
              <w:jc w:val="both"/>
            </w:pPr>
            <w:r>
              <w:t>143,91 kn</w:t>
            </w:r>
          </w:p>
        </w:tc>
        <w:tc>
          <w:tcPr>
            <w:tcW w:type="dxa" w:w="1417"/>
          </w:tcPr>
          <w:p w:rsidRDefault="000E15B3" w:rsidP="00FF0819" w:rsidR="000E15B3">
            <w:pPr>
              <w:autoSpaceDE w:val="false"/>
              <w:autoSpaceDN w:val="false"/>
              <w:adjustRightInd w:val="false"/>
              <w:spacing w:lineRule="auto" w:line="276"/>
              <w:jc w:val="both"/>
            </w:pPr>
            <w:r>
              <w:t>115,12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44</w:t>
            </w:r>
          </w:p>
        </w:tc>
        <w:tc>
          <w:tcPr>
            <w:tcW w:type="dxa" w:w="1985"/>
          </w:tcPr>
          <w:p w:rsidRDefault="000E15B3" w:rsidP="00FF0819" w:rsidR="000E15B3">
            <w:pPr>
              <w:autoSpaceDE w:val="false"/>
              <w:autoSpaceDN w:val="false"/>
              <w:adjustRightInd w:val="false"/>
              <w:spacing w:lineRule="auto" w:line="276"/>
              <w:jc w:val="both"/>
            </w:pPr>
            <w:r>
              <w:t xml:space="preserve">LOKAS </w:t>
            </w:r>
          </w:p>
        </w:tc>
        <w:tc>
          <w:tcPr>
            <w:tcW w:type="dxa" w:w="1559"/>
          </w:tcPr>
          <w:p w:rsidRDefault="000E15B3" w:rsidP="00FF0819" w:rsidR="000E15B3">
            <w:pPr>
              <w:autoSpaceDE w:val="false"/>
              <w:autoSpaceDN w:val="false"/>
              <w:adjustRightInd w:val="false"/>
              <w:spacing w:lineRule="auto" w:line="276"/>
              <w:jc w:val="both"/>
            </w:pPr>
            <w:r>
              <w:t>IVANKA</w:t>
            </w:r>
          </w:p>
        </w:tc>
        <w:tc>
          <w:tcPr>
            <w:tcW w:type="dxa" w:w="1559"/>
          </w:tcPr>
          <w:p w:rsidRDefault="000E15B3" w:rsidP="00FF0819" w:rsidR="000E15B3">
            <w:pPr>
              <w:autoSpaceDE w:val="false"/>
              <w:autoSpaceDN w:val="false"/>
              <w:adjustRightInd w:val="false"/>
              <w:spacing w:lineRule="auto" w:line="276"/>
              <w:jc w:val="both"/>
            </w:pPr>
            <w:r>
              <w:t>24752258653</w:t>
            </w:r>
          </w:p>
        </w:tc>
        <w:tc>
          <w:tcPr>
            <w:tcW w:type="dxa" w:w="1701"/>
          </w:tcPr>
          <w:p w:rsidRDefault="000E15B3" w:rsidP="00FF0819" w:rsidR="000E15B3">
            <w:pPr>
              <w:autoSpaceDE w:val="false"/>
              <w:autoSpaceDN w:val="false"/>
              <w:adjustRightInd w:val="false"/>
            </w:pPr>
            <w:r>
              <w:t>Raslinska ulica II/49, Raslina</w:t>
            </w:r>
          </w:p>
        </w:tc>
        <w:tc>
          <w:tcPr>
            <w:tcW w:type="dxa" w:w="1418"/>
          </w:tcPr>
          <w:p w:rsidRDefault="000E15B3" w:rsidP="00FF0819" w:rsidR="000E15B3">
            <w:pPr>
              <w:autoSpaceDE w:val="false"/>
              <w:autoSpaceDN w:val="false"/>
              <w:adjustRightInd w:val="false"/>
              <w:spacing w:lineRule="auto" w:line="276"/>
              <w:jc w:val="both"/>
            </w:pPr>
            <w:r>
              <w:t>4.416,62 kn</w:t>
            </w:r>
          </w:p>
        </w:tc>
        <w:tc>
          <w:tcPr>
            <w:tcW w:type="dxa" w:w="1417"/>
          </w:tcPr>
          <w:p w:rsidRDefault="000E15B3" w:rsidP="00FF0819" w:rsidR="000E15B3">
            <w:pPr>
              <w:autoSpaceDE w:val="false"/>
              <w:autoSpaceDN w:val="false"/>
              <w:adjustRightInd w:val="false"/>
              <w:spacing w:lineRule="auto" w:line="276"/>
              <w:jc w:val="both"/>
            </w:pPr>
            <w:r>
              <w:t>3.533,29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45</w:t>
            </w:r>
          </w:p>
        </w:tc>
        <w:tc>
          <w:tcPr>
            <w:tcW w:type="dxa" w:w="1985"/>
          </w:tcPr>
          <w:p w:rsidRDefault="000E15B3" w:rsidP="00FF0819" w:rsidR="000E15B3">
            <w:pPr>
              <w:autoSpaceDE w:val="false"/>
              <w:autoSpaceDN w:val="false"/>
              <w:adjustRightInd w:val="false"/>
              <w:spacing w:lineRule="auto" w:line="276"/>
              <w:jc w:val="both"/>
            </w:pPr>
            <w:r>
              <w:t>LOKAS</w:t>
            </w:r>
          </w:p>
        </w:tc>
        <w:tc>
          <w:tcPr>
            <w:tcW w:type="dxa" w:w="1559"/>
          </w:tcPr>
          <w:p w:rsidRDefault="000E15B3" w:rsidP="00FF0819" w:rsidR="000E15B3">
            <w:pPr>
              <w:autoSpaceDE w:val="false"/>
              <w:autoSpaceDN w:val="false"/>
              <w:adjustRightInd w:val="false"/>
              <w:spacing w:lineRule="auto" w:line="276"/>
              <w:jc w:val="both"/>
            </w:pPr>
            <w:r>
              <w:t xml:space="preserve">JADRANKA </w:t>
            </w:r>
          </w:p>
        </w:tc>
        <w:tc>
          <w:tcPr>
            <w:tcW w:type="dxa" w:w="1559"/>
          </w:tcPr>
          <w:p w:rsidRDefault="000E15B3" w:rsidP="00FF0819" w:rsidR="000E15B3">
            <w:pPr>
              <w:autoSpaceDE w:val="false"/>
              <w:autoSpaceDN w:val="false"/>
              <w:adjustRightInd w:val="false"/>
              <w:spacing w:lineRule="auto" w:line="276"/>
              <w:jc w:val="both"/>
            </w:pPr>
            <w:r>
              <w:t>34070971888</w:t>
            </w:r>
          </w:p>
        </w:tc>
        <w:tc>
          <w:tcPr>
            <w:tcW w:type="dxa" w:w="1701"/>
          </w:tcPr>
          <w:p w:rsidRDefault="000E15B3" w:rsidP="00FF0819" w:rsidR="000E15B3">
            <w:pPr>
              <w:autoSpaceDE w:val="false"/>
              <w:autoSpaceDN w:val="false"/>
              <w:adjustRightInd w:val="false"/>
            </w:pPr>
            <w:r>
              <w:t>Put kroz meterize 23, Šibenik</w:t>
            </w:r>
          </w:p>
        </w:tc>
        <w:tc>
          <w:tcPr>
            <w:tcW w:type="dxa" w:w="1418"/>
          </w:tcPr>
          <w:p w:rsidRDefault="000E15B3" w:rsidP="00FF0819" w:rsidR="000E15B3">
            <w:pPr>
              <w:autoSpaceDE w:val="false"/>
              <w:autoSpaceDN w:val="false"/>
              <w:adjustRightInd w:val="false"/>
              <w:spacing w:lineRule="auto" w:line="276"/>
              <w:jc w:val="both"/>
            </w:pPr>
            <w:r>
              <w:t>536,08 kn</w:t>
            </w:r>
          </w:p>
        </w:tc>
        <w:tc>
          <w:tcPr>
            <w:tcW w:type="dxa" w:w="1417"/>
          </w:tcPr>
          <w:p w:rsidRDefault="000E15B3" w:rsidP="00FF0819" w:rsidR="000E15B3">
            <w:pPr>
              <w:autoSpaceDE w:val="false"/>
              <w:autoSpaceDN w:val="false"/>
              <w:adjustRightInd w:val="false"/>
              <w:spacing w:lineRule="auto" w:line="276"/>
              <w:jc w:val="both"/>
            </w:pPr>
            <w:r>
              <w:t>428,86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46</w:t>
            </w:r>
          </w:p>
        </w:tc>
        <w:tc>
          <w:tcPr>
            <w:tcW w:type="dxa" w:w="1985"/>
          </w:tcPr>
          <w:p w:rsidRDefault="000E15B3" w:rsidP="00FF0819" w:rsidR="000E15B3">
            <w:pPr>
              <w:autoSpaceDE w:val="false"/>
              <w:autoSpaceDN w:val="false"/>
              <w:adjustRightInd w:val="false"/>
              <w:spacing w:lineRule="auto" w:line="276"/>
              <w:jc w:val="both"/>
            </w:pPr>
            <w:r>
              <w:t>LOKAS</w:t>
            </w:r>
          </w:p>
        </w:tc>
        <w:tc>
          <w:tcPr>
            <w:tcW w:type="dxa" w:w="1559"/>
          </w:tcPr>
          <w:p w:rsidRDefault="000E15B3" w:rsidP="00FF0819" w:rsidR="000E15B3">
            <w:pPr>
              <w:autoSpaceDE w:val="false"/>
              <w:autoSpaceDN w:val="false"/>
              <w:adjustRightInd w:val="false"/>
              <w:spacing w:lineRule="auto" w:line="276"/>
              <w:jc w:val="both"/>
            </w:pPr>
            <w:r>
              <w:t>LJUBICA</w:t>
            </w:r>
          </w:p>
        </w:tc>
        <w:tc>
          <w:tcPr>
            <w:tcW w:type="dxa" w:w="1559"/>
          </w:tcPr>
          <w:p w:rsidRDefault="000E15B3" w:rsidP="00FF0819" w:rsidR="000E15B3">
            <w:pPr>
              <w:autoSpaceDE w:val="false"/>
              <w:autoSpaceDN w:val="false"/>
              <w:adjustRightInd w:val="false"/>
              <w:spacing w:lineRule="auto" w:line="276"/>
              <w:jc w:val="both"/>
            </w:pPr>
            <w:r>
              <w:t>10677264159</w:t>
            </w:r>
          </w:p>
        </w:tc>
        <w:tc>
          <w:tcPr>
            <w:tcW w:type="dxa" w:w="1701"/>
          </w:tcPr>
          <w:p w:rsidRDefault="000E15B3" w:rsidP="00FF0819" w:rsidR="000E15B3">
            <w:pPr>
              <w:autoSpaceDE w:val="false"/>
              <w:autoSpaceDN w:val="false"/>
              <w:adjustRightInd w:val="false"/>
            </w:pPr>
            <w:r>
              <w:t>Raslinska ulica II/23, Raslina</w:t>
            </w:r>
          </w:p>
        </w:tc>
        <w:tc>
          <w:tcPr>
            <w:tcW w:type="dxa" w:w="1418"/>
          </w:tcPr>
          <w:p w:rsidRDefault="000E15B3" w:rsidP="00FF0819" w:rsidR="000E15B3">
            <w:pPr>
              <w:autoSpaceDE w:val="false"/>
              <w:autoSpaceDN w:val="false"/>
              <w:adjustRightInd w:val="false"/>
              <w:spacing w:lineRule="auto" w:line="276"/>
              <w:jc w:val="both"/>
            </w:pPr>
            <w:r>
              <w:t>1.478,37 kn</w:t>
            </w:r>
          </w:p>
        </w:tc>
        <w:tc>
          <w:tcPr>
            <w:tcW w:type="dxa" w:w="1417"/>
          </w:tcPr>
          <w:p w:rsidRDefault="000E15B3" w:rsidP="00FF0819" w:rsidR="000E15B3">
            <w:pPr>
              <w:autoSpaceDE w:val="false"/>
              <w:autoSpaceDN w:val="false"/>
              <w:adjustRightInd w:val="false"/>
              <w:spacing w:lineRule="auto" w:line="276"/>
              <w:jc w:val="both"/>
            </w:pPr>
            <w:r>
              <w:t>1.182,69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47</w:t>
            </w:r>
          </w:p>
        </w:tc>
        <w:tc>
          <w:tcPr>
            <w:tcW w:type="dxa" w:w="1985"/>
          </w:tcPr>
          <w:p w:rsidRDefault="000E15B3" w:rsidP="00FF0819" w:rsidR="000E15B3">
            <w:pPr>
              <w:autoSpaceDE w:val="false"/>
              <w:autoSpaceDN w:val="false"/>
              <w:adjustRightInd w:val="false"/>
              <w:spacing w:lineRule="auto" w:line="276"/>
              <w:jc w:val="both"/>
            </w:pPr>
            <w:r>
              <w:t>LUČEV</w:t>
            </w:r>
          </w:p>
        </w:tc>
        <w:tc>
          <w:tcPr>
            <w:tcW w:type="dxa" w:w="1559"/>
          </w:tcPr>
          <w:p w:rsidRDefault="000E15B3" w:rsidP="00FF0819" w:rsidR="000E15B3">
            <w:pPr>
              <w:autoSpaceDE w:val="false"/>
              <w:autoSpaceDN w:val="false"/>
              <w:adjustRightInd w:val="false"/>
              <w:spacing w:lineRule="auto" w:line="276"/>
              <w:jc w:val="both"/>
            </w:pPr>
            <w:r>
              <w:t>IVANA</w:t>
            </w:r>
          </w:p>
        </w:tc>
        <w:tc>
          <w:tcPr>
            <w:tcW w:type="dxa" w:w="1559"/>
          </w:tcPr>
          <w:p w:rsidRDefault="000E15B3" w:rsidP="00FF0819" w:rsidR="000E15B3">
            <w:pPr>
              <w:autoSpaceDE w:val="false"/>
              <w:autoSpaceDN w:val="false"/>
              <w:adjustRightInd w:val="false"/>
              <w:spacing w:lineRule="auto" w:line="276"/>
              <w:jc w:val="both"/>
            </w:pPr>
            <w:r>
              <w:t>51364586298</w:t>
            </w:r>
          </w:p>
        </w:tc>
        <w:tc>
          <w:tcPr>
            <w:tcW w:type="dxa" w:w="1701"/>
          </w:tcPr>
          <w:p w:rsidRDefault="000E15B3" w:rsidP="00FF0819" w:rsidR="000E15B3">
            <w:pPr>
              <w:autoSpaceDE w:val="false"/>
              <w:autoSpaceDN w:val="false"/>
              <w:adjustRightInd w:val="false"/>
            </w:pPr>
            <w:r>
              <w:t>Trg A. Hebranga 3, Šibenik</w:t>
            </w:r>
          </w:p>
        </w:tc>
        <w:tc>
          <w:tcPr>
            <w:tcW w:type="dxa" w:w="1418"/>
          </w:tcPr>
          <w:p w:rsidRDefault="000E15B3" w:rsidP="00FF0819" w:rsidR="000E15B3">
            <w:pPr>
              <w:autoSpaceDE w:val="false"/>
              <w:autoSpaceDN w:val="false"/>
              <w:adjustRightInd w:val="false"/>
              <w:spacing w:lineRule="auto" w:line="276"/>
              <w:jc w:val="both"/>
            </w:pPr>
            <w:r>
              <w:t>1.790,80 kn</w:t>
            </w:r>
          </w:p>
        </w:tc>
        <w:tc>
          <w:tcPr>
            <w:tcW w:type="dxa" w:w="1417"/>
          </w:tcPr>
          <w:p w:rsidRDefault="000E15B3" w:rsidP="00FF0819" w:rsidR="000E15B3">
            <w:pPr>
              <w:autoSpaceDE w:val="false"/>
              <w:autoSpaceDN w:val="false"/>
              <w:adjustRightInd w:val="false"/>
              <w:spacing w:lineRule="auto" w:line="276"/>
              <w:jc w:val="both"/>
            </w:pPr>
            <w:r>
              <w:t>1.432,63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48</w:t>
            </w:r>
          </w:p>
        </w:tc>
        <w:tc>
          <w:tcPr>
            <w:tcW w:type="dxa" w:w="1985"/>
          </w:tcPr>
          <w:p w:rsidRDefault="000E15B3" w:rsidP="00FF0819" w:rsidR="000E15B3">
            <w:pPr>
              <w:autoSpaceDE w:val="false"/>
              <w:autoSpaceDN w:val="false"/>
              <w:adjustRightInd w:val="false"/>
              <w:spacing w:lineRule="auto" w:line="276"/>
              <w:jc w:val="both"/>
            </w:pPr>
            <w:r>
              <w:t>LUČEV</w:t>
            </w:r>
          </w:p>
        </w:tc>
        <w:tc>
          <w:tcPr>
            <w:tcW w:type="dxa" w:w="1559"/>
          </w:tcPr>
          <w:p w:rsidRDefault="000E15B3" w:rsidP="00FF0819" w:rsidR="000E15B3">
            <w:pPr>
              <w:autoSpaceDE w:val="false"/>
              <w:autoSpaceDN w:val="false"/>
              <w:adjustRightInd w:val="false"/>
              <w:spacing w:lineRule="auto" w:line="276"/>
              <w:jc w:val="both"/>
            </w:pPr>
            <w:r>
              <w:t>ZORANA</w:t>
            </w:r>
          </w:p>
        </w:tc>
        <w:tc>
          <w:tcPr>
            <w:tcW w:type="dxa" w:w="1559"/>
          </w:tcPr>
          <w:p w:rsidRDefault="000E15B3" w:rsidP="00FF0819" w:rsidR="000E15B3">
            <w:pPr>
              <w:autoSpaceDE w:val="false"/>
              <w:autoSpaceDN w:val="false"/>
              <w:adjustRightInd w:val="false"/>
              <w:spacing w:lineRule="auto" w:line="276"/>
              <w:jc w:val="both"/>
            </w:pPr>
            <w:r>
              <w:t>06885603582</w:t>
            </w:r>
          </w:p>
        </w:tc>
        <w:tc>
          <w:tcPr>
            <w:tcW w:type="dxa" w:w="1701"/>
          </w:tcPr>
          <w:p w:rsidRDefault="000E15B3" w:rsidP="00FF0819" w:rsidR="000E15B3">
            <w:pPr>
              <w:autoSpaceDE w:val="false"/>
              <w:autoSpaceDN w:val="false"/>
              <w:adjustRightInd w:val="false"/>
            </w:pPr>
            <w:r>
              <w:t>Bana J. Jelačića 2 A, Šibenik</w:t>
            </w:r>
          </w:p>
        </w:tc>
        <w:tc>
          <w:tcPr>
            <w:tcW w:type="dxa" w:w="1418"/>
          </w:tcPr>
          <w:p w:rsidRDefault="000E15B3" w:rsidP="00FF0819" w:rsidR="000E15B3">
            <w:pPr>
              <w:autoSpaceDE w:val="false"/>
              <w:autoSpaceDN w:val="false"/>
              <w:adjustRightInd w:val="false"/>
              <w:spacing w:lineRule="auto" w:line="276"/>
              <w:jc w:val="both"/>
            </w:pPr>
            <w:r>
              <w:t>485,85 kn</w:t>
            </w:r>
          </w:p>
        </w:tc>
        <w:tc>
          <w:tcPr>
            <w:tcW w:type="dxa" w:w="1417"/>
          </w:tcPr>
          <w:p w:rsidRDefault="000E15B3" w:rsidP="00FF0819" w:rsidR="000E15B3">
            <w:pPr>
              <w:autoSpaceDE w:val="false"/>
              <w:autoSpaceDN w:val="false"/>
              <w:adjustRightInd w:val="false"/>
              <w:spacing w:lineRule="auto" w:line="276"/>
              <w:jc w:val="both"/>
            </w:pPr>
            <w:r>
              <w:t>388,68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49</w:t>
            </w:r>
          </w:p>
        </w:tc>
        <w:tc>
          <w:tcPr>
            <w:tcW w:type="dxa" w:w="1985"/>
          </w:tcPr>
          <w:p w:rsidRDefault="000E15B3" w:rsidP="00FF0819" w:rsidR="000E15B3">
            <w:pPr>
              <w:autoSpaceDE w:val="false"/>
              <w:autoSpaceDN w:val="false"/>
              <w:adjustRightInd w:val="false"/>
              <w:spacing w:lineRule="auto" w:line="276"/>
              <w:jc w:val="both"/>
            </w:pPr>
            <w:r>
              <w:t>MAJIĆ</w:t>
            </w:r>
          </w:p>
        </w:tc>
        <w:tc>
          <w:tcPr>
            <w:tcW w:type="dxa" w:w="1559"/>
          </w:tcPr>
          <w:p w:rsidRDefault="000E15B3" w:rsidP="00FF0819" w:rsidR="000E15B3">
            <w:pPr>
              <w:autoSpaceDE w:val="false"/>
              <w:autoSpaceDN w:val="false"/>
              <w:adjustRightInd w:val="false"/>
              <w:spacing w:lineRule="auto" w:line="276"/>
              <w:jc w:val="both"/>
            </w:pPr>
            <w:r>
              <w:t>ZDENKA</w:t>
            </w:r>
          </w:p>
        </w:tc>
        <w:tc>
          <w:tcPr>
            <w:tcW w:type="dxa" w:w="1559"/>
          </w:tcPr>
          <w:p w:rsidRDefault="000E15B3" w:rsidP="00FF0819" w:rsidR="000E15B3">
            <w:pPr>
              <w:autoSpaceDE w:val="false"/>
              <w:autoSpaceDN w:val="false"/>
              <w:adjustRightInd w:val="false"/>
              <w:spacing w:lineRule="auto" w:line="276"/>
              <w:jc w:val="both"/>
            </w:pPr>
            <w:r>
              <w:t>20886437191</w:t>
            </w:r>
          </w:p>
        </w:tc>
        <w:tc>
          <w:tcPr>
            <w:tcW w:type="dxa" w:w="1701"/>
          </w:tcPr>
          <w:p w:rsidRDefault="000E15B3" w:rsidP="00FF0819" w:rsidR="000E15B3">
            <w:pPr>
              <w:autoSpaceDE w:val="false"/>
              <w:autoSpaceDN w:val="false"/>
              <w:adjustRightInd w:val="false"/>
            </w:pPr>
            <w:r>
              <w:t>Put Gvozdenova 17, Šibenik</w:t>
            </w:r>
          </w:p>
        </w:tc>
        <w:tc>
          <w:tcPr>
            <w:tcW w:type="dxa" w:w="1418"/>
          </w:tcPr>
          <w:p w:rsidRDefault="000E15B3" w:rsidP="00FF0819" w:rsidR="000E15B3">
            <w:pPr>
              <w:autoSpaceDE w:val="false"/>
              <w:autoSpaceDN w:val="false"/>
              <w:adjustRightInd w:val="false"/>
              <w:spacing w:lineRule="auto" w:line="276"/>
              <w:jc w:val="both"/>
            </w:pPr>
            <w:r>
              <w:t>10.163,26 kn</w:t>
            </w:r>
          </w:p>
        </w:tc>
        <w:tc>
          <w:tcPr>
            <w:tcW w:type="dxa" w:w="1417"/>
          </w:tcPr>
          <w:p w:rsidRDefault="000E15B3" w:rsidP="00FF0819" w:rsidR="000E15B3">
            <w:pPr>
              <w:autoSpaceDE w:val="false"/>
              <w:autoSpaceDN w:val="false"/>
              <w:adjustRightInd w:val="false"/>
              <w:spacing w:lineRule="auto" w:line="276"/>
              <w:jc w:val="both"/>
            </w:pPr>
            <w:r>
              <w:t>8.130,60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50</w:t>
            </w:r>
          </w:p>
        </w:tc>
        <w:tc>
          <w:tcPr>
            <w:tcW w:type="dxa" w:w="1985"/>
          </w:tcPr>
          <w:p w:rsidRDefault="000E15B3" w:rsidP="00FF0819" w:rsidR="000E15B3">
            <w:pPr>
              <w:autoSpaceDE w:val="false"/>
              <w:autoSpaceDN w:val="false"/>
              <w:adjustRightInd w:val="false"/>
              <w:spacing w:lineRule="auto" w:line="276"/>
              <w:jc w:val="both"/>
            </w:pPr>
            <w:r>
              <w:t>MALENICA</w:t>
            </w:r>
          </w:p>
        </w:tc>
        <w:tc>
          <w:tcPr>
            <w:tcW w:type="dxa" w:w="1559"/>
          </w:tcPr>
          <w:p w:rsidRDefault="000E15B3" w:rsidP="00FF0819" w:rsidR="000E15B3">
            <w:pPr>
              <w:autoSpaceDE w:val="false"/>
              <w:autoSpaceDN w:val="false"/>
              <w:adjustRightInd w:val="false"/>
              <w:spacing w:lineRule="auto" w:line="276"/>
              <w:jc w:val="both"/>
            </w:pPr>
            <w:r>
              <w:t>JAGODA</w:t>
            </w:r>
          </w:p>
        </w:tc>
        <w:tc>
          <w:tcPr>
            <w:tcW w:type="dxa" w:w="1559"/>
          </w:tcPr>
          <w:p w:rsidRDefault="000E15B3" w:rsidP="00FF0819" w:rsidR="000E15B3">
            <w:pPr>
              <w:autoSpaceDE w:val="false"/>
              <w:autoSpaceDN w:val="false"/>
              <w:adjustRightInd w:val="false"/>
              <w:spacing w:lineRule="auto" w:line="276"/>
              <w:jc w:val="both"/>
            </w:pPr>
            <w:r>
              <w:t>59677662781</w:t>
            </w:r>
          </w:p>
        </w:tc>
        <w:tc>
          <w:tcPr>
            <w:tcW w:type="dxa" w:w="1701"/>
          </w:tcPr>
          <w:p w:rsidRDefault="000E15B3" w:rsidP="00FF0819" w:rsidR="000E15B3">
            <w:pPr>
              <w:autoSpaceDE w:val="false"/>
              <w:autoSpaceDN w:val="false"/>
              <w:adjustRightInd w:val="false"/>
            </w:pPr>
            <w:r>
              <w:t>Gomljak 60, Brodarica</w:t>
            </w:r>
          </w:p>
        </w:tc>
        <w:tc>
          <w:tcPr>
            <w:tcW w:type="dxa" w:w="1418"/>
          </w:tcPr>
          <w:p w:rsidRDefault="000E15B3" w:rsidP="00FF0819" w:rsidR="000E15B3">
            <w:pPr>
              <w:autoSpaceDE w:val="false"/>
              <w:autoSpaceDN w:val="false"/>
              <w:adjustRightInd w:val="false"/>
              <w:spacing w:lineRule="auto" w:line="276"/>
              <w:jc w:val="both"/>
            </w:pPr>
            <w:r>
              <w:t>5.043,79 kn</w:t>
            </w:r>
          </w:p>
        </w:tc>
        <w:tc>
          <w:tcPr>
            <w:tcW w:type="dxa" w:w="1417"/>
          </w:tcPr>
          <w:p w:rsidRDefault="000E15B3" w:rsidP="00FF0819" w:rsidR="000E15B3">
            <w:pPr>
              <w:autoSpaceDE w:val="false"/>
              <w:autoSpaceDN w:val="false"/>
              <w:adjustRightInd w:val="false"/>
              <w:spacing w:lineRule="auto" w:line="276"/>
              <w:jc w:val="both"/>
            </w:pPr>
            <w:r>
              <w:t>4.035,04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51</w:t>
            </w:r>
          </w:p>
        </w:tc>
        <w:tc>
          <w:tcPr>
            <w:tcW w:type="dxa" w:w="1985"/>
          </w:tcPr>
          <w:p w:rsidRDefault="000E15B3" w:rsidP="00FF0819" w:rsidR="000E15B3">
            <w:pPr>
              <w:autoSpaceDE w:val="false"/>
              <w:autoSpaceDN w:val="false"/>
              <w:adjustRightInd w:val="false"/>
              <w:spacing w:lineRule="auto" w:line="276"/>
              <w:jc w:val="both"/>
            </w:pPr>
            <w:r>
              <w:t>MARELIĆ</w:t>
            </w:r>
          </w:p>
        </w:tc>
        <w:tc>
          <w:tcPr>
            <w:tcW w:type="dxa" w:w="1559"/>
          </w:tcPr>
          <w:p w:rsidRDefault="000E15B3" w:rsidP="00FF0819" w:rsidR="000E15B3">
            <w:pPr>
              <w:autoSpaceDE w:val="false"/>
              <w:autoSpaceDN w:val="false"/>
              <w:adjustRightInd w:val="false"/>
              <w:spacing w:lineRule="auto" w:line="276"/>
              <w:jc w:val="both"/>
            </w:pPr>
            <w:r>
              <w:t>ŽARKO</w:t>
            </w:r>
          </w:p>
        </w:tc>
        <w:tc>
          <w:tcPr>
            <w:tcW w:type="dxa" w:w="1559"/>
          </w:tcPr>
          <w:p w:rsidRDefault="000E15B3" w:rsidP="00FF0819" w:rsidR="000E15B3">
            <w:pPr>
              <w:autoSpaceDE w:val="false"/>
              <w:autoSpaceDN w:val="false"/>
              <w:adjustRightInd w:val="false"/>
              <w:spacing w:lineRule="auto" w:line="276"/>
              <w:jc w:val="both"/>
            </w:pPr>
            <w:r>
              <w:t>21356922298</w:t>
            </w:r>
          </w:p>
        </w:tc>
        <w:tc>
          <w:tcPr>
            <w:tcW w:type="dxa" w:w="1701"/>
          </w:tcPr>
          <w:p w:rsidRDefault="000E15B3" w:rsidP="00FF0819" w:rsidR="000E15B3">
            <w:pPr>
              <w:autoSpaceDE w:val="false"/>
              <w:autoSpaceDN w:val="false"/>
              <w:adjustRightInd w:val="false"/>
            </w:pPr>
            <w:r>
              <w:t>Vodice, Magistrala 40 A</w:t>
            </w:r>
          </w:p>
        </w:tc>
        <w:tc>
          <w:tcPr>
            <w:tcW w:type="dxa" w:w="1418"/>
          </w:tcPr>
          <w:p w:rsidRDefault="000E15B3" w:rsidP="00FF0819" w:rsidR="000E15B3">
            <w:pPr>
              <w:autoSpaceDE w:val="false"/>
              <w:autoSpaceDN w:val="false"/>
              <w:adjustRightInd w:val="false"/>
              <w:spacing w:lineRule="auto" w:line="276"/>
              <w:jc w:val="both"/>
            </w:pPr>
            <w:r>
              <w:t>12.864,91 kn</w:t>
            </w:r>
          </w:p>
        </w:tc>
        <w:tc>
          <w:tcPr>
            <w:tcW w:type="dxa" w:w="1417"/>
          </w:tcPr>
          <w:p w:rsidRDefault="000E15B3" w:rsidP="00FF0819" w:rsidR="000E15B3">
            <w:pPr>
              <w:autoSpaceDE w:val="false"/>
              <w:autoSpaceDN w:val="false"/>
              <w:adjustRightInd w:val="false"/>
              <w:spacing w:lineRule="auto" w:line="276"/>
              <w:jc w:val="both"/>
            </w:pPr>
            <w:r>
              <w:t>10.291,92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52</w:t>
            </w:r>
          </w:p>
        </w:tc>
        <w:tc>
          <w:tcPr>
            <w:tcW w:type="dxa" w:w="1985"/>
          </w:tcPr>
          <w:p w:rsidRDefault="000E15B3" w:rsidP="00FF0819" w:rsidR="000E15B3">
            <w:pPr>
              <w:autoSpaceDE w:val="false"/>
              <w:autoSpaceDN w:val="false"/>
              <w:adjustRightInd w:val="false"/>
              <w:spacing w:lineRule="auto" w:line="276"/>
              <w:jc w:val="both"/>
            </w:pPr>
            <w:r>
              <w:t>MARJANOVIĆ</w:t>
            </w:r>
          </w:p>
        </w:tc>
        <w:tc>
          <w:tcPr>
            <w:tcW w:type="dxa" w:w="1559"/>
          </w:tcPr>
          <w:p w:rsidRDefault="000E15B3" w:rsidP="00FF0819" w:rsidR="000E15B3">
            <w:pPr>
              <w:autoSpaceDE w:val="false"/>
              <w:autoSpaceDN w:val="false"/>
              <w:adjustRightInd w:val="false"/>
              <w:spacing w:lineRule="auto" w:line="276"/>
              <w:jc w:val="both"/>
            </w:pPr>
            <w:r>
              <w:t>KATA</w:t>
            </w:r>
          </w:p>
        </w:tc>
        <w:tc>
          <w:tcPr>
            <w:tcW w:type="dxa" w:w="1559"/>
          </w:tcPr>
          <w:p w:rsidRDefault="000E15B3" w:rsidP="00FF0819" w:rsidR="000E15B3">
            <w:pPr>
              <w:autoSpaceDE w:val="false"/>
              <w:autoSpaceDN w:val="false"/>
              <w:adjustRightInd w:val="false"/>
              <w:spacing w:lineRule="auto" w:line="276"/>
              <w:jc w:val="both"/>
            </w:pPr>
            <w:r>
              <w:t>08055717785</w:t>
            </w:r>
          </w:p>
        </w:tc>
        <w:tc>
          <w:tcPr>
            <w:tcW w:type="dxa" w:w="1701"/>
          </w:tcPr>
          <w:p w:rsidRDefault="000E15B3" w:rsidP="00FF0819" w:rsidR="000E15B3">
            <w:pPr>
              <w:autoSpaceDE w:val="false"/>
              <w:autoSpaceDN w:val="false"/>
              <w:adjustRightInd w:val="false"/>
            </w:pPr>
            <w:r>
              <w:t>Srima, Srima XVIII-11 A</w:t>
            </w:r>
          </w:p>
        </w:tc>
        <w:tc>
          <w:tcPr>
            <w:tcW w:type="dxa" w:w="1418"/>
          </w:tcPr>
          <w:p w:rsidRDefault="000E15B3" w:rsidP="00FF0819" w:rsidR="000E15B3">
            <w:pPr>
              <w:autoSpaceDE w:val="false"/>
              <w:autoSpaceDN w:val="false"/>
              <w:adjustRightInd w:val="false"/>
              <w:spacing w:lineRule="auto" w:line="276"/>
              <w:jc w:val="both"/>
            </w:pPr>
            <w:r>
              <w:t>1.833,56 kn</w:t>
            </w:r>
          </w:p>
        </w:tc>
        <w:tc>
          <w:tcPr>
            <w:tcW w:type="dxa" w:w="1417"/>
          </w:tcPr>
          <w:p w:rsidRDefault="000E15B3" w:rsidP="00FF0819" w:rsidR="000E15B3">
            <w:pPr>
              <w:autoSpaceDE w:val="false"/>
              <w:autoSpaceDN w:val="false"/>
              <w:adjustRightInd w:val="false"/>
              <w:spacing w:lineRule="auto" w:line="276"/>
              <w:jc w:val="both"/>
            </w:pPr>
            <w:r>
              <w:t>1.466,84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53</w:t>
            </w:r>
          </w:p>
        </w:tc>
        <w:tc>
          <w:tcPr>
            <w:tcW w:type="dxa" w:w="1985"/>
          </w:tcPr>
          <w:p w:rsidRDefault="000E15B3" w:rsidP="00FF0819" w:rsidR="000E15B3">
            <w:pPr>
              <w:autoSpaceDE w:val="false"/>
              <w:autoSpaceDN w:val="false"/>
              <w:adjustRightInd w:val="false"/>
              <w:spacing w:lineRule="auto" w:line="276"/>
              <w:jc w:val="both"/>
            </w:pPr>
            <w:r>
              <w:t>MARKOČ</w:t>
            </w:r>
          </w:p>
        </w:tc>
        <w:tc>
          <w:tcPr>
            <w:tcW w:type="dxa" w:w="1559"/>
          </w:tcPr>
          <w:p w:rsidRDefault="000E15B3" w:rsidP="00FF0819" w:rsidR="000E15B3">
            <w:pPr>
              <w:autoSpaceDE w:val="false"/>
              <w:autoSpaceDN w:val="false"/>
              <w:adjustRightInd w:val="false"/>
              <w:spacing w:lineRule="auto" w:line="276"/>
              <w:jc w:val="both"/>
            </w:pPr>
            <w:r>
              <w:t>VERA</w:t>
            </w:r>
          </w:p>
        </w:tc>
        <w:tc>
          <w:tcPr>
            <w:tcW w:type="dxa" w:w="1559"/>
          </w:tcPr>
          <w:p w:rsidRDefault="000E15B3" w:rsidP="00FF0819" w:rsidR="000E15B3">
            <w:pPr>
              <w:autoSpaceDE w:val="false"/>
              <w:autoSpaceDN w:val="false"/>
              <w:adjustRightInd w:val="false"/>
              <w:spacing w:lineRule="auto" w:line="276"/>
              <w:jc w:val="both"/>
            </w:pPr>
            <w:r>
              <w:t>13468834871</w:t>
            </w:r>
          </w:p>
        </w:tc>
        <w:tc>
          <w:tcPr>
            <w:tcW w:type="dxa" w:w="1701"/>
          </w:tcPr>
          <w:p w:rsidRDefault="000E15B3" w:rsidP="00FF0819" w:rsidR="000E15B3">
            <w:pPr>
              <w:autoSpaceDE w:val="false"/>
              <w:autoSpaceDN w:val="false"/>
              <w:adjustRightInd w:val="false"/>
            </w:pPr>
            <w:r>
              <w:t>8. Dal. Udarne brigade 38, Šibenik</w:t>
            </w:r>
          </w:p>
        </w:tc>
        <w:tc>
          <w:tcPr>
            <w:tcW w:type="dxa" w:w="1418"/>
          </w:tcPr>
          <w:p w:rsidRDefault="000E15B3" w:rsidP="00FF0819" w:rsidR="000E15B3">
            <w:pPr>
              <w:autoSpaceDE w:val="false"/>
              <w:autoSpaceDN w:val="false"/>
              <w:adjustRightInd w:val="false"/>
              <w:spacing w:lineRule="auto" w:line="276"/>
              <w:jc w:val="both"/>
            </w:pPr>
            <w:r>
              <w:t>591,09 kn</w:t>
            </w:r>
          </w:p>
        </w:tc>
        <w:tc>
          <w:tcPr>
            <w:tcW w:type="dxa" w:w="1417"/>
          </w:tcPr>
          <w:p w:rsidRDefault="000E15B3" w:rsidP="00FF0819" w:rsidR="000E15B3">
            <w:pPr>
              <w:autoSpaceDE w:val="false"/>
              <w:autoSpaceDN w:val="false"/>
              <w:adjustRightInd w:val="false"/>
              <w:spacing w:lineRule="auto" w:line="276"/>
              <w:jc w:val="both"/>
            </w:pPr>
            <w:r>
              <w:t xml:space="preserve"> 472,87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54</w:t>
            </w:r>
          </w:p>
        </w:tc>
        <w:tc>
          <w:tcPr>
            <w:tcW w:type="dxa" w:w="1985"/>
          </w:tcPr>
          <w:p w:rsidRDefault="000E15B3" w:rsidP="00FF0819" w:rsidR="000E15B3">
            <w:pPr>
              <w:autoSpaceDE w:val="false"/>
              <w:autoSpaceDN w:val="false"/>
              <w:adjustRightInd w:val="false"/>
              <w:spacing w:lineRule="auto" w:line="276"/>
              <w:jc w:val="both"/>
            </w:pPr>
            <w:r>
              <w:t>MATIĆ</w:t>
            </w:r>
          </w:p>
        </w:tc>
        <w:tc>
          <w:tcPr>
            <w:tcW w:type="dxa" w:w="1559"/>
          </w:tcPr>
          <w:p w:rsidRDefault="000E15B3" w:rsidP="00FF0819" w:rsidR="000E15B3">
            <w:pPr>
              <w:autoSpaceDE w:val="false"/>
              <w:autoSpaceDN w:val="false"/>
              <w:adjustRightInd w:val="false"/>
              <w:spacing w:lineRule="auto" w:line="276"/>
              <w:jc w:val="both"/>
            </w:pPr>
            <w:r>
              <w:t>SENKA</w:t>
            </w:r>
          </w:p>
        </w:tc>
        <w:tc>
          <w:tcPr>
            <w:tcW w:type="dxa" w:w="1559"/>
          </w:tcPr>
          <w:p w:rsidRDefault="000E15B3" w:rsidP="00FF0819" w:rsidR="000E15B3">
            <w:pPr>
              <w:autoSpaceDE w:val="false"/>
              <w:autoSpaceDN w:val="false"/>
              <w:adjustRightInd w:val="false"/>
              <w:spacing w:lineRule="auto" w:line="276"/>
              <w:jc w:val="both"/>
            </w:pPr>
            <w:r>
              <w:t>08332731056</w:t>
            </w:r>
          </w:p>
        </w:tc>
        <w:tc>
          <w:tcPr>
            <w:tcW w:type="dxa" w:w="1701"/>
          </w:tcPr>
          <w:p w:rsidRDefault="000E15B3" w:rsidP="00FF0819" w:rsidR="000E15B3">
            <w:pPr>
              <w:autoSpaceDE w:val="false"/>
              <w:autoSpaceDN w:val="false"/>
              <w:adjustRightInd w:val="false"/>
            </w:pPr>
            <w:r>
              <w:t>Srima, Srima XXI-1D</w:t>
            </w:r>
          </w:p>
        </w:tc>
        <w:tc>
          <w:tcPr>
            <w:tcW w:type="dxa" w:w="1418"/>
          </w:tcPr>
          <w:p w:rsidRDefault="000E15B3" w:rsidP="00FF0819" w:rsidR="000E15B3">
            <w:pPr>
              <w:autoSpaceDE w:val="false"/>
              <w:autoSpaceDN w:val="false"/>
              <w:adjustRightInd w:val="false"/>
              <w:spacing w:lineRule="auto" w:line="276"/>
              <w:jc w:val="both"/>
            </w:pPr>
            <w:r>
              <w:t>5.158,17 kn</w:t>
            </w:r>
          </w:p>
        </w:tc>
        <w:tc>
          <w:tcPr>
            <w:tcW w:type="dxa" w:w="1417"/>
          </w:tcPr>
          <w:p w:rsidRDefault="000E15B3" w:rsidP="00FF0819" w:rsidR="000E15B3">
            <w:pPr>
              <w:autoSpaceDE w:val="false"/>
              <w:autoSpaceDN w:val="false"/>
              <w:adjustRightInd w:val="false"/>
              <w:spacing w:lineRule="auto" w:line="276"/>
              <w:jc w:val="both"/>
            </w:pPr>
            <w:r>
              <w:t xml:space="preserve"> 4.126,52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55</w:t>
            </w:r>
          </w:p>
        </w:tc>
        <w:tc>
          <w:tcPr>
            <w:tcW w:type="dxa" w:w="1985"/>
          </w:tcPr>
          <w:p w:rsidRDefault="000E15B3" w:rsidP="00FF0819" w:rsidR="000E15B3">
            <w:pPr>
              <w:autoSpaceDE w:val="false"/>
              <w:autoSpaceDN w:val="false"/>
              <w:adjustRightInd w:val="false"/>
              <w:spacing w:lineRule="auto" w:line="276"/>
              <w:jc w:val="both"/>
            </w:pPr>
            <w:r>
              <w:t>MATIĆ</w:t>
            </w:r>
          </w:p>
        </w:tc>
        <w:tc>
          <w:tcPr>
            <w:tcW w:type="dxa" w:w="1559"/>
          </w:tcPr>
          <w:p w:rsidRDefault="000E15B3" w:rsidP="00FF0819" w:rsidR="000E15B3">
            <w:pPr>
              <w:autoSpaceDE w:val="false"/>
              <w:autoSpaceDN w:val="false"/>
              <w:adjustRightInd w:val="false"/>
              <w:spacing w:lineRule="auto" w:line="276"/>
              <w:jc w:val="both"/>
            </w:pPr>
            <w:r>
              <w:t>TOMISLAV</w:t>
            </w:r>
          </w:p>
        </w:tc>
        <w:tc>
          <w:tcPr>
            <w:tcW w:type="dxa" w:w="1559"/>
          </w:tcPr>
          <w:p w:rsidRDefault="000E15B3" w:rsidP="00FF0819" w:rsidR="000E15B3">
            <w:pPr>
              <w:autoSpaceDE w:val="false"/>
              <w:autoSpaceDN w:val="false"/>
              <w:adjustRightInd w:val="false"/>
              <w:spacing w:lineRule="auto" w:line="276"/>
              <w:jc w:val="both"/>
            </w:pPr>
            <w:r>
              <w:t>40971361313</w:t>
            </w:r>
          </w:p>
        </w:tc>
        <w:tc>
          <w:tcPr>
            <w:tcW w:type="dxa" w:w="1701"/>
          </w:tcPr>
          <w:p w:rsidRDefault="000E15B3" w:rsidP="00FF0819" w:rsidR="000E15B3">
            <w:pPr>
              <w:autoSpaceDE w:val="false"/>
              <w:autoSpaceDN w:val="false"/>
              <w:adjustRightInd w:val="false"/>
            </w:pPr>
            <w:r>
              <w:t>Srima VII-12</w:t>
            </w:r>
          </w:p>
        </w:tc>
        <w:tc>
          <w:tcPr>
            <w:tcW w:type="dxa" w:w="1418"/>
          </w:tcPr>
          <w:p w:rsidRDefault="000E15B3" w:rsidP="00FF0819" w:rsidR="000E15B3">
            <w:pPr>
              <w:autoSpaceDE w:val="false"/>
              <w:autoSpaceDN w:val="false"/>
              <w:adjustRightInd w:val="false"/>
              <w:spacing w:lineRule="auto" w:line="276"/>
              <w:jc w:val="both"/>
            </w:pPr>
            <w:r>
              <w:t>7.467,34 kn</w:t>
            </w:r>
          </w:p>
        </w:tc>
        <w:tc>
          <w:tcPr>
            <w:tcW w:type="dxa" w:w="1417"/>
          </w:tcPr>
          <w:p w:rsidRDefault="000E15B3" w:rsidP="00FF0819" w:rsidR="000E15B3">
            <w:pPr>
              <w:autoSpaceDE w:val="false"/>
              <w:autoSpaceDN w:val="false"/>
              <w:adjustRightInd w:val="false"/>
              <w:spacing w:lineRule="auto" w:line="276"/>
              <w:jc w:val="both"/>
            </w:pPr>
            <w:r>
              <w:t>5.973,87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56</w:t>
            </w:r>
          </w:p>
        </w:tc>
        <w:tc>
          <w:tcPr>
            <w:tcW w:type="dxa" w:w="1985"/>
          </w:tcPr>
          <w:p w:rsidRDefault="000E15B3" w:rsidP="00FF0819" w:rsidR="000E15B3">
            <w:pPr>
              <w:autoSpaceDE w:val="false"/>
              <w:autoSpaceDN w:val="false"/>
              <w:adjustRightInd w:val="false"/>
              <w:spacing w:lineRule="auto" w:line="276"/>
              <w:jc w:val="both"/>
            </w:pPr>
            <w:r>
              <w:t>MIJAT</w:t>
            </w:r>
          </w:p>
        </w:tc>
        <w:tc>
          <w:tcPr>
            <w:tcW w:type="dxa" w:w="1559"/>
          </w:tcPr>
          <w:p w:rsidRDefault="000E15B3" w:rsidP="00FF0819" w:rsidR="000E15B3">
            <w:pPr>
              <w:autoSpaceDE w:val="false"/>
              <w:autoSpaceDN w:val="false"/>
              <w:adjustRightInd w:val="false"/>
              <w:spacing w:lineRule="auto" w:line="276"/>
              <w:jc w:val="both"/>
            </w:pPr>
            <w:r>
              <w:t>ŽELJKO</w:t>
            </w:r>
          </w:p>
        </w:tc>
        <w:tc>
          <w:tcPr>
            <w:tcW w:type="dxa" w:w="1559"/>
          </w:tcPr>
          <w:p w:rsidRDefault="000E15B3" w:rsidP="00FF0819" w:rsidR="000E15B3">
            <w:pPr>
              <w:autoSpaceDE w:val="false"/>
              <w:autoSpaceDN w:val="false"/>
              <w:adjustRightInd w:val="false"/>
              <w:spacing w:lineRule="auto" w:line="276"/>
              <w:jc w:val="both"/>
            </w:pPr>
            <w:r>
              <w:t>11627632862</w:t>
            </w:r>
          </w:p>
        </w:tc>
        <w:tc>
          <w:tcPr>
            <w:tcW w:type="dxa" w:w="1701"/>
          </w:tcPr>
          <w:p w:rsidRDefault="000E15B3" w:rsidP="00FF0819" w:rsidR="000E15B3">
            <w:pPr>
              <w:autoSpaceDE w:val="false"/>
              <w:autoSpaceDN w:val="false"/>
              <w:adjustRightInd w:val="false"/>
            </w:pPr>
            <w:r>
              <w:t>Petra Preradovića 30, Šibenik</w:t>
            </w:r>
          </w:p>
        </w:tc>
        <w:tc>
          <w:tcPr>
            <w:tcW w:type="dxa" w:w="1418"/>
          </w:tcPr>
          <w:p w:rsidRDefault="000E15B3" w:rsidP="00FF0819" w:rsidR="000E15B3">
            <w:pPr>
              <w:autoSpaceDE w:val="false"/>
              <w:autoSpaceDN w:val="false"/>
              <w:adjustRightInd w:val="false"/>
              <w:spacing w:lineRule="auto" w:line="276"/>
              <w:jc w:val="both"/>
            </w:pPr>
            <w:r>
              <w:t>670,26 kn</w:t>
            </w:r>
          </w:p>
        </w:tc>
        <w:tc>
          <w:tcPr>
            <w:tcW w:type="dxa" w:w="1417"/>
          </w:tcPr>
          <w:p w:rsidRDefault="000E15B3" w:rsidP="00FF0819" w:rsidR="000E15B3">
            <w:pPr>
              <w:autoSpaceDE w:val="false"/>
              <w:autoSpaceDN w:val="false"/>
              <w:adjustRightInd w:val="false"/>
              <w:spacing w:lineRule="auto" w:line="276"/>
              <w:jc w:val="both"/>
            </w:pPr>
            <w:r>
              <w:t>536,21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57</w:t>
            </w:r>
          </w:p>
        </w:tc>
        <w:tc>
          <w:tcPr>
            <w:tcW w:type="dxa" w:w="1985"/>
          </w:tcPr>
          <w:p w:rsidRDefault="000E15B3" w:rsidP="00FF0819" w:rsidR="000E15B3">
            <w:pPr>
              <w:autoSpaceDE w:val="false"/>
              <w:autoSpaceDN w:val="false"/>
              <w:adjustRightInd w:val="false"/>
              <w:spacing w:lineRule="auto" w:line="276"/>
              <w:jc w:val="both"/>
            </w:pPr>
            <w:r>
              <w:t>MILETIĆ</w:t>
            </w:r>
          </w:p>
        </w:tc>
        <w:tc>
          <w:tcPr>
            <w:tcW w:type="dxa" w:w="1559"/>
          </w:tcPr>
          <w:p w:rsidRDefault="000E15B3" w:rsidP="00FF0819" w:rsidR="000E15B3">
            <w:pPr>
              <w:autoSpaceDE w:val="false"/>
              <w:autoSpaceDN w:val="false"/>
              <w:adjustRightInd w:val="false"/>
              <w:spacing w:lineRule="auto" w:line="276"/>
              <w:jc w:val="both"/>
            </w:pPr>
            <w:r>
              <w:t>MARKO</w:t>
            </w:r>
          </w:p>
        </w:tc>
        <w:tc>
          <w:tcPr>
            <w:tcW w:type="dxa" w:w="1559"/>
          </w:tcPr>
          <w:p w:rsidRDefault="000E15B3" w:rsidP="00FF0819" w:rsidR="000E15B3">
            <w:pPr>
              <w:autoSpaceDE w:val="false"/>
              <w:autoSpaceDN w:val="false"/>
              <w:adjustRightInd w:val="false"/>
              <w:spacing w:lineRule="auto" w:line="276"/>
              <w:jc w:val="both"/>
            </w:pPr>
            <w:r>
              <w:t>81424646286</w:t>
            </w:r>
          </w:p>
        </w:tc>
        <w:tc>
          <w:tcPr>
            <w:tcW w:type="dxa" w:w="1701"/>
          </w:tcPr>
          <w:p w:rsidRDefault="000E15B3" w:rsidP="00FF0819" w:rsidR="000E15B3">
            <w:pPr>
              <w:autoSpaceDE w:val="false"/>
              <w:autoSpaceDN w:val="false"/>
              <w:adjustRightInd w:val="false"/>
            </w:pPr>
            <w:r>
              <w:t>Jurja Utišenovića 2, Šibenik</w:t>
            </w:r>
          </w:p>
        </w:tc>
        <w:tc>
          <w:tcPr>
            <w:tcW w:type="dxa" w:w="1418"/>
          </w:tcPr>
          <w:p w:rsidRDefault="000E15B3" w:rsidP="00FF0819" w:rsidR="000E15B3">
            <w:pPr>
              <w:autoSpaceDE w:val="false"/>
              <w:autoSpaceDN w:val="false"/>
              <w:adjustRightInd w:val="false"/>
              <w:spacing w:lineRule="auto" w:line="276"/>
              <w:jc w:val="both"/>
            </w:pPr>
            <w:r>
              <w:t>5.003,90 kn</w:t>
            </w:r>
          </w:p>
        </w:tc>
        <w:tc>
          <w:tcPr>
            <w:tcW w:type="dxa" w:w="1417"/>
          </w:tcPr>
          <w:p w:rsidRDefault="000E15B3" w:rsidP="00FF0819" w:rsidR="000E15B3">
            <w:pPr>
              <w:autoSpaceDE w:val="false"/>
              <w:autoSpaceDN w:val="false"/>
              <w:adjustRightInd w:val="false"/>
              <w:spacing w:lineRule="auto" w:line="276"/>
              <w:jc w:val="both"/>
            </w:pPr>
            <w:r>
              <w:t>4.003,13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58</w:t>
            </w:r>
          </w:p>
        </w:tc>
        <w:tc>
          <w:tcPr>
            <w:tcW w:type="dxa" w:w="1985"/>
          </w:tcPr>
          <w:p w:rsidRDefault="000E15B3" w:rsidP="00FF0819" w:rsidR="000E15B3">
            <w:pPr>
              <w:autoSpaceDE w:val="false"/>
              <w:autoSpaceDN w:val="false"/>
              <w:adjustRightInd w:val="false"/>
              <w:spacing w:lineRule="auto" w:line="276"/>
              <w:jc w:val="both"/>
            </w:pPr>
            <w:r>
              <w:t xml:space="preserve">MILJAK </w:t>
            </w:r>
          </w:p>
        </w:tc>
        <w:tc>
          <w:tcPr>
            <w:tcW w:type="dxa" w:w="1559"/>
          </w:tcPr>
          <w:p w:rsidRDefault="000E15B3" w:rsidP="00FF0819" w:rsidR="000E15B3">
            <w:pPr>
              <w:autoSpaceDE w:val="false"/>
              <w:autoSpaceDN w:val="false"/>
              <w:adjustRightInd w:val="false"/>
              <w:spacing w:lineRule="auto" w:line="276"/>
              <w:jc w:val="both"/>
            </w:pPr>
            <w:r>
              <w:t>SENKA</w:t>
            </w:r>
          </w:p>
        </w:tc>
        <w:tc>
          <w:tcPr>
            <w:tcW w:type="dxa" w:w="1559"/>
          </w:tcPr>
          <w:p w:rsidRDefault="000E15B3" w:rsidP="00FF0819" w:rsidR="000E15B3">
            <w:pPr>
              <w:autoSpaceDE w:val="false"/>
              <w:autoSpaceDN w:val="false"/>
              <w:adjustRightInd w:val="false"/>
              <w:spacing w:lineRule="auto" w:line="276"/>
              <w:jc w:val="both"/>
            </w:pPr>
            <w:r>
              <w:t>45219643011</w:t>
            </w:r>
          </w:p>
        </w:tc>
        <w:tc>
          <w:tcPr>
            <w:tcW w:type="dxa" w:w="1701"/>
          </w:tcPr>
          <w:p w:rsidRDefault="000E15B3" w:rsidP="00FF0819" w:rsidR="000E15B3">
            <w:pPr>
              <w:autoSpaceDE w:val="false"/>
              <w:autoSpaceDN w:val="false"/>
              <w:adjustRightInd w:val="false"/>
            </w:pPr>
            <w:r>
              <w:t xml:space="preserve">Stjepana Radića 88, </w:t>
            </w:r>
            <w:r>
              <w:lastRenderedPageBreak/>
              <w:t>Šibenik</w:t>
            </w:r>
          </w:p>
        </w:tc>
        <w:tc>
          <w:tcPr>
            <w:tcW w:type="dxa" w:w="1418"/>
          </w:tcPr>
          <w:p w:rsidRDefault="000E15B3" w:rsidP="00FF0819" w:rsidR="000E15B3">
            <w:pPr>
              <w:autoSpaceDE w:val="false"/>
              <w:autoSpaceDN w:val="false"/>
              <w:adjustRightInd w:val="false"/>
              <w:spacing w:lineRule="auto" w:line="276"/>
              <w:jc w:val="both"/>
            </w:pPr>
            <w:r>
              <w:lastRenderedPageBreak/>
              <w:t>61,25 kn</w:t>
            </w:r>
          </w:p>
        </w:tc>
        <w:tc>
          <w:tcPr>
            <w:tcW w:type="dxa" w:w="1417"/>
          </w:tcPr>
          <w:p w:rsidRDefault="000E15B3" w:rsidP="00FF0819" w:rsidR="000E15B3">
            <w:pPr>
              <w:autoSpaceDE w:val="false"/>
              <w:autoSpaceDN w:val="false"/>
              <w:adjustRightInd w:val="false"/>
              <w:spacing w:lineRule="auto" w:line="276"/>
              <w:jc w:val="both"/>
            </w:pPr>
            <w:r>
              <w:t>49,00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lastRenderedPageBreak/>
              <w:t>59</w:t>
            </w:r>
          </w:p>
        </w:tc>
        <w:tc>
          <w:tcPr>
            <w:tcW w:type="dxa" w:w="1985"/>
          </w:tcPr>
          <w:p w:rsidRDefault="000E15B3" w:rsidP="00FF0819" w:rsidR="000E15B3">
            <w:pPr>
              <w:autoSpaceDE w:val="false"/>
              <w:autoSpaceDN w:val="false"/>
              <w:adjustRightInd w:val="false"/>
              <w:spacing w:lineRule="auto" w:line="276"/>
              <w:jc w:val="both"/>
            </w:pPr>
            <w:r>
              <w:t>MILOVAC</w:t>
            </w:r>
          </w:p>
        </w:tc>
        <w:tc>
          <w:tcPr>
            <w:tcW w:type="dxa" w:w="1559"/>
          </w:tcPr>
          <w:p w:rsidRDefault="000E15B3" w:rsidP="00FF0819" w:rsidR="000E15B3">
            <w:pPr>
              <w:autoSpaceDE w:val="false"/>
              <w:autoSpaceDN w:val="false"/>
              <w:adjustRightInd w:val="false"/>
              <w:spacing w:lineRule="auto" w:line="276"/>
              <w:jc w:val="both"/>
            </w:pPr>
            <w:r>
              <w:t>ALEN</w:t>
            </w:r>
          </w:p>
        </w:tc>
        <w:tc>
          <w:tcPr>
            <w:tcW w:type="dxa" w:w="1559"/>
          </w:tcPr>
          <w:p w:rsidRDefault="000E15B3" w:rsidP="00FF0819" w:rsidR="000E15B3">
            <w:pPr>
              <w:autoSpaceDE w:val="false"/>
              <w:autoSpaceDN w:val="false"/>
              <w:adjustRightInd w:val="false"/>
              <w:spacing w:lineRule="auto" w:line="276"/>
              <w:jc w:val="both"/>
            </w:pPr>
            <w:r>
              <w:t>01363318689</w:t>
            </w:r>
          </w:p>
        </w:tc>
        <w:tc>
          <w:tcPr>
            <w:tcW w:type="dxa" w:w="1701"/>
          </w:tcPr>
          <w:p w:rsidRDefault="000E15B3" w:rsidP="00FF0819" w:rsidR="000E15B3">
            <w:pPr>
              <w:autoSpaceDE w:val="false"/>
              <w:autoSpaceDN w:val="false"/>
              <w:adjustRightInd w:val="false"/>
            </w:pPr>
            <w:r>
              <w:t>Trtarska 148, Šibenik</w:t>
            </w:r>
          </w:p>
        </w:tc>
        <w:tc>
          <w:tcPr>
            <w:tcW w:type="dxa" w:w="1418"/>
          </w:tcPr>
          <w:p w:rsidRDefault="000E15B3" w:rsidP="00FF0819" w:rsidR="000E15B3">
            <w:pPr>
              <w:autoSpaceDE w:val="false"/>
              <w:autoSpaceDN w:val="false"/>
              <w:adjustRightInd w:val="false"/>
              <w:spacing w:lineRule="auto" w:line="276"/>
              <w:jc w:val="both"/>
            </w:pPr>
            <w:r>
              <w:t>1.667,82 kn</w:t>
            </w:r>
          </w:p>
        </w:tc>
        <w:tc>
          <w:tcPr>
            <w:tcW w:type="dxa" w:w="1417"/>
          </w:tcPr>
          <w:p w:rsidRDefault="000E15B3" w:rsidP="00FF0819" w:rsidR="000E15B3">
            <w:pPr>
              <w:autoSpaceDE w:val="false"/>
              <w:autoSpaceDN w:val="false"/>
              <w:adjustRightInd w:val="false"/>
              <w:spacing w:lineRule="auto" w:line="276"/>
              <w:jc w:val="both"/>
            </w:pPr>
            <w:r>
              <w:t>1.334,25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60</w:t>
            </w:r>
          </w:p>
        </w:tc>
        <w:tc>
          <w:tcPr>
            <w:tcW w:type="dxa" w:w="1985"/>
          </w:tcPr>
          <w:p w:rsidRDefault="000E15B3" w:rsidP="00FF0819" w:rsidR="000E15B3">
            <w:pPr>
              <w:autoSpaceDE w:val="false"/>
              <w:autoSpaceDN w:val="false"/>
              <w:adjustRightInd w:val="false"/>
              <w:spacing w:lineRule="auto" w:line="276"/>
              <w:jc w:val="both"/>
            </w:pPr>
            <w:r>
              <w:t>MUČIĆ</w:t>
            </w:r>
          </w:p>
        </w:tc>
        <w:tc>
          <w:tcPr>
            <w:tcW w:type="dxa" w:w="1559"/>
          </w:tcPr>
          <w:p w:rsidRDefault="000E15B3" w:rsidP="00FF0819" w:rsidR="000E15B3">
            <w:pPr>
              <w:autoSpaceDE w:val="false"/>
              <w:autoSpaceDN w:val="false"/>
              <w:adjustRightInd w:val="false"/>
              <w:spacing w:lineRule="auto" w:line="276"/>
              <w:jc w:val="both"/>
            </w:pPr>
            <w:r>
              <w:t>ZVONKO</w:t>
            </w:r>
          </w:p>
        </w:tc>
        <w:tc>
          <w:tcPr>
            <w:tcW w:type="dxa" w:w="1559"/>
          </w:tcPr>
          <w:p w:rsidRDefault="000E15B3" w:rsidP="00FF0819" w:rsidR="000E15B3">
            <w:pPr>
              <w:autoSpaceDE w:val="false"/>
              <w:autoSpaceDN w:val="false"/>
              <w:adjustRightInd w:val="false"/>
              <w:spacing w:lineRule="auto" w:line="276"/>
              <w:jc w:val="both"/>
            </w:pPr>
            <w:r>
              <w:t>42158410629</w:t>
            </w:r>
          </w:p>
        </w:tc>
        <w:tc>
          <w:tcPr>
            <w:tcW w:type="dxa" w:w="1701"/>
          </w:tcPr>
          <w:p w:rsidRDefault="000E15B3" w:rsidP="00FF0819" w:rsidR="000E15B3">
            <w:pPr>
              <w:autoSpaceDE w:val="false"/>
              <w:autoSpaceDN w:val="false"/>
              <w:adjustRightInd w:val="false"/>
            </w:pPr>
            <w:r>
              <w:t>Bože Peričića 28, Šibenik</w:t>
            </w:r>
          </w:p>
        </w:tc>
        <w:tc>
          <w:tcPr>
            <w:tcW w:type="dxa" w:w="1418"/>
          </w:tcPr>
          <w:p w:rsidRDefault="000E15B3" w:rsidP="00FF0819" w:rsidR="000E15B3">
            <w:pPr>
              <w:autoSpaceDE w:val="false"/>
              <w:autoSpaceDN w:val="false"/>
              <w:adjustRightInd w:val="false"/>
              <w:spacing w:lineRule="auto" w:line="276"/>
              <w:jc w:val="both"/>
            </w:pPr>
            <w:r>
              <w:t>3.767,92 kn</w:t>
            </w:r>
          </w:p>
        </w:tc>
        <w:tc>
          <w:tcPr>
            <w:tcW w:type="dxa" w:w="1417"/>
          </w:tcPr>
          <w:p w:rsidRDefault="000E15B3" w:rsidP="00FF0819" w:rsidR="000E15B3">
            <w:pPr>
              <w:autoSpaceDE w:val="false"/>
              <w:autoSpaceDN w:val="false"/>
              <w:adjustRightInd w:val="false"/>
              <w:spacing w:lineRule="auto" w:line="276"/>
              <w:jc w:val="both"/>
            </w:pPr>
            <w:r>
              <w:t>3.014,33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61</w:t>
            </w:r>
          </w:p>
        </w:tc>
        <w:tc>
          <w:tcPr>
            <w:tcW w:type="dxa" w:w="1985"/>
          </w:tcPr>
          <w:p w:rsidRDefault="000E15B3" w:rsidP="00FF0819" w:rsidR="000E15B3">
            <w:pPr>
              <w:autoSpaceDE w:val="false"/>
              <w:autoSpaceDN w:val="false"/>
              <w:adjustRightInd w:val="false"/>
              <w:spacing w:lineRule="auto" w:line="276"/>
              <w:jc w:val="both"/>
            </w:pPr>
            <w:r>
              <w:t>NIMAC</w:t>
            </w:r>
          </w:p>
        </w:tc>
        <w:tc>
          <w:tcPr>
            <w:tcW w:type="dxa" w:w="1559"/>
          </w:tcPr>
          <w:p w:rsidRDefault="000E15B3" w:rsidP="00FF0819" w:rsidR="000E15B3">
            <w:pPr>
              <w:autoSpaceDE w:val="false"/>
              <w:autoSpaceDN w:val="false"/>
              <w:adjustRightInd w:val="false"/>
              <w:spacing w:lineRule="auto" w:line="276"/>
              <w:jc w:val="both"/>
            </w:pPr>
            <w:r>
              <w:t>IVAN</w:t>
            </w:r>
          </w:p>
        </w:tc>
        <w:tc>
          <w:tcPr>
            <w:tcW w:type="dxa" w:w="1559"/>
          </w:tcPr>
          <w:p w:rsidRDefault="000E15B3" w:rsidP="00FF0819" w:rsidR="000E15B3">
            <w:pPr>
              <w:autoSpaceDE w:val="false"/>
              <w:autoSpaceDN w:val="false"/>
              <w:adjustRightInd w:val="false"/>
              <w:spacing w:lineRule="auto" w:line="276"/>
              <w:jc w:val="both"/>
            </w:pPr>
            <w:r>
              <w:t>21589355184</w:t>
            </w:r>
          </w:p>
        </w:tc>
        <w:tc>
          <w:tcPr>
            <w:tcW w:type="dxa" w:w="1701"/>
          </w:tcPr>
          <w:p w:rsidRDefault="000E15B3" w:rsidP="00FF0819" w:rsidR="000E15B3">
            <w:pPr>
              <w:autoSpaceDE w:val="false"/>
              <w:autoSpaceDN w:val="false"/>
              <w:adjustRightInd w:val="false"/>
            </w:pPr>
            <w:r>
              <w:t>Zapadna magistrala 9, Šibenik</w:t>
            </w:r>
          </w:p>
        </w:tc>
        <w:tc>
          <w:tcPr>
            <w:tcW w:type="dxa" w:w="1418"/>
          </w:tcPr>
          <w:p w:rsidRDefault="000E15B3" w:rsidP="00FF0819" w:rsidR="000E15B3">
            <w:pPr>
              <w:autoSpaceDE w:val="false"/>
              <w:autoSpaceDN w:val="false"/>
              <w:adjustRightInd w:val="false"/>
              <w:spacing w:lineRule="auto" w:line="276"/>
              <w:jc w:val="both"/>
            </w:pPr>
            <w:r>
              <w:t>2.068,49 kn</w:t>
            </w:r>
          </w:p>
        </w:tc>
        <w:tc>
          <w:tcPr>
            <w:tcW w:type="dxa" w:w="1417"/>
          </w:tcPr>
          <w:p w:rsidRDefault="000E15B3" w:rsidP="00FF0819" w:rsidR="000E15B3">
            <w:pPr>
              <w:autoSpaceDE w:val="false"/>
              <w:autoSpaceDN w:val="false"/>
              <w:adjustRightInd w:val="false"/>
              <w:spacing w:lineRule="auto" w:line="276"/>
              <w:jc w:val="both"/>
            </w:pPr>
            <w:r>
              <w:t>1.654,79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62</w:t>
            </w:r>
          </w:p>
        </w:tc>
        <w:tc>
          <w:tcPr>
            <w:tcW w:type="dxa" w:w="1985"/>
          </w:tcPr>
          <w:p w:rsidRDefault="000E15B3" w:rsidP="00FF0819" w:rsidR="000E15B3">
            <w:pPr>
              <w:autoSpaceDE w:val="false"/>
              <w:autoSpaceDN w:val="false"/>
              <w:adjustRightInd w:val="false"/>
              <w:spacing w:lineRule="auto" w:line="276"/>
              <w:jc w:val="both"/>
            </w:pPr>
            <w:r>
              <w:t>PAIĆ</w:t>
            </w:r>
          </w:p>
        </w:tc>
        <w:tc>
          <w:tcPr>
            <w:tcW w:type="dxa" w:w="1559"/>
          </w:tcPr>
          <w:p w:rsidRDefault="000E15B3" w:rsidP="00FF0819" w:rsidR="000E15B3">
            <w:pPr>
              <w:autoSpaceDE w:val="false"/>
              <w:autoSpaceDN w:val="false"/>
              <w:adjustRightInd w:val="false"/>
              <w:spacing w:lineRule="auto" w:line="276"/>
              <w:jc w:val="both"/>
            </w:pPr>
            <w:r>
              <w:t>IVAN</w:t>
            </w:r>
          </w:p>
        </w:tc>
        <w:tc>
          <w:tcPr>
            <w:tcW w:type="dxa" w:w="1559"/>
          </w:tcPr>
          <w:p w:rsidRDefault="000E15B3" w:rsidP="00FF0819" w:rsidR="000E15B3">
            <w:pPr>
              <w:autoSpaceDE w:val="false"/>
              <w:autoSpaceDN w:val="false"/>
              <w:adjustRightInd w:val="false"/>
              <w:spacing w:lineRule="auto" w:line="276"/>
              <w:jc w:val="both"/>
            </w:pPr>
            <w:r>
              <w:t>93071662785</w:t>
            </w:r>
          </w:p>
        </w:tc>
        <w:tc>
          <w:tcPr>
            <w:tcW w:type="dxa" w:w="1701"/>
          </w:tcPr>
          <w:p w:rsidRDefault="000E15B3" w:rsidP="00FF0819" w:rsidR="000E15B3">
            <w:pPr>
              <w:autoSpaceDE w:val="false"/>
              <w:autoSpaceDN w:val="false"/>
              <w:adjustRightInd w:val="false"/>
            </w:pPr>
            <w:r>
              <w:t>Frana Supila 42, Šibenik</w:t>
            </w:r>
          </w:p>
        </w:tc>
        <w:tc>
          <w:tcPr>
            <w:tcW w:type="dxa" w:w="1418"/>
          </w:tcPr>
          <w:p w:rsidRDefault="000E15B3" w:rsidP="00FF0819" w:rsidR="000E15B3">
            <w:pPr>
              <w:autoSpaceDE w:val="false"/>
              <w:autoSpaceDN w:val="false"/>
              <w:adjustRightInd w:val="false"/>
              <w:spacing w:lineRule="auto" w:line="276"/>
              <w:jc w:val="both"/>
            </w:pPr>
            <w:r>
              <w:t>386,34 kn</w:t>
            </w:r>
          </w:p>
        </w:tc>
        <w:tc>
          <w:tcPr>
            <w:tcW w:type="dxa" w:w="1417"/>
          </w:tcPr>
          <w:p w:rsidRDefault="000E15B3" w:rsidP="00FF0819" w:rsidR="000E15B3">
            <w:pPr>
              <w:autoSpaceDE w:val="false"/>
              <w:autoSpaceDN w:val="false"/>
              <w:adjustRightInd w:val="false"/>
              <w:spacing w:lineRule="auto" w:line="276"/>
              <w:jc w:val="both"/>
            </w:pPr>
            <w:r>
              <w:t>309,07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63</w:t>
            </w:r>
          </w:p>
        </w:tc>
        <w:tc>
          <w:tcPr>
            <w:tcW w:type="dxa" w:w="1985"/>
          </w:tcPr>
          <w:p w:rsidRDefault="000E15B3" w:rsidP="00FF0819" w:rsidR="000E15B3">
            <w:pPr>
              <w:autoSpaceDE w:val="false"/>
              <w:autoSpaceDN w:val="false"/>
              <w:adjustRightInd w:val="false"/>
              <w:spacing w:lineRule="auto" w:line="276"/>
              <w:jc w:val="both"/>
            </w:pPr>
            <w:r>
              <w:t>PAIĆ</w:t>
            </w:r>
          </w:p>
        </w:tc>
        <w:tc>
          <w:tcPr>
            <w:tcW w:type="dxa" w:w="1559"/>
          </w:tcPr>
          <w:p w:rsidRDefault="000E15B3" w:rsidP="00FF0819" w:rsidR="000E15B3">
            <w:pPr>
              <w:autoSpaceDE w:val="false"/>
              <w:autoSpaceDN w:val="false"/>
              <w:adjustRightInd w:val="false"/>
              <w:spacing w:lineRule="auto" w:line="276"/>
              <w:jc w:val="both"/>
            </w:pPr>
            <w:r>
              <w:t>ŽELJKA</w:t>
            </w:r>
          </w:p>
        </w:tc>
        <w:tc>
          <w:tcPr>
            <w:tcW w:type="dxa" w:w="1559"/>
          </w:tcPr>
          <w:p w:rsidRDefault="000E15B3" w:rsidP="00FF0819" w:rsidR="000E15B3">
            <w:pPr>
              <w:autoSpaceDE w:val="false"/>
              <w:autoSpaceDN w:val="false"/>
              <w:adjustRightInd w:val="false"/>
              <w:spacing w:lineRule="auto" w:line="276"/>
              <w:jc w:val="both"/>
            </w:pPr>
            <w:r>
              <w:t>50495841416</w:t>
            </w:r>
          </w:p>
        </w:tc>
        <w:tc>
          <w:tcPr>
            <w:tcW w:type="dxa" w:w="1701"/>
          </w:tcPr>
          <w:p w:rsidRDefault="000E15B3" w:rsidP="00FF0819" w:rsidR="000E15B3">
            <w:pPr>
              <w:autoSpaceDE w:val="false"/>
              <w:autoSpaceDN w:val="false"/>
              <w:adjustRightInd w:val="false"/>
            </w:pPr>
            <w:r>
              <w:t>Frana Supila 42, Šibenik</w:t>
            </w:r>
          </w:p>
        </w:tc>
        <w:tc>
          <w:tcPr>
            <w:tcW w:type="dxa" w:w="1418"/>
          </w:tcPr>
          <w:p w:rsidRDefault="000E15B3" w:rsidP="00FF0819" w:rsidR="000E15B3">
            <w:pPr>
              <w:autoSpaceDE w:val="false"/>
              <w:autoSpaceDN w:val="false"/>
              <w:adjustRightInd w:val="false"/>
              <w:spacing w:lineRule="auto" w:line="276"/>
              <w:jc w:val="both"/>
            </w:pPr>
            <w:r>
              <w:t>101,22 kn</w:t>
            </w:r>
          </w:p>
        </w:tc>
        <w:tc>
          <w:tcPr>
            <w:tcW w:type="dxa" w:w="1417"/>
          </w:tcPr>
          <w:p w:rsidRDefault="000E15B3" w:rsidP="00FF0819" w:rsidR="000E15B3" w:rsidRPr="003544E1">
            <w:pPr>
              <w:autoSpaceDE w:val="false"/>
              <w:autoSpaceDN w:val="false"/>
              <w:adjustRightInd w:val="false"/>
              <w:spacing w:lineRule="auto" w:line="276"/>
              <w:jc w:val="both"/>
            </w:pPr>
            <w:r>
              <w:t>80,98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64</w:t>
            </w:r>
          </w:p>
        </w:tc>
        <w:tc>
          <w:tcPr>
            <w:tcW w:type="dxa" w:w="1985"/>
          </w:tcPr>
          <w:p w:rsidRDefault="000E15B3" w:rsidP="00FF0819" w:rsidR="000E15B3">
            <w:pPr>
              <w:autoSpaceDE w:val="false"/>
              <w:autoSpaceDN w:val="false"/>
              <w:adjustRightInd w:val="false"/>
              <w:spacing w:lineRule="auto" w:line="276"/>
              <w:jc w:val="both"/>
            </w:pPr>
            <w:r>
              <w:t>PAPAK</w:t>
            </w:r>
          </w:p>
        </w:tc>
        <w:tc>
          <w:tcPr>
            <w:tcW w:type="dxa" w:w="1559"/>
          </w:tcPr>
          <w:p w:rsidRDefault="000E15B3" w:rsidP="00FF0819" w:rsidR="000E15B3">
            <w:pPr>
              <w:autoSpaceDE w:val="false"/>
              <w:autoSpaceDN w:val="false"/>
              <w:adjustRightInd w:val="false"/>
              <w:spacing w:lineRule="auto" w:line="276"/>
              <w:jc w:val="both"/>
            </w:pPr>
            <w:r>
              <w:t>MARIJANA</w:t>
            </w:r>
          </w:p>
        </w:tc>
        <w:tc>
          <w:tcPr>
            <w:tcW w:type="dxa" w:w="1559"/>
          </w:tcPr>
          <w:p w:rsidRDefault="000E15B3" w:rsidP="00FF0819" w:rsidR="000E15B3">
            <w:pPr>
              <w:autoSpaceDE w:val="false"/>
              <w:autoSpaceDN w:val="false"/>
              <w:adjustRightInd w:val="false"/>
              <w:spacing w:lineRule="auto" w:line="276"/>
              <w:jc w:val="both"/>
            </w:pPr>
            <w:r>
              <w:t>17279301102</w:t>
            </w:r>
          </w:p>
        </w:tc>
        <w:tc>
          <w:tcPr>
            <w:tcW w:type="dxa" w:w="1701"/>
          </w:tcPr>
          <w:p w:rsidRDefault="000E15B3" w:rsidP="00FF0819" w:rsidR="000E15B3">
            <w:pPr>
              <w:autoSpaceDE w:val="false"/>
              <w:autoSpaceDN w:val="false"/>
              <w:adjustRightInd w:val="false"/>
            </w:pPr>
            <w:r>
              <w:t>Mravnica 7, Mravnica</w:t>
            </w:r>
          </w:p>
        </w:tc>
        <w:tc>
          <w:tcPr>
            <w:tcW w:type="dxa" w:w="1418"/>
          </w:tcPr>
          <w:p w:rsidRDefault="000E15B3" w:rsidP="00FF0819" w:rsidR="000E15B3">
            <w:pPr>
              <w:autoSpaceDE w:val="false"/>
              <w:autoSpaceDN w:val="false"/>
              <w:adjustRightInd w:val="false"/>
              <w:spacing w:lineRule="auto" w:line="276"/>
              <w:jc w:val="both"/>
            </w:pPr>
            <w:r>
              <w:t>121,00 kn</w:t>
            </w:r>
          </w:p>
        </w:tc>
        <w:tc>
          <w:tcPr>
            <w:tcW w:type="dxa" w:w="1417"/>
          </w:tcPr>
          <w:p w:rsidRDefault="000E15B3" w:rsidP="00FF0819" w:rsidR="000E15B3">
            <w:pPr>
              <w:autoSpaceDE w:val="false"/>
              <w:autoSpaceDN w:val="false"/>
              <w:adjustRightInd w:val="false"/>
              <w:spacing w:lineRule="auto" w:line="276"/>
              <w:jc w:val="both"/>
            </w:pPr>
            <w:r>
              <w:t>96,80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65</w:t>
            </w:r>
          </w:p>
        </w:tc>
        <w:tc>
          <w:tcPr>
            <w:tcW w:type="dxa" w:w="1985"/>
          </w:tcPr>
          <w:p w:rsidRDefault="000E15B3" w:rsidP="00FF0819" w:rsidR="000E15B3">
            <w:pPr>
              <w:autoSpaceDE w:val="false"/>
              <w:autoSpaceDN w:val="false"/>
              <w:adjustRightInd w:val="false"/>
              <w:spacing w:lineRule="auto" w:line="276"/>
              <w:jc w:val="both"/>
            </w:pPr>
            <w:r>
              <w:t>PERIŠ</w:t>
            </w:r>
          </w:p>
        </w:tc>
        <w:tc>
          <w:tcPr>
            <w:tcW w:type="dxa" w:w="1559"/>
          </w:tcPr>
          <w:p w:rsidRDefault="000E15B3" w:rsidP="00FF0819" w:rsidR="000E15B3">
            <w:pPr>
              <w:autoSpaceDE w:val="false"/>
              <w:autoSpaceDN w:val="false"/>
              <w:adjustRightInd w:val="false"/>
              <w:spacing w:lineRule="auto" w:line="276"/>
              <w:jc w:val="both"/>
            </w:pPr>
            <w:r>
              <w:t>ANITA</w:t>
            </w:r>
          </w:p>
        </w:tc>
        <w:tc>
          <w:tcPr>
            <w:tcW w:type="dxa" w:w="1559"/>
          </w:tcPr>
          <w:p w:rsidRDefault="000E15B3" w:rsidP="00FF0819" w:rsidR="000E15B3">
            <w:pPr>
              <w:autoSpaceDE w:val="false"/>
              <w:autoSpaceDN w:val="false"/>
              <w:adjustRightInd w:val="false"/>
              <w:spacing w:lineRule="auto" w:line="276"/>
              <w:jc w:val="both"/>
            </w:pPr>
            <w:r>
              <w:t>35247528369</w:t>
            </w:r>
          </w:p>
        </w:tc>
        <w:tc>
          <w:tcPr>
            <w:tcW w:type="dxa" w:w="1701"/>
          </w:tcPr>
          <w:p w:rsidRDefault="000E15B3" w:rsidP="00FF0819" w:rsidR="000E15B3">
            <w:pPr>
              <w:autoSpaceDE w:val="false"/>
              <w:autoSpaceDN w:val="false"/>
              <w:adjustRightInd w:val="false"/>
            </w:pPr>
            <w:r>
              <w:t>Dublje 22, Pirovac</w:t>
            </w:r>
          </w:p>
        </w:tc>
        <w:tc>
          <w:tcPr>
            <w:tcW w:type="dxa" w:w="1418"/>
          </w:tcPr>
          <w:p w:rsidRDefault="000E15B3" w:rsidP="00FF0819" w:rsidR="000E15B3">
            <w:pPr>
              <w:autoSpaceDE w:val="false"/>
              <w:autoSpaceDN w:val="false"/>
              <w:adjustRightInd w:val="false"/>
              <w:spacing w:lineRule="auto" w:line="276"/>
              <w:jc w:val="both"/>
            </w:pPr>
            <w:r>
              <w:t>5.322,40 kn</w:t>
            </w:r>
          </w:p>
        </w:tc>
        <w:tc>
          <w:tcPr>
            <w:tcW w:type="dxa" w:w="1417"/>
          </w:tcPr>
          <w:p w:rsidRDefault="000E15B3" w:rsidP="00FF0819" w:rsidR="000E15B3">
            <w:pPr>
              <w:autoSpaceDE w:val="false"/>
              <w:autoSpaceDN w:val="false"/>
              <w:adjustRightInd w:val="false"/>
              <w:spacing w:lineRule="auto" w:line="276"/>
              <w:jc w:val="both"/>
            </w:pPr>
            <w:r>
              <w:t>4.257,93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66</w:t>
            </w:r>
          </w:p>
        </w:tc>
        <w:tc>
          <w:tcPr>
            <w:tcW w:type="dxa" w:w="1985"/>
          </w:tcPr>
          <w:p w:rsidRDefault="000E15B3" w:rsidP="00FF0819" w:rsidR="000E15B3">
            <w:pPr>
              <w:autoSpaceDE w:val="false"/>
              <w:autoSpaceDN w:val="false"/>
              <w:adjustRightInd w:val="false"/>
              <w:spacing w:lineRule="auto" w:line="276"/>
              <w:jc w:val="both"/>
            </w:pPr>
            <w:r>
              <w:t>PERIŠA JURKOVIĆ</w:t>
            </w:r>
          </w:p>
        </w:tc>
        <w:tc>
          <w:tcPr>
            <w:tcW w:type="dxa" w:w="1559"/>
          </w:tcPr>
          <w:p w:rsidRDefault="000E15B3" w:rsidP="00FF0819" w:rsidR="000E15B3">
            <w:pPr>
              <w:autoSpaceDE w:val="false"/>
              <w:autoSpaceDN w:val="false"/>
              <w:adjustRightInd w:val="false"/>
              <w:spacing w:lineRule="auto" w:line="276"/>
              <w:jc w:val="both"/>
            </w:pPr>
            <w:r>
              <w:t>MARIJO</w:t>
            </w:r>
          </w:p>
        </w:tc>
        <w:tc>
          <w:tcPr>
            <w:tcW w:type="dxa" w:w="1559"/>
          </w:tcPr>
          <w:p w:rsidRDefault="000E15B3" w:rsidP="00FF0819" w:rsidR="000E15B3">
            <w:pPr>
              <w:autoSpaceDE w:val="false"/>
              <w:autoSpaceDN w:val="false"/>
              <w:adjustRightInd w:val="false"/>
              <w:spacing w:lineRule="auto" w:line="276"/>
              <w:jc w:val="both"/>
            </w:pPr>
            <w:r>
              <w:t>26241408947</w:t>
            </w:r>
          </w:p>
        </w:tc>
        <w:tc>
          <w:tcPr>
            <w:tcW w:type="dxa" w:w="1701"/>
          </w:tcPr>
          <w:p w:rsidRDefault="000E15B3" w:rsidP="00FF0819" w:rsidR="000E15B3">
            <w:pPr>
              <w:autoSpaceDE w:val="false"/>
              <w:autoSpaceDN w:val="false"/>
              <w:adjustRightInd w:val="false"/>
            </w:pPr>
            <w:r>
              <w:t>Sv. Luce 8, Šibenik</w:t>
            </w:r>
          </w:p>
        </w:tc>
        <w:tc>
          <w:tcPr>
            <w:tcW w:type="dxa" w:w="1418"/>
          </w:tcPr>
          <w:p w:rsidRDefault="000E15B3" w:rsidP="00FF0819" w:rsidR="000E15B3">
            <w:pPr>
              <w:autoSpaceDE w:val="false"/>
              <w:autoSpaceDN w:val="false"/>
              <w:adjustRightInd w:val="false"/>
              <w:spacing w:lineRule="auto" w:line="276"/>
              <w:jc w:val="both"/>
            </w:pPr>
            <w:r>
              <w:t>2.521,29 kn</w:t>
            </w:r>
          </w:p>
        </w:tc>
        <w:tc>
          <w:tcPr>
            <w:tcW w:type="dxa" w:w="1417"/>
          </w:tcPr>
          <w:p w:rsidRDefault="000E15B3" w:rsidP="00FF0819" w:rsidR="000E15B3">
            <w:pPr>
              <w:autoSpaceDE w:val="false"/>
              <w:autoSpaceDN w:val="false"/>
              <w:adjustRightInd w:val="false"/>
              <w:spacing w:lineRule="auto" w:line="276"/>
              <w:jc w:val="both"/>
            </w:pPr>
            <w:r>
              <w:t>2.017,04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67</w:t>
            </w:r>
          </w:p>
        </w:tc>
        <w:tc>
          <w:tcPr>
            <w:tcW w:type="dxa" w:w="1985"/>
          </w:tcPr>
          <w:p w:rsidRDefault="000E15B3" w:rsidP="00FF0819" w:rsidR="000E15B3">
            <w:pPr>
              <w:autoSpaceDE w:val="false"/>
              <w:autoSpaceDN w:val="false"/>
              <w:adjustRightInd w:val="false"/>
              <w:spacing w:lineRule="auto" w:line="276"/>
              <w:jc w:val="both"/>
            </w:pPr>
            <w:r>
              <w:t>PERKOVIĆ</w:t>
            </w:r>
          </w:p>
        </w:tc>
        <w:tc>
          <w:tcPr>
            <w:tcW w:type="dxa" w:w="1559"/>
          </w:tcPr>
          <w:p w:rsidRDefault="000E15B3" w:rsidP="00FF0819" w:rsidR="000E15B3">
            <w:pPr>
              <w:autoSpaceDE w:val="false"/>
              <w:autoSpaceDN w:val="false"/>
              <w:adjustRightInd w:val="false"/>
              <w:spacing w:lineRule="auto" w:line="276"/>
              <w:jc w:val="both"/>
            </w:pPr>
            <w:r>
              <w:t>IVAN</w:t>
            </w:r>
          </w:p>
        </w:tc>
        <w:tc>
          <w:tcPr>
            <w:tcW w:type="dxa" w:w="1559"/>
          </w:tcPr>
          <w:p w:rsidRDefault="000E15B3" w:rsidP="00FF0819" w:rsidR="000E15B3">
            <w:pPr>
              <w:autoSpaceDE w:val="false"/>
              <w:autoSpaceDN w:val="false"/>
              <w:adjustRightInd w:val="false"/>
              <w:spacing w:lineRule="auto" w:line="276"/>
              <w:jc w:val="both"/>
            </w:pPr>
            <w:r>
              <w:t>60118131818</w:t>
            </w:r>
          </w:p>
        </w:tc>
        <w:tc>
          <w:tcPr>
            <w:tcW w:type="dxa" w:w="1701"/>
          </w:tcPr>
          <w:p w:rsidRDefault="000E15B3" w:rsidP="00FF0819" w:rsidR="000E15B3">
            <w:pPr>
              <w:autoSpaceDE w:val="false"/>
              <w:autoSpaceDN w:val="false"/>
              <w:adjustRightInd w:val="false"/>
            </w:pPr>
            <w:r>
              <w:t>Bana I. Mažuranića 34, Šibenik</w:t>
            </w:r>
          </w:p>
        </w:tc>
        <w:tc>
          <w:tcPr>
            <w:tcW w:type="dxa" w:w="1418"/>
          </w:tcPr>
          <w:p w:rsidRDefault="000E15B3" w:rsidP="00FF0819" w:rsidR="000E15B3">
            <w:pPr>
              <w:autoSpaceDE w:val="false"/>
              <w:autoSpaceDN w:val="false"/>
              <w:adjustRightInd w:val="false"/>
              <w:spacing w:lineRule="auto" w:line="276"/>
              <w:jc w:val="both"/>
            </w:pPr>
            <w:r>
              <w:t>22.204,88 kn</w:t>
            </w:r>
          </w:p>
        </w:tc>
        <w:tc>
          <w:tcPr>
            <w:tcW w:type="dxa" w:w="1417"/>
          </w:tcPr>
          <w:p w:rsidRDefault="000E15B3" w:rsidP="00FF0819" w:rsidR="000E15B3">
            <w:pPr>
              <w:autoSpaceDE w:val="false"/>
              <w:autoSpaceDN w:val="false"/>
              <w:adjustRightInd w:val="false"/>
              <w:spacing w:lineRule="auto" w:line="276"/>
              <w:jc w:val="both"/>
            </w:pPr>
            <w:r>
              <w:t>17.763,90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68</w:t>
            </w:r>
          </w:p>
        </w:tc>
        <w:tc>
          <w:tcPr>
            <w:tcW w:type="dxa" w:w="1985"/>
          </w:tcPr>
          <w:p w:rsidRDefault="000E15B3" w:rsidP="00FF0819" w:rsidR="000E15B3">
            <w:pPr>
              <w:autoSpaceDE w:val="false"/>
              <w:autoSpaceDN w:val="false"/>
              <w:adjustRightInd w:val="false"/>
              <w:spacing w:lineRule="auto" w:line="276"/>
              <w:jc w:val="both"/>
            </w:pPr>
            <w:r>
              <w:t>PETKOVIĆ</w:t>
            </w:r>
          </w:p>
        </w:tc>
        <w:tc>
          <w:tcPr>
            <w:tcW w:type="dxa" w:w="1559"/>
          </w:tcPr>
          <w:p w:rsidRDefault="000E15B3" w:rsidP="00FF0819" w:rsidR="000E15B3">
            <w:pPr>
              <w:autoSpaceDE w:val="false"/>
              <w:autoSpaceDN w:val="false"/>
              <w:adjustRightInd w:val="false"/>
              <w:spacing w:lineRule="auto" w:line="276"/>
              <w:jc w:val="both"/>
            </w:pPr>
            <w:r>
              <w:t>LJILJANA</w:t>
            </w:r>
          </w:p>
        </w:tc>
        <w:tc>
          <w:tcPr>
            <w:tcW w:type="dxa" w:w="1559"/>
          </w:tcPr>
          <w:p w:rsidRDefault="000E15B3" w:rsidP="00FF0819" w:rsidR="000E15B3">
            <w:pPr>
              <w:autoSpaceDE w:val="false"/>
              <w:autoSpaceDN w:val="false"/>
              <w:adjustRightInd w:val="false"/>
              <w:spacing w:lineRule="auto" w:line="276"/>
              <w:jc w:val="both"/>
            </w:pPr>
            <w:r>
              <w:t>20735926984</w:t>
            </w:r>
          </w:p>
        </w:tc>
        <w:tc>
          <w:tcPr>
            <w:tcW w:type="dxa" w:w="1701"/>
          </w:tcPr>
          <w:p w:rsidRDefault="000E15B3" w:rsidP="00FF0819" w:rsidR="000E15B3">
            <w:pPr>
              <w:autoSpaceDE w:val="false"/>
              <w:autoSpaceDN w:val="false"/>
              <w:adjustRightInd w:val="false"/>
            </w:pPr>
            <w:r>
              <w:t>Mandalinskih žrtava 16, Šibenik</w:t>
            </w:r>
          </w:p>
        </w:tc>
        <w:tc>
          <w:tcPr>
            <w:tcW w:type="dxa" w:w="1418"/>
          </w:tcPr>
          <w:p w:rsidRDefault="000E15B3" w:rsidP="00FF0819" w:rsidR="000E15B3">
            <w:pPr>
              <w:autoSpaceDE w:val="false"/>
              <w:autoSpaceDN w:val="false"/>
              <w:adjustRightInd w:val="false"/>
              <w:spacing w:lineRule="auto" w:line="276"/>
              <w:jc w:val="both"/>
            </w:pPr>
            <w:r>
              <w:t>4.656,29 kn</w:t>
            </w:r>
          </w:p>
        </w:tc>
        <w:tc>
          <w:tcPr>
            <w:tcW w:type="dxa" w:w="1417"/>
          </w:tcPr>
          <w:p w:rsidRDefault="000E15B3" w:rsidP="00FF0819" w:rsidR="000E15B3">
            <w:pPr>
              <w:autoSpaceDE w:val="false"/>
              <w:autoSpaceDN w:val="false"/>
              <w:adjustRightInd w:val="false"/>
              <w:spacing w:lineRule="auto" w:line="276"/>
              <w:jc w:val="both"/>
            </w:pPr>
            <w:r>
              <w:t>3.725,03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69</w:t>
            </w:r>
          </w:p>
        </w:tc>
        <w:tc>
          <w:tcPr>
            <w:tcW w:type="dxa" w:w="1985"/>
          </w:tcPr>
          <w:p w:rsidRDefault="000E15B3" w:rsidP="00FF0819" w:rsidR="000E15B3">
            <w:pPr>
              <w:autoSpaceDE w:val="false"/>
              <w:autoSpaceDN w:val="false"/>
              <w:adjustRightInd w:val="false"/>
              <w:spacing w:lineRule="auto" w:line="276"/>
              <w:jc w:val="both"/>
            </w:pPr>
            <w:r>
              <w:t>PIRIJA</w:t>
            </w:r>
          </w:p>
        </w:tc>
        <w:tc>
          <w:tcPr>
            <w:tcW w:type="dxa" w:w="1559"/>
          </w:tcPr>
          <w:p w:rsidRDefault="000E15B3" w:rsidP="00FF0819" w:rsidR="000E15B3">
            <w:pPr>
              <w:autoSpaceDE w:val="false"/>
              <w:autoSpaceDN w:val="false"/>
              <w:adjustRightInd w:val="false"/>
              <w:spacing w:lineRule="auto" w:line="276"/>
              <w:jc w:val="both"/>
            </w:pPr>
            <w:r>
              <w:t>MARTINA</w:t>
            </w:r>
          </w:p>
        </w:tc>
        <w:tc>
          <w:tcPr>
            <w:tcW w:type="dxa" w:w="1559"/>
          </w:tcPr>
          <w:p w:rsidRDefault="000E15B3" w:rsidP="00FF0819" w:rsidR="000E15B3">
            <w:pPr>
              <w:autoSpaceDE w:val="false"/>
              <w:autoSpaceDN w:val="false"/>
              <w:adjustRightInd w:val="false"/>
              <w:spacing w:lineRule="auto" w:line="276"/>
              <w:jc w:val="both"/>
            </w:pPr>
            <w:r>
              <w:t>19286974937</w:t>
            </w:r>
          </w:p>
        </w:tc>
        <w:tc>
          <w:tcPr>
            <w:tcW w:type="dxa" w:w="1701"/>
          </w:tcPr>
          <w:p w:rsidRDefault="000E15B3" w:rsidP="00FF0819" w:rsidR="000E15B3">
            <w:pPr>
              <w:autoSpaceDE w:val="false"/>
              <w:autoSpaceDN w:val="false"/>
              <w:adjustRightInd w:val="false"/>
            </w:pPr>
            <w:r>
              <w:t>Grebaštička 9, Šibenik</w:t>
            </w:r>
          </w:p>
        </w:tc>
        <w:tc>
          <w:tcPr>
            <w:tcW w:type="dxa" w:w="1418"/>
          </w:tcPr>
          <w:p w:rsidRDefault="000E15B3" w:rsidP="00FF0819" w:rsidR="000E15B3">
            <w:pPr>
              <w:autoSpaceDE w:val="false"/>
              <w:autoSpaceDN w:val="false"/>
              <w:adjustRightInd w:val="false"/>
              <w:spacing w:lineRule="auto" w:line="276"/>
              <w:jc w:val="both"/>
            </w:pPr>
            <w:r>
              <w:t>2.328,11 kn</w:t>
            </w:r>
          </w:p>
        </w:tc>
        <w:tc>
          <w:tcPr>
            <w:tcW w:type="dxa" w:w="1417"/>
          </w:tcPr>
          <w:p w:rsidRDefault="000E15B3" w:rsidP="00FF0819" w:rsidR="000E15B3">
            <w:pPr>
              <w:autoSpaceDE w:val="false"/>
              <w:autoSpaceDN w:val="false"/>
              <w:adjustRightInd w:val="false"/>
              <w:spacing w:lineRule="auto" w:line="276"/>
              <w:jc w:val="both"/>
            </w:pPr>
            <w:r>
              <w:t>1.862,48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70</w:t>
            </w:r>
          </w:p>
        </w:tc>
        <w:tc>
          <w:tcPr>
            <w:tcW w:type="dxa" w:w="1985"/>
          </w:tcPr>
          <w:p w:rsidRDefault="000E15B3" w:rsidP="00FF0819" w:rsidR="000E15B3">
            <w:pPr>
              <w:autoSpaceDE w:val="false"/>
              <w:autoSpaceDN w:val="false"/>
              <w:adjustRightInd w:val="false"/>
              <w:spacing w:lineRule="auto" w:line="276"/>
              <w:jc w:val="both"/>
            </w:pPr>
            <w:r>
              <w:t>PROTEGA</w:t>
            </w:r>
          </w:p>
        </w:tc>
        <w:tc>
          <w:tcPr>
            <w:tcW w:type="dxa" w:w="1559"/>
          </w:tcPr>
          <w:p w:rsidRDefault="000E15B3" w:rsidP="00FF0819" w:rsidR="000E15B3">
            <w:pPr>
              <w:autoSpaceDE w:val="false"/>
              <w:autoSpaceDN w:val="false"/>
              <w:adjustRightInd w:val="false"/>
              <w:spacing w:lineRule="auto" w:line="276"/>
              <w:jc w:val="both"/>
            </w:pPr>
            <w:r>
              <w:t>ZDRAVKA</w:t>
            </w:r>
          </w:p>
        </w:tc>
        <w:tc>
          <w:tcPr>
            <w:tcW w:type="dxa" w:w="1559"/>
          </w:tcPr>
          <w:p w:rsidRDefault="000E15B3" w:rsidP="00FF0819" w:rsidR="000E15B3">
            <w:pPr>
              <w:autoSpaceDE w:val="false"/>
              <w:autoSpaceDN w:val="false"/>
              <w:adjustRightInd w:val="false"/>
              <w:spacing w:lineRule="auto" w:line="276"/>
              <w:jc w:val="both"/>
            </w:pPr>
            <w:r>
              <w:t>47281121232</w:t>
            </w:r>
          </w:p>
        </w:tc>
        <w:tc>
          <w:tcPr>
            <w:tcW w:type="dxa" w:w="1701"/>
          </w:tcPr>
          <w:p w:rsidRDefault="000E15B3" w:rsidP="00FF0819" w:rsidR="000E15B3">
            <w:pPr>
              <w:autoSpaceDE w:val="false"/>
              <w:autoSpaceDN w:val="false"/>
              <w:adjustRightInd w:val="false"/>
            </w:pPr>
            <w:r>
              <w:t>Bribirskih knezova 26, Šibenik</w:t>
            </w:r>
          </w:p>
        </w:tc>
        <w:tc>
          <w:tcPr>
            <w:tcW w:type="dxa" w:w="1418"/>
          </w:tcPr>
          <w:p w:rsidRDefault="000E15B3" w:rsidP="00FF0819" w:rsidR="000E15B3">
            <w:pPr>
              <w:autoSpaceDE w:val="false"/>
              <w:autoSpaceDN w:val="false"/>
              <w:adjustRightInd w:val="false"/>
              <w:spacing w:lineRule="auto" w:line="276"/>
              <w:jc w:val="both"/>
            </w:pPr>
            <w:r>
              <w:t>1.235,36 kn</w:t>
            </w:r>
          </w:p>
        </w:tc>
        <w:tc>
          <w:tcPr>
            <w:tcW w:type="dxa" w:w="1417"/>
          </w:tcPr>
          <w:p w:rsidRDefault="000E15B3" w:rsidP="00FF0819" w:rsidR="000E15B3">
            <w:pPr>
              <w:autoSpaceDE w:val="false"/>
              <w:autoSpaceDN w:val="false"/>
              <w:adjustRightInd w:val="false"/>
              <w:spacing w:lineRule="auto" w:line="276"/>
              <w:jc w:val="both"/>
            </w:pPr>
            <w:r>
              <w:t>988,30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71</w:t>
            </w:r>
          </w:p>
        </w:tc>
        <w:tc>
          <w:tcPr>
            <w:tcW w:type="dxa" w:w="1985"/>
          </w:tcPr>
          <w:p w:rsidRDefault="000E15B3" w:rsidP="00FF0819" w:rsidR="000E15B3">
            <w:pPr>
              <w:autoSpaceDE w:val="false"/>
              <w:autoSpaceDN w:val="false"/>
              <w:adjustRightInd w:val="false"/>
              <w:spacing w:lineRule="auto" w:line="276"/>
              <w:jc w:val="both"/>
            </w:pPr>
            <w:r>
              <w:t>RAČUNICA</w:t>
            </w:r>
          </w:p>
        </w:tc>
        <w:tc>
          <w:tcPr>
            <w:tcW w:type="dxa" w:w="1559"/>
          </w:tcPr>
          <w:p w:rsidRDefault="000E15B3" w:rsidP="00FF0819" w:rsidR="000E15B3">
            <w:pPr>
              <w:autoSpaceDE w:val="false"/>
              <w:autoSpaceDN w:val="false"/>
              <w:adjustRightInd w:val="false"/>
              <w:spacing w:lineRule="auto" w:line="276"/>
              <w:jc w:val="both"/>
            </w:pPr>
            <w:r>
              <w:t>SANJA</w:t>
            </w:r>
          </w:p>
        </w:tc>
        <w:tc>
          <w:tcPr>
            <w:tcW w:type="dxa" w:w="1559"/>
          </w:tcPr>
          <w:p w:rsidRDefault="000E15B3" w:rsidP="00FF0819" w:rsidR="000E15B3">
            <w:pPr>
              <w:autoSpaceDE w:val="false"/>
              <w:autoSpaceDN w:val="false"/>
              <w:adjustRightInd w:val="false"/>
              <w:spacing w:lineRule="auto" w:line="276"/>
              <w:jc w:val="both"/>
            </w:pPr>
            <w:r>
              <w:t>60584920119</w:t>
            </w:r>
          </w:p>
        </w:tc>
        <w:tc>
          <w:tcPr>
            <w:tcW w:type="dxa" w:w="1701"/>
          </w:tcPr>
          <w:p w:rsidRDefault="000E15B3" w:rsidP="00FF0819" w:rsidR="000E15B3">
            <w:pPr>
              <w:autoSpaceDE w:val="false"/>
              <w:autoSpaceDN w:val="false"/>
              <w:adjustRightInd w:val="false"/>
            </w:pPr>
            <w:r>
              <w:t>Put Rajka 17, Raslina</w:t>
            </w:r>
          </w:p>
        </w:tc>
        <w:tc>
          <w:tcPr>
            <w:tcW w:type="dxa" w:w="1418"/>
          </w:tcPr>
          <w:p w:rsidRDefault="000E15B3" w:rsidP="00FF0819" w:rsidR="000E15B3">
            <w:pPr>
              <w:autoSpaceDE w:val="false"/>
              <w:autoSpaceDN w:val="false"/>
              <w:adjustRightInd w:val="false"/>
              <w:spacing w:lineRule="auto" w:line="276"/>
              <w:jc w:val="both"/>
            </w:pPr>
            <w:r>
              <w:t>93,38 kn</w:t>
            </w:r>
          </w:p>
        </w:tc>
        <w:tc>
          <w:tcPr>
            <w:tcW w:type="dxa" w:w="1417"/>
          </w:tcPr>
          <w:p w:rsidRDefault="000E15B3" w:rsidP="00FF0819" w:rsidR="000E15B3">
            <w:pPr>
              <w:autoSpaceDE w:val="false"/>
              <w:autoSpaceDN w:val="false"/>
              <w:adjustRightInd w:val="false"/>
              <w:spacing w:lineRule="auto" w:line="276"/>
              <w:jc w:val="both"/>
            </w:pPr>
            <w:r>
              <w:t>74,70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72</w:t>
            </w:r>
          </w:p>
        </w:tc>
        <w:tc>
          <w:tcPr>
            <w:tcW w:type="dxa" w:w="1985"/>
          </w:tcPr>
          <w:p w:rsidRDefault="000E15B3" w:rsidP="00FF0819" w:rsidR="000E15B3">
            <w:pPr>
              <w:autoSpaceDE w:val="false"/>
              <w:autoSpaceDN w:val="false"/>
              <w:adjustRightInd w:val="false"/>
              <w:spacing w:lineRule="auto" w:line="276"/>
              <w:jc w:val="both"/>
            </w:pPr>
            <w:r>
              <w:t>RADIĆ</w:t>
            </w:r>
          </w:p>
        </w:tc>
        <w:tc>
          <w:tcPr>
            <w:tcW w:type="dxa" w:w="1559"/>
          </w:tcPr>
          <w:p w:rsidRDefault="000E15B3" w:rsidP="00FF0819" w:rsidR="000E15B3">
            <w:pPr>
              <w:autoSpaceDE w:val="false"/>
              <w:autoSpaceDN w:val="false"/>
              <w:adjustRightInd w:val="false"/>
              <w:spacing w:lineRule="auto" w:line="276"/>
              <w:jc w:val="both"/>
            </w:pPr>
            <w:r>
              <w:t>EDUARD</w:t>
            </w:r>
          </w:p>
        </w:tc>
        <w:tc>
          <w:tcPr>
            <w:tcW w:type="dxa" w:w="1559"/>
          </w:tcPr>
          <w:p w:rsidRDefault="000E15B3" w:rsidP="00FF0819" w:rsidR="000E15B3">
            <w:pPr>
              <w:autoSpaceDE w:val="false"/>
              <w:autoSpaceDN w:val="false"/>
              <w:adjustRightInd w:val="false"/>
              <w:spacing w:lineRule="auto" w:line="276"/>
              <w:jc w:val="both"/>
            </w:pPr>
            <w:r>
              <w:t>59155282342</w:t>
            </w:r>
          </w:p>
        </w:tc>
        <w:tc>
          <w:tcPr>
            <w:tcW w:type="dxa" w:w="1701"/>
          </w:tcPr>
          <w:p w:rsidRDefault="000E15B3" w:rsidP="00FF0819" w:rsidR="000E15B3">
            <w:pPr>
              <w:autoSpaceDE w:val="false"/>
              <w:autoSpaceDN w:val="false"/>
              <w:adjustRightInd w:val="false"/>
            </w:pPr>
            <w:r>
              <w:t>A.Mihanovića 19, Šibenik</w:t>
            </w:r>
          </w:p>
        </w:tc>
        <w:tc>
          <w:tcPr>
            <w:tcW w:type="dxa" w:w="1418"/>
          </w:tcPr>
          <w:p w:rsidRDefault="000E15B3" w:rsidP="00FF0819" w:rsidR="000E15B3">
            <w:pPr>
              <w:autoSpaceDE w:val="false"/>
              <w:autoSpaceDN w:val="false"/>
              <w:adjustRightInd w:val="false"/>
              <w:spacing w:lineRule="auto" w:line="276"/>
              <w:jc w:val="both"/>
            </w:pPr>
            <w:r>
              <w:t>1.335,38 kn</w:t>
            </w:r>
          </w:p>
        </w:tc>
        <w:tc>
          <w:tcPr>
            <w:tcW w:type="dxa" w:w="1417"/>
          </w:tcPr>
          <w:p w:rsidRDefault="000E15B3" w:rsidP="00FF0819" w:rsidR="000E15B3">
            <w:pPr>
              <w:autoSpaceDE w:val="false"/>
              <w:autoSpaceDN w:val="false"/>
              <w:adjustRightInd w:val="false"/>
              <w:spacing w:lineRule="auto" w:line="276"/>
              <w:jc w:val="both"/>
            </w:pPr>
            <w:r>
              <w:t>1.068,31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73</w:t>
            </w:r>
          </w:p>
        </w:tc>
        <w:tc>
          <w:tcPr>
            <w:tcW w:type="dxa" w:w="1985"/>
          </w:tcPr>
          <w:p w:rsidRDefault="000E15B3" w:rsidP="00FF0819" w:rsidR="000E15B3">
            <w:pPr>
              <w:autoSpaceDE w:val="false"/>
              <w:autoSpaceDN w:val="false"/>
              <w:adjustRightInd w:val="false"/>
              <w:spacing w:lineRule="auto" w:line="276"/>
              <w:jc w:val="both"/>
            </w:pPr>
            <w:r>
              <w:t>RADOVČIĆ</w:t>
            </w:r>
          </w:p>
        </w:tc>
        <w:tc>
          <w:tcPr>
            <w:tcW w:type="dxa" w:w="1559"/>
          </w:tcPr>
          <w:p w:rsidRDefault="000E15B3" w:rsidP="00FF0819" w:rsidR="000E15B3">
            <w:pPr>
              <w:autoSpaceDE w:val="false"/>
              <w:autoSpaceDN w:val="false"/>
              <w:adjustRightInd w:val="false"/>
              <w:spacing w:lineRule="auto" w:line="276"/>
              <w:jc w:val="both"/>
            </w:pPr>
            <w:r>
              <w:t>VJEKICA</w:t>
            </w:r>
          </w:p>
        </w:tc>
        <w:tc>
          <w:tcPr>
            <w:tcW w:type="dxa" w:w="1559"/>
          </w:tcPr>
          <w:p w:rsidRDefault="000E15B3" w:rsidP="00FF0819" w:rsidR="000E15B3">
            <w:pPr>
              <w:autoSpaceDE w:val="false"/>
              <w:autoSpaceDN w:val="false"/>
              <w:adjustRightInd w:val="false"/>
              <w:spacing w:lineRule="auto" w:line="276"/>
              <w:jc w:val="both"/>
            </w:pPr>
            <w:r>
              <w:t>88015389014</w:t>
            </w:r>
          </w:p>
        </w:tc>
        <w:tc>
          <w:tcPr>
            <w:tcW w:type="dxa" w:w="1701"/>
          </w:tcPr>
          <w:p w:rsidRDefault="000E15B3" w:rsidP="00FF0819" w:rsidR="000E15B3">
            <w:pPr>
              <w:autoSpaceDE w:val="false"/>
              <w:autoSpaceDN w:val="false"/>
              <w:adjustRightInd w:val="false"/>
            </w:pPr>
            <w:r>
              <w:t>Stjepana Radića 54a, Šibenik</w:t>
            </w:r>
          </w:p>
        </w:tc>
        <w:tc>
          <w:tcPr>
            <w:tcW w:type="dxa" w:w="1418"/>
          </w:tcPr>
          <w:p w:rsidRDefault="000E15B3" w:rsidP="00FF0819" w:rsidR="000E15B3">
            <w:pPr>
              <w:autoSpaceDE w:val="false"/>
              <w:autoSpaceDN w:val="false"/>
              <w:adjustRightInd w:val="false"/>
              <w:spacing w:lineRule="auto" w:line="276"/>
              <w:jc w:val="both"/>
            </w:pPr>
            <w:r>
              <w:t>20,21 kn</w:t>
            </w:r>
          </w:p>
        </w:tc>
        <w:tc>
          <w:tcPr>
            <w:tcW w:type="dxa" w:w="1417"/>
          </w:tcPr>
          <w:p w:rsidRDefault="000E15B3" w:rsidP="00FF0819" w:rsidR="000E15B3">
            <w:pPr>
              <w:autoSpaceDE w:val="false"/>
              <w:autoSpaceDN w:val="false"/>
              <w:adjustRightInd w:val="false"/>
              <w:spacing w:lineRule="auto" w:line="276"/>
              <w:jc w:val="both"/>
            </w:pPr>
            <w:r>
              <w:t>16,17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74</w:t>
            </w:r>
          </w:p>
        </w:tc>
        <w:tc>
          <w:tcPr>
            <w:tcW w:type="dxa" w:w="1985"/>
          </w:tcPr>
          <w:p w:rsidRDefault="000E15B3" w:rsidP="00FF0819" w:rsidR="000E15B3">
            <w:pPr>
              <w:autoSpaceDE w:val="false"/>
              <w:autoSpaceDN w:val="false"/>
              <w:adjustRightInd w:val="false"/>
              <w:spacing w:lineRule="auto" w:line="276"/>
              <w:jc w:val="both"/>
            </w:pPr>
            <w:r>
              <w:t>RAIĆ</w:t>
            </w:r>
          </w:p>
        </w:tc>
        <w:tc>
          <w:tcPr>
            <w:tcW w:type="dxa" w:w="1559"/>
          </w:tcPr>
          <w:p w:rsidRDefault="000E15B3" w:rsidP="00FF0819" w:rsidR="000E15B3">
            <w:pPr>
              <w:autoSpaceDE w:val="false"/>
              <w:autoSpaceDN w:val="false"/>
              <w:adjustRightInd w:val="false"/>
              <w:spacing w:lineRule="auto" w:line="276"/>
              <w:jc w:val="both"/>
            </w:pPr>
            <w:r>
              <w:t>MILOŠ</w:t>
            </w:r>
          </w:p>
        </w:tc>
        <w:tc>
          <w:tcPr>
            <w:tcW w:type="dxa" w:w="1559"/>
          </w:tcPr>
          <w:p w:rsidRDefault="000E15B3" w:rsidP="00FF0819" w:rsidR="000E15B3">
            <w:pPr>
              <w:autoSpaceDE w:val="false"/>
              <w:autoSpaceDN w:val="false"/>
              <w:adjustRightInd w:val="false"/>
              <w:spacing w:lineRule="auto" w:line="276"/>
              <w:jc w:val="both"/>
            </w:pPr>
            <w:r>
              <w:t>00099204698</w:t>
            </w:r>
          </w:p>
        </w:tc>
        <w:tc>
          <w:tcPr>
            <w:tcW w:type="dxa" w:w="1701"/>
          </w:tcPr>
          <w:p w:rsidRDefault="000E15B3" w:rsidP="00FF0819" w:rsidR="000E15B3">
            <w:pPr>
              <w:autoSpaceDE w:val="false"/>
              <w:autoSpaceDN w:val="false"/>
              <w:adjustRightInd w:val="false"/>
            </w:pPr>
            <w:r>
              <w:t>Bana I. Mažuranića 36, Šibenik</w:t>
            </w:r>
          </w:p>
        </w:tc>
        <w:tc>
          <w:tcPr>
            <w:tcW w:type="dxa" w:w="1418"/>
          </w:tcPr>
          <w:p w:rsidRDefault="000E15B3" w:rsidP="00FF0819" w:rsidR="000E15B3">
            <w:pPr>
              <w:autoSpaceDE w:val="false"/>
              <w:autoSpaceDN w:val="false"/>
              <w:adjustRightInd w:val="false"/>
              <w:spacing w:lineRule="auto" w:line="276"/>
              <w:jc w:val="both"/>
            </w:pPr>
            <w:r>
              <w:t>10.648,55 kn</w:t>
            </w:r>
          </w:p>
        </w:tc>
        <w:tc>
          <w:tcPr>
            <w:tcW w:type="dxa" w:w="1417"/>
          </w:tcPr>
          <w:p w:rsidRDefault="000E15B3" w:rsidP="00FF0819" w:rsidR="000E15B3">
            <w:pPr>
              <w:autoSpaceDE w:val="false"/>
              <w:autoSpaceDN w:val="false"/>
              <w:adjustRightInd w:val="false"/>
              <w:spacing w:lineRule="auto" w:line="276"/>
              <w:jc w:val="both"/>
            </w:pPr>
            <w:r>
              <w:t>8.518,83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75</w:t>
            </w:r>
          </w:p>
        </w:tc>
        <w:tc>
          <w:tcPr>
            <w:tcW w:type="dxa" w:w="1985"/>
          </w:tcPr>
          <w:p w:rsidRDefault="000E15B3" w:rsidP="00FF0819" w:rsidR="000E15B3">
            <w:pPr>
              <w:autoSpaceDE w:val="false"/>
              <w:autoSpaceDN w:val="false"/>
              <w:adjustRightInd w:val="false"/>
              <w:spacing w:lineRule="auto" w:line="276"/>
              <w:jc w:val="both"/>
            </w:pPr>
            <w:r>
              <w:t>SAVIĆ</w:t>
            </w:r>
          </w:p>
        </w:tc>
        <w:tc>
          <w:tcPr>
            <w:tcW w:type="dxa" w:w="1559"/>
          </w:tcPr>
          <w:p w:rsidRDefault="000E15B3" w:rsidP="00FF0819" w:rsidR="000E15B3">
            <w:pPr>
              <w:autoSpaceDE w:val="false"/>
              <w:autoSpaceDN w:val="false"/>
              <w:adjustRightInd w:val="false"/>
              <w:spacing w:lineRule="auto" w:line="276"/>
              <w:jc w:val="both"/>
            </w:pPr>
            <w:r>
              <w:t>DUNJA</w:t>
            </w:r>
          </w:p>
        </w:tc>
        <w:tc>
          <w:tcPr>
            <w:tcW w:type="dxa" w:w="1559"/>
          </w:tcPr>
          <w:p w:rsidRDefault="000E15B3" w:rsidP="00FF0819" w:rsidR="000E15B3">
            <w:pPr>
              <w:autoSpaceDE w:val="false"/>
              <w:autoSpaceDN w:val="false"/>
              <w:adjustRightInd w:val="false"/>
              <w:spacing w:lineRule="auto" w:line="276"/>
              <w:jc w:val="both"/>
            </w:pPr>
            <w:r>
              <w:t>09871398405</w:t>
            </w:r>
          </w:p>
        </w:tc>
        <w:tc>
          <w:tcPr>
            <w:tcW w:type="dxa" w:w="1701"/>
          </w:tcPr>
          <w:p w:rsidRDefault="000E15B3" w:rsidP="00FF0819" w:rsidR="000E15B3">
            <w:pPr>
              <w:autoSpaceDE w:val="false"/>
              <w:autoSpaceDN w:val="false"/>
              <w:adjustRightInd w:val="false"/>
            </w:pPr>
            <w:r>
              <w:t>Uskočka 2, Šibenik</w:t>
            </w:r>
          </w:p>
        </w:tc>
        <w:tc>
          <w:tcPr>
            <w:tcW w:type="dxa" w:w="1418"/>
          </w:tcPr>
          <w:p w:rsidRDefault="000E15B3" w:rsidP="00FF0819" w:rsidR="000E15B3">
            <w:pPr>
              <w:autoSpaceDE w:val="false"/>
              <w:autoSpaceDN w:val="false"/>
              <w:adjustRightInd w:val="false"/>
              <w:spacing w:lineRule="auto" w:line="276"/>
              <w:jc w:val="both"/>
            </w:pPr>
            <w:r>
              <w:t>5.806,27 kn</w:t>
            </w:r>
          </w:p>
        </w:tc>
        <w:tc>
          <w:tcPr>
            <w:tcW w:type="dxa" w:w="1417"/>
          </w:tcPr>
          <w:p w:rsidRDefault="000E15B3" w:rsidP="00FF0819" w:rsidR="000E15B3">
            <w:pPr>
              <w:autoSpaceDE w:val="false"/>
              <w:autoSpaceDN w:val="false"/>
              <w:adjustRightInd w:val="false"/>
              <w:spacing w:lineRule="auto" w:line="276"/>
              <w:jc w:val="both"/>
            </w:pPr>
            <w:r>
              <w:t>4.645,02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76</w:t>
            </w:r>
          </w:p>
        </w:tc>
        <w:tc>
          <w:tcPr>
            <w:tcW w:type="dxa" w:w="1985"/>
          </w:tcPr>
          <w:p w:rsidRDefault="000E15B3" w:rsidP="00FF0819" w:rsidR="000E15B3">
            <w:pPr>
              <w:autoSpaceDE w:val="false"/>
              <w:autoSpaceDN w:val="false"/>
              <w:adjustRightInd w:val="false"/>
              <w:spacing w:lineRule="auto" w:line="276"/>
              <w:jc w:val="both"/>
            </w:pPr>
            <w:r>
              <w:t>SAVIĆ</w:t>
            </w:r>
          </w:p>
        </w:tc>
        <w:tc>
          <w:tcPr>
            <w:tcW w:type="dxa" w:w="1559"/>
          </w:tcPr>
          <w:p w:rsidRDefault="000E15B3" w:rsidP="00FF0819" w:rsidR="000E15B3">
            <w:pPr>
              <w:autoSpaceDE w:val="false"/>
              <w:autoSpaceDN w:val="false"/>
              <w:adjustRightInd w:val="false"/>
              <w:spacing w:lineRule="auto" w:line="276"/>
              <w:jc w:val="both"/>
            </w:pPr>
            <w:r>
              <w:t>MIRO</w:t>
            </w:r>
          </w:p>
        </w:tc>
        <w:tc>
          <w:tcPr>
            <w:tcW w:type="dxa" w:w="1559"/>
          </w:tcPr>
          <w:p w:rsidRDefault="000E15B3" w:rsidP="00FF0819" w:rsidR="000E15B3">
            <w:pPr>
              <w:autoSpaceDE w:val="false"/>
              <w:autoSpaceDN w:val="false"/>
              <w:adjustRightInd w:val="false"/>
              <w:spacing w:lineRule="auto" w:line="276"/>
              <w:jc w:val="both"/>
            </w:pPr>
            <w:r>
              <w:t>75976886576</w:t>
            </w:r>
          </w:p>
        </w:tc>
        <w:tc>
          <w:tcPr>
            <w:tcW w:type="dxa" w:w="1701"/>
          </w:tcPr>
          <w:p w:rsidRDefault="000E15B3" w:rsidP="00FF0819" w:rsidR="000E15B3">
            <w:pPr>
              <w:autoSpaceDE w:val="false"/>
              <w:autoSpaceDN w:val="false"/>
              <w:adjustRightInd w:val="false"/>
            </w:pPr>
            <w:r>
              <w:t>Uskočka 2, Šibenik</w:t>
            </w:r>
          </w:p>
        </w:tc>
        <w:tc>
          <w:tcPr>
            <w:tcW w:type="dxa" w:w="1418"/>
          </w:tcPr>
          <w:p w:rsidRDefault="000E15B3" w:rsidP="00FF0819" w:rsidR="000E15B3">
            <w:pPr>
              <w:autoSpaceDE w:val="false"/>
              <w:autoSpaceDN w:val="false"/>
              <w:adjustRightInd w:val="false"/>
              <w:spacing w:lineRule="auto" w:line="276"/>
              <w:jc w:val="both"/>
            </w:pPr>
            <w:r>
              <w:t>2.203,74 kn</w:t>
            </w:r>
          </w:p>
        </w:tc>
        <w:tc>
          <w:tcPr>
            <w:tcW w:type="dxa" w:w="1417"/>
          </w:tcPr>
          <w:p w:rsidRDefault="000E15B3" w:rsidP="00FF0819" w:rsidR="000E15B3">
            <w:pPr>
              <w:autoSpaceDE w:val="false"/>
              <w:autoSpaceDN w:val="false"/>
              <w:adjustRightInd w:val="false"/>
              <w:spacing w:lineRule="auto" w:line="276"/>
              <w:jc w:val="both"/>
            </w:pPr>
            <w:r>
              <w:t>1.762,98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77</w:t>
            </w:r>
          </w:p>
        </w:tc>
        <w:tc>
          <w:tcPr>
            <w:tcW w:type="dxa" w:w="1985"/>
          </w:tcPr>
          <w:p w:rsidRDefault="000E15B3" w:rsidP="00FF0819" w:rsidR="000E15B3">
            <w:pPr>
              <w:autoSpaceDE w:val="false"/>
              <w:autoSpaceDN w:val="false"/>
              <w:adjustRightInd w:val="false"/>
              <w:spacing w:lineRule="auto" w:line="276"/>
              <w:jc w:val="both"/>
            </w:pPr>
            <w:r>
              <w:t>SKROZA</w:t>
            </w:r>
          </w:p>
        </w:tc>
        <w:tc>
          <w:tcPr>
            <w:tcW w:type="dxa" w:w="1559"/>
          </w:tcPr>
          <w:p w:rsidRDefault="000E15B3" w:rsidP="00FF0819" w:rsidR="000E15B3">
            <w:pPr>
              <w:autoSpaceDE w:val="false"/>
              <w:autoSpaceDN w:val="false"/>
              <w:adjustRightInd w:val="false"/>
              <w:spacing w:lineRule="auto" w:line="276"/>
              <w:jc w:val="both"/>
            </w:pPr>
            <w:r>
              <w:t>HAJDI</w:t>
            </w:r>
          </w:p>
        </w:tc>
        <w:tc>
          <w:tcPr>
            <w:tcW w:type="dxa" w:w="1559"/>
          </w:tcPr>
          <w:p w:rsidRDefault="000E15B3" w:rsidP="00FF0819" w:rsidR="000E15B3">
            <w:pPr>
              <w:autoSpaceDE w:val="false"/>
              <w:autoSpaceDN w:val="false"/>
              <w:adjustRightInd w:val="false"/>
              <w:spacing w:lineRule="auto" w:line="276"/>
              <w:jc w:val="both"/>
            </w:pPr>
            <w:r>
              <w:t>20970165067</w:t>
            </w:r>
          </w:p>
        </w:tc>
        <w:tc>
          <w:tcPr>
            <w:tcW w:type="dxa" w:w="1701"/>
          </w:tcPr>
          <w:p w:rsidRDefault="000E15B3" w:rsidP="00FF0819" w:rsidR="000E15B3" w:rsidRPr="00182FDF">
            <w:pPr>
              <w:autoSpaceDE w:val="false"/>
              <w:autoSpaceDN w:val="false"/>
              <w:adjustRightInd w:val="false"/>
            </w:pPr>
            <w:r>
              <w:t>Srima XIII-12, Srima</w:t>
            </w:r>
          </w:p>
        </w:tc>
        <w:tc>
          <w:tcPr>
            <w:tcW w:type="dxa" w:w="1418"/>
          </w:tcPr>
          <w:p w:rsidRDefault="000E15B3" w:rsidP="00FF0819" w:rsidR="000E15B3">
            <w:pPr>
              <w:autoSpaceDE w:val="false"/>
              <w:autoSpaceDN w:val="false"/>
              <w:adjustRightInd w:val="false"/>
              <w:spacing w:lineRule="auto" w:line="276"/>
              <w:jc w:val="both"/>
            </w:pPr>
            <w:r>
              <w:t>87,79 kn</w:t>
            </w:r>
          </w:p>
        </w:tc>
        <w:tc>
          <w:tcPr>
            <w:tcW w:type="dxa" w:w="1417"/>
          </w:tcPr>
          <w:p w:rsidRDefault="000E15B3" w:rsidP="00FF0819" w:rsidR="000E15B3">
            <w:pPr>
              <w:autoSpaceDE w:val="false"/>
              <w:autoSpaceDN w:val="false"/>
              <w:adjustRightInd w:val="false"/>
              <w:spacing w:lineRule="auto" w:line="276"/>
              <w:jc w:val="both"/>
            </w:pPr>
            <w:r>
              <w:t>70,23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78</w:t>
            </w:r>
          </w:p>
        </w:tc>
        <w:tc>
          <w:tcPr>
            <w:tcW w:type="dxa" w:w="1985"/>
          </w:tcPr>
          <w:p w:rsidRDefault="000E15B3" w:rsidP="00FF0819" w:rsidR="000E15B3">
            <w:pPr>
              <w:autoSpaceDE w:val="false"/>
              <w:autoSpaceDN w:val="false"/>
              <w:adjustRightInd w:val="false"/>
              <w:spacing w:lineRule="auto" w:line="276"/>
              <w:jc w:val="both"/>
            </w:pPr>
            <w:r>
              <w:t>STANČIĆ</w:t>
            </w:r>
          </w:p>
        </w:tc>
        <w:tc>
          <w:tcPr>
            <w:tcW w:type="dxa" w:w="1559"/>
          </w:tcPr>
          <w:p w:rsidRDefault="000E15B3" w:rsidP="00FF0819" w:rsidR="000E15B3">
            <w:pPr>
              <w:autoSpaceDE w:val="false"/>
              <w:autoSpaceDN w:val="false"/>
              <w:adjustRightInd w:val="false"/>
              <w:spacing w:lineRule="auto" w:line="276"/>
              <w:jc w:val="both"/>
            </w:pPr>
            <w:r>
              <w:t>IVANA</w:t>
            </w:r>
          </w:p>
        </w:tc>
        <w:tc>
          <w:tcPr>
            <w:tcW w:type="dxa" w:w="1559"/>
          </w:tcPr>
          <w:p w:rsidRDefault="000E15B3" w:rsidP="00FF0819" w:rsidR="000E15B3">
            <w:pPr>
              <w:autoSpaceDE w:val="false"/>
              <w:autoSpaceDN w:val="false"/>
              <w:adjustRightInd w:val="false"/>
              <w:spacing w:lineRule="auto" w:line="276"/>
              <w:jc w:val="both"/>
            </w:pPr>
            <w:r>
              <w:t>52995014855</w:t>
            </w:r>
          </w:p>
        </w:tc>
        <w:tc>
          <w:tcPr>
            <w:tcW w:type="dxa" w:w="1701"/>
          </w:tcPr>
          <w:p w:rsidRDefault="000E15B3" w:rsidP="00FF0819" w:rsidR="000E15B3">
            <w:pPr>
              <w:autoSpaceDE w:val="false"/>
              <w:autoSpaceDN w:val="false"/>
              <w:adjustRightInd w:val="false"/>
            </w:pPr>
            <w:r>
              <w:t>Bana J. Jelačića 13B, Šibenik</w:t>
            </w:r>
          </w:p>
        </w:tc>
        <w:tc>
          <w:tcPr>
            <w:tcW w:type="dxa" w:w="1418"/>
          </w:tcPr>
          <w:p w:rsidRDefault="000E15B3" w:rsidP="00FF0819" w:rsidR="000E15B3">
            <w:pPr>
              <w:autoSpaceDE w:val="false"/>
              <w:autoSpaceDN w:val="false"/>
              <w:adjustRightInd w:val="false"/>
              <w:spacing w:lineRule="auto" w:line="276"/>
              <w:jc w:val="both"/>
            </w:pPr>
            <w:r>
              <w:t>1.031,78 kn</w:t>
            </w:r>
          </w:p>
        </w:tc>
        <w:tc>
          <w:tcPr>
            <w:tcW w:type="dxa" w:w="1417"/>
          </w:tcPr>
          <w:p w:rsidRDefault="000E15B3" w:rsidP="00FF0819" w:rsidR="000E15B3">
            <w:pPr>
              <w:autoSpaceDE w:val="false"/>
              <w:autoSpaceDN w:val="false"/>
              <w:adjustRightInd w:val="false"/>
              <w:spacing w:lineRule="auto" w:line="276"/>
              <w:jc w:val="both"/>
            </w:pPr>
            <w:r>
              <w:t>825,42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79</w:t>
            </w:r>
          </w:p>
        </w:tc>
        <w:tc>
          <w:tcPr>
            <w:tcW w:type="dxa" w:w="1985"/>
          </w:tcPr>
          <w:p w:rsidRDefault="000E15B3" w:rsidP="00FF0819" w:rsidR="000E15B3">
            <w:pPr>
              <w:autoSpaceDE w:val="false"/>
              <w:autoSpaceDN w:val="false"/>
              <w:adjustRightInd w:val="false"/>
              <w:spacing w:lineRule="auto" w:line="276"/>
              <w:jc w:val="both"/>
            </w:pPr>
            <w:r>
              <w:t>STORIĆ</w:t>
            </w:r>
          </w:p>
        </w:tc>
        <w:tc>
          <w:tcPr>
            <w:tcW w:type="dxa" w:w="1559"/>
          </w:tcPr>
          <w:p w:rsidRDefault="000E15B3" w:rsidP="00FF0819" w:rsidR="000E15B3">
            <w:pPr>
              <w:autoSpaceDE w:val="false"/>
              <w:autoSpaceDN w:val="false"/>
              <w:adjustRightInd w:val="false"/>
              <w:spacing w:lineRule="auto" w:line="276"/>
              <w:jc w:val="both"/>
            </w:pPr>
            <w:r>
              <w:t>ROBERT</w:t>
            </w:r>
          </w:p>
        </w:tc>
        <w:tc>
          <w:tcPr>
            <w:tcW w:type="dxa" w:w="1559"/>
          </w:tcPr>
          <w:p w:rsidRDefault="000E15B3" w:rsidP="00FF0819" w:rsidR="000E15B3">
            <w:pPr>
              <w:autoSpaceDE w:val="false"/>
              <w:autoSpaceDN w:val="false"/>
              <w:adjustRightInd w:val="false"/>
              <w:spacing w:lineRule="auto" w:line="276"/>
              <w:jc w:val="both"/>
            </w:pPr>
            <w:r>
              <w:t>48435411676</w:t>
            </w:r>
          </w:p>
        </w:tc>
        <w:tc>
          <w:tcPr>
            <w:tcW w:type="dxa" w:w="1701"/>
          </w:tcPr>
          <w:p w:rsidRDefault="000E15B3" w:rsidP="00FF0819" w:rsidR="000E15B3">
            <w:pPr>
              <w:autoSpaceDE w:val="false"/>
              <w:autoSpaceDN w:val="false"/>
              <w:adjustRightInd w:val="false"/>
            </w:pPr>
            <w:r>
              <w:t>Čista Velika II-20</w:t>
            </w:r>
          </w:p>
        </w:tc>
        <w:tc>
          <w:tcPr>
            <w:tcW w:type="dxa" w:w="1418"/>
          </w:tcPr>
          <w:p w:rsidRDefault="000E15B3" w:rsidP="00FF0819" w:rsidR="000E15B3">
            <w:pPr>
              <w:autoSpaceDE w:val="false"/>
              <w:autoSpaceDN w:val="false"/>
              <w:adjustRightInd w:val="false"/>
              <w:spacing w:lineRule="auto" w:line="276"/>
              <w:jc w:val="both"/>
            </w:pPr>
            <w:r>
              <w:t>1.383,59 kn</w:t>
            </w:r>
          </w:p>
        </w:tc>
        <w:tc>
          <w:tcPr>
            <w:tcW w:type="dxa" w:w="1417"/>
          </w:tcPr>
          <w:p w:rsidRDefault="000E15B3" w:rsidP="00FF0819" w:rsidR="000E15B3">
            <w:pPr>
              <w:autoSpaceDE w:val="false"/>
              <w:autoSpaceDN w:val="false"/>
              <w:adjustRightInd w:val="false"/>
              <w:spacing w:lineRule="auto" w:line="276"/>
              <w:jc w:val="both"/>
            </w:pPr>
            <w:r>
              <w:t>1.106,87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lastRenderedPageBreak/>
              <w:t>80</w:t>
            </w:r>
          </w:p>
        </w:tc>
        <w:tc>
          <w:tcPr>
            <w:tcW w:type="dxa" w:w="1985"/>
          </w:tcPr>
          <w:p w:rsidRDefault="000E15B3" w:rsidP="00FF0819" w:rsidR="000E15B3">
            <w:pPr>
              <w:autoSpaceDE w:val="false"/>
              <w:autoSpaceDN w:val="false"/>
              <w:adjustRightInd w:val="false"/>
              <w:spacing w:lineRule="auto" w:line="276"/>
              <w:jc w:val="both"/>
            </w:pPr>
            <w:r>
              <w:t>ŠALINOVIĆ-NINIĆ</w:t>
            </w:r>
          </w:p>
        </w:tc>
        <w:tc>
          <w:tcPr>
            <w:tcW w:type="dxa" w:w="1559"/>
          </w:tcPr>
          <w:p w:rsidRDefault="000E15B3" w:rsidP="00FF0819" w:rsidR="000E15B3">
            <w:pPr>
              <w:autoSpaceDE w:val="false"/>
              <w:autoSpaceDN w:val="false"/>
              <w:adjustRightInd w:val="false"/>
              <w:spacing w:lineRule="auto" w:line="276"/>
              <w:jc w:val="both"/>
            </w:pPr>
            <w:r>
              <w:t>IVANA</w:t>
            </w:r>
          </w:p>
        </w:tc>
        <w:tc>
          <w:tcPr>
            <w:tcW w:type="dxa" w:w="1559"/>
          </w:tcPr>
          <w:p w:rsidRDefault="000E15B3" w:rsidP="00FF0819" w:rsidR="000E15B3">
            <w:pPr>
              <w:autoSpaceDE w:val="false"/>
              <w:autoSpaceDN w:val="false"/>
              <w:adjustRightInd w:val="false"/>
              <w:spacing w:lineRule="auto" w:line="276"/>
              <w:jc w:val="both"/>
            </w:pPr>
            <w:r>
              <w:t>82450027864</w:t>
            </w:r>
          </w:p>
        </w:tc>
        <w:tc>
          <w:tcPr>
            <w:tcW w:type="dxa" w:w="1701"/>
          </w:tcPr>
          <w:p w:rsidRDefault="000E15B3" w:rsidP="00FF0819" w:rsidR="000E15B3">
            <w:pPr>
              <w:autoSpaceDE w:val="false"/>
              <w:autoSpaceDN w:val="false"/>
              <w:adjustRightInd w:val="false"/>
            </w:pPr>
            <w:r>
              <w:t>8. dalmatinske udarne brigade 30, Šibenik</w:t>
            </w:r>
          </w:p>
        </w:tc>
        <w:tc>
          <w:tcPr>
            <w:tcW w:type="dxa" w:w="1418"/>
          </w:tcPr>
          <w:p w:rsidRDefault="000E15B3" w:rsidP="00FF0819" w:rsidR="000E15B3">
            <w:pPr>
              <w:autoSpaceDE w:val="false"/>
              <w:autoSpaceDN w:val="false"/>
              <w:adjustRightInd w:val="false"/>
              <w:spacing w:lineRule="auto" w:line="276"/>
              <w:jc w:val="both"/>
            </w:pPr>
            <w:r>
              <w:t>6.358,84 kn</w:t>
            </w:r>
          </w:p>
        </w:tc>
        <w:tc>
          <w:tcPr>
            <w:tcW w:type="dxa" w:w="1417"/>
          </w:tcPr>
          <w:p w:rsidRDefault="000E15B3" w:rsidP="00FF0819" w:rsidR="000E15B3">
            <w:pPr>
              <w:autoSpaceDE w:val="false"/>
              <w:autoSpaceDN w:val="false"/>
              <w:adjustRightInd w:val="false"/>
              <w:spacing w:lineRule="auto" w:line="276"/>
              <w:jc w:val="both"/>
            </w:pPr>
            <w:r>
              <w:t>5.087,06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81</w:t>
            </w:r>
          </w:p>
        </w:tc>
        <w:tc>
          <w:tcPr>
            <w:tcW w:type="dxa" w:w="1985"/>
          </w:tcPr>
          <w:p w:rsidRDefault="000E15B3" w:rsidP="00FF0819" w:rsidR="000E15B3">
            <w:pPr>
              <w:autoSpaceDE w:val="false"/>
              <w:autoSpaceDN w:val="false"/>
              <w:adjustRightInd w:val="false"/>
              <w:spacing w:lineRule="auto" w:line="276"/>
              <w:jc w:val="both"/>
            </w:pPr>
            <w:r>
              <w:t>ŠULJAK</w:t>
            </w:r>
          </w:p>
        </w:tc>
        <w:tc>
          <w:tcPr>
            <w:tcW w:type="dxa" w:w="1559"/>
          </w:tcPr>
          <w:p w:rsidRDefault="000E15B3" w:rsidP="00FF0819" w:rsidR="000E15B3">
            <w:pPr>
              <w:autoSpaceDE w:val="false"/>
              <w:autoSpaceDN w:val="false"/>
              <w:adjustRightInd w:val="false"/>
              <w:spacing w:lineRule="auto" w:line="276"/>
              <w:jc w:val="both"/>
            </w:pPr>
            <w:r>
              <w:t>LJILJANKA</w:t>
            </w:r>
          </w:p>
        </w:tc>
        <w:tc>
          <w:tcPr>
            <w:tcW w:type="dxa" w:w="1559"/>
          </w:tcPr>
          <w:p w:rsidRDefault="000E15B3" w:rsidP="00FF0819" w:rsidR="000E15B3">
            <w:pPr>
              <w:autoSpaceDE w:val="false"/>
              <w:autoSpaceDN w:val="false"/>
              <w:adjustRightInd w:val="false"/>
              <w:spacing w:lineRule="auto" w:line="276"/>
              <w:jc w:val="both"/>
            </w:pPr>
            <w:r>
              <w:t>66458106292</w:t>
            </w:r>
          </w:p>
        </w:tc>
        <w:tc>
          <w:tcPr>
            <w:tcW w:type="dxa" w:w="1701"/>
          </w:tcPr>
          <w:p w:rsidRDefault="000E15B3" w:rsidP="00FF0819" w:rsidR="000E15B3">
            <w:pPr>
              <w:autoSpaceDE w:val="false"/>
              <w:autoSpaceDN w:val="false"/>
              <w:adjustRightInd w:val="false"/>
            </w:pPr>
            <w:r>
              <w:t>P. Trlaje 23, Šibenik</w:t>
            </w:r>
          </w:p>
        </w:tc>
        <w:tc>
          <w:tcPr>
            <w:tcW w:type="dxa" w:w="1418"/>
          </w:tcPr>
          <w:p w:rsidRDefault="000E15B3" w:rsidP="00FF0819" w:rsidR="000E15B3">
            <w:pPr>
              <w:autoSpaceDE w:val="false"/>
              <w:autoSpaceDN w:val="false"/>
              <w:adjustRightInd w:val="false"/>
              <w:spacing w:lineRule="auto" w:line="276"/>
              <w:jc w:val="both"/>
            </w:pPr>
            <w:r>
              <w:t>12.816,46 kn</w:t>
            </w:r>
          </w:p>
        </w:tc>
        <w:tc>
          <w:tcPr>
            <w:tcW w:type="dxa" w:w="1417"/>
          </w:tcPr>
          <w:p w:rsidRDefault="000E15B3" w:rsidP="00FF0819" w:rsidR="000E15B3">
            <w:pPr>
              <w:autoSpaceDE w:val="false"/>
              <w:autoSpaceDN w:val="false"/>
              <w:adjustRightInd w:val="false"/>
              <w:spacing w:lineRule="auto" w:line="276"/>
              <w:jc w:val="both"/>
            </w:pPr>
            <w:r>
              <w:t>10.253,16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82</w:t>
            </w:r>
          </w:p>
        </w:tc>
        <w:tc>
          <w:tcPr>
            <w:tcW w:type="dxa" w:w="1985"/>
          </w:tcPr>
          <w:p w:rsidRDefault="000E15B3" w:rsidP="00FF0819" w:rsidR="000E15B3">
            <w:pPr>
              <w:autoSpaceDE w:val="false"/>
              <w:autoSpaceDN w:val="false"/>
              <w:adjustRightInd w:val="false"/>
              <w:spacing w:lineRule="auto" w:line="276"/>
              <w:jc w:val="both"/>
            </w:pPr>
            <w:r>
              <w:t>TINTOR</w:t>
            </w:r>
          </w:p>
        </w:tc>
        <w:tc>
          <w:tcPr>
            <w:tcW w:type="dxa" w:w="1559"/>
          </w:tcPr>
          <w:p w:rsidRDefault="000E15B3" w:rsidP="00FF0819" w:rsidR="000E15B3">
            <w:pPr>
              <w:autoSpaceDE w:val="false"/>
              <w:autoSpaceDN w:val="false"/>
              <w:adjustRightInd w:val="false"/>
              <w:spacing w:lineRule="auto" w:line="276"/>
              <w:jc w:val="both"/>
            </w:pPr>
            <w:r>
              <w:t>BRANKA</w:t>
            </w:r>
          </w:p>
        </w:tc>
        <w:tc>
          <w:tcPr>
            <w:tcW w:type="dxa" w:w="1559"/>
          </w:tcPr>
          <w:p w:rsidRDefault="000E15B3" w:rsidP="00FF0819" w:rsidR="000E15B3">
            <w:pPr>
              <w:autoSpaceDE w:val="false"/>
              <w:autoSpaceDN w:val="false"/>
              <w:adjustRightInd w:val="false"/>
              <w:spacing w:lineRule="auto" w:line="276"/>
              <w:jc w:val="both"/>
            </w:pPr>
            <w:r>
              <w:t>09383321461</w:t>
            </w:r>
          </w:p>
        </w:tc>
        <w:tc>
          <w:tcPr>
            <w:tcW w:type="dxa" w:w="1701"/>
          </w:tcPr>
          <w:p w:rsidRDefault="000E15B3" w:rsidP="00FF0819" w:rsidR="000E15B3">
            <w:pPr>
              <w:autoSpaceDE w:val="false"/>
              <w:autoSpaceDN w:val="false"/>
              <w:adjustRightInd w:val="false"/>
            </w:pPr>
            <w:r>
              <w:t>Zatonska 34, Vodice</w:t>
            </w:r>
          </w:p>
        </w:tc>
        <w:tc>
          <w:tcPr>
            <w:tcW w:type="dxa" w:w="1418"/>
          </w:tcPr>
          <w:p w:rsidRDefault="000E15B3" w:rsidP="00FF0819" w:rsidR="000E15B3">
            <w:pPr>
              <w:autoSpaceDE w:val="false"/>
              <w:autoSpaceDN w:val="false"/>
              <w:adjustRightInd w:val="false"/>
              <w:spacing w:lineRule="auto" w:line="276"/>
              <w:jc w:val="both"/>
            </w:pPr>
            <w:r>
              <w:t>868,12 kn</w:t>
            </w:r>
          </w:p>
        </w:tc>
        <w:tc>
          <w:tcPr>
            <w:tcW w:type="dxa" w:w="1417"/>
          </w:tcPr>
          <w:p w:rsidRDefault="000E15B3" w:rsidP="00FF0819" w:rsidR="000E15B3">
            <w:pPr>
              <w:autoSpaceDE w:val="false"/>
              <w:autoSpaceDN w:val="false"/>
              <w:adjustRightInd w:val="false"/>
              <w:spacing w:lineRule="auto" w:line="276"/>
              <w:jc w:val="both"/>
            </w:pPr>
            <w:r>
              <w:t>694,49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83</w:t>
            </w:r>
          </w:p>
        </w:tc>
        <w:tc>
          <w:tcPr>
            <w:tcW w:type="dxa" w:w="1985"/>
          </w:tcPr>
          <w:p w:rsidRDefault="000E15B3" w:rsidP="00FF0819" w:rsidR="000E15B3">
            <w:pPr>
              <w:autoSpaceDE w:val="false"/>
              <w:autoSpaceDN w:val="false"/>
              <w:adjustRightInd w:val="false"/>
              <w:spacing w:lineRule="auto" w:line="276"/>
              <w:jc w:val="both"/>
            </w:pPr>
            <w:r>
              <w:t>TRLAJA</w:t>
            </w:r>
          </w:p>
        </w:tc>
        <w:tc>
          <w:tcPr>
            <w:tcW w:type="dxa" w:w="1559"/>
          </w:tcPr>
          <w:p w:rsidRDefault="000E15B3" w:rsidP="00FF0819" w:rsidR="000E15B3">
            <w:pPr>
              <w:autoSpaceDE w:val="false"/>
              <w:autoSpaceDN w:val="false"/>
              <w:adjustRightInd w:val="false"/>
              <w:spacing w:lineRule="auto" w:line="276"/>
              <w:jc w:val="both"/>
            </w:pPr>
            <w:r>
              <w:t>SILVANA</w:t>
            </w:r>
          </w:p>
        </w:tc>
        <w:tc>
          <w:tcPr>
            <w:tcW w:type="dxa" w:w="1559"/>
          </w:tcPr>
          <w:p w:rsidRDefault="000E15B3" w:rsidP="00FF0819" w:rsidR="000E15B3">
            <w:pPr>
              <w:autoSpaceDE w:val="false"/>
              <w:autoSpaceDN w:val="false"/>
              <w:adjustRightInd w:val="false"/>
              <w:spacing w:lineRule="auto" w:line="276"/>
              <w:jc w:val="both"/>
            </w:pPr>
            <w:r>
              <w:t>18535732347</w:t>
            </w:r>
          </w:p>
        </w:tc>
        <w:tc>
          <w:tcPr>
            <w:tcW w:type="dxa" w:w="1701"/>
          </w:tcPr>
          <w:p w:rsidRDefault="000E15B3" w:rsidP="00FF0819" w:rsidR="000E15B3">
            <w:pPr>
              <w:autoSpaceDE w:val="false"/>
              <w:autoSpaceDN w:val="false"/>
              <w:adjustRightInd w:val="false"/>
            </w:pPr>
            <w:r>
              <w:t>Stipe Niniča 46, Šibenik</w:t>
            </w:r>
          </w:p>
        </w:tc>
        <w:tc>
          <w:tcPr>
            <w:tcW w:type="dxa" w:w="1418"/>
          </w:tcPr>
          <w:p w:rsidRDefault="000E15B3" w:rsidP="00FF0819" w:rsidR="000E15B3">
            <w:pPr>
              <w:autoSpaceDE w:val="false"/>
              <w:autoSpaceDN w:val="false"/>
              <w:adjustRightInd w:val="false"/>
              <w:spacing w:lineRule="auto" w:line="276"/>
              <w:jc w:val="both"/>
            </w:pPr>
            <w:r>
              <w:t>6.643,91 kn</w:t>
            </w:r>
          </w:p>
        </w:tc>
        <w:tc>
          <w:tcPr>
            <w:tcW w:type="dxa" w:w="1417"/>
          </w:tcPr>
          <w:p w:rsidRDefault="000E15B3" w:rsidP="00FF0819" w:rsidR="000E15B3">
            <w:pPr>
              <w:autoSpaceDE w:val="false"/>
              <w:autoSpaceDN w:val="false"/>
              <w:adjustRightInd w:val="false"/>
              <w:spacing w:lineRule="auto" w:line="276"/>
              <w:jc w:val="both"/>
            </w:pPr>
            <w:r>
              <w:t>5.315,11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84</w:t>
            </w:r>
          </w:p>
        </w:tc>
        <w:tc>
          <w:tcPr>
            <w:tcW w:type="dxa" w:w="1985"/>
          </w:tcPr>
          <w:p w:rsidRDefault="000E15B3" w:rsidP="00FF0819" w:rsidR="000E15B3">
            <w:pPr>
              <w:autoSpaceDE w:val="false"/>
              <w:autoSpaceDN w:val="false"/>
              <w:adjustRightInd w:val="false"/>
              <w:spacing w:lineRule="auto" w:line="276"/>
              <w:jc w:val="both"/>
            </w:pPr>
            <w:r>
              <w:t>TROSKOT</w:t>
            </w:r>
          </w:p>
        </w:tc>
        <w:tc>
          <w:tcPr>
            <w:tcW w:type="dxa" w:w="1559"/>
          </w:tcPr>
          <w:p w:rsidRDefault="000E15B3" w:rsidP="00FF0819" w:rsidR="000E15B3">
            <w:pPr>
              <w:autoSpaceDE w:val="false"/>
              <w:autoSpaceDN w:val="false"/>
              <w:adjustRightInd w:val="false"/>
              <w:spacing w:lineRule="auto" w:line="276"/>
              <w:jc w:val="both"/>
            </w:pPr>
            <w:r>
              <w:t>ŽIVKO</w:t>
            </w:r>
          </w:p>
        </w:tc>
        <w:tc>
          <w:tcPr>
            <w:tcW w:type="dxa" w:w="1559"/>
          </w:tcPr>
          <w:p w:rsidRDefault="000E15B3" w:rsidP="00FF0819" w:rsidR="000E15B3">
            <w:pPr>
              <w:autoSpaceDE w:val="false"/>
              <w:autoSpaceDN w:val="false"/>
              <w:adjustRightInd w:val="false"/>
              <w:spacing w:lineRule="auto" w:line="276"/>
              <w:jc w:val="both"/>
            </w:pPr>
            <w:r>
              <w:t>97985661528</w:t>
            </w:r>
          </w:p>
        </w:tc>
        <w:tc>
          <w:tcPr>
            <w:tcW w:type="dxa" w:w="1701"/>
          </w:tcPr>
          <w:p w:rsidRDefault="000E15B3" w:rsidP="00FF0819" w:rsidR="000E15B3">
            <w:pPr>
              <w:autoSpaceDE w:val="false"/>
              <w:autoSpaceDN w:val="false"/>
              <w:adjustRightInd w:val="false"/>
            </w:pPr>
            <w:r>
              <w:t>Zadarska 46, Pirovac</w:t>
            </w:r>
          </w:p>
        </w:tc>
        <w:tc>
          <w:tcPr>
            <w:tcW w:type="dxa" w:w="1418"/>
          </w:tcPr>
          <w:p w:rsidRDefault="000E15B3" w:rsidP="00FF0819" w:rsidR="000E15B3">
            <w:pPr>
              <w:autoSpaceDE w:val="false"/>
              <w:autoSpaceDN w:val="false"/>
              <w:adjustRightInd w:val="false"/>
              <w:spacing w:lineRule="auto" w:line="276"/>
              <w:jc w:val="both"/>
            </w:pPr>
            <w:r>
              <w:t>5.555,72 kn</w:t>
            </w:r>
          </w:p>
        </w:tc>
        <w:tc>
          <w:tcPr>
            <w:tcW w:type="dxa" w:w="1417"/>
          </w:tcPr>
          <w:p w:rsidRDefault="000E15B3" w:rsidP="00FF0819" w:rsidR="000E15B3">
            <w:pPr>
              <w:autoSpaceDE w:val="false"/>
              <w:autoSpaceDN w:val="false"/>
              <w:adjustRightInd w:val="false"/>
              <w:spacing w:lineRule="auto" w:line="276"/>
              <w:jc w:val="both"/>
            </w:pPr>
            <w:r>
              <w:t>4.444,57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85</w:t>
            </w:r>
          </w:p>
        </w:tc>
        <w:tc>
          <w:tcPr>
            <w:tcW w:type="dxa" w:w="1985"/>
          </w:tcPr>
          <w:p w:rsidRDefault="000E15B3" w:rsidP="00FF0819" w:rsidR="000E15B3">
            <w:pPr>
              <w:autoSpaceDE w:val="false"/>
              <w:autoSpaceDN w:val="false"/>
              <w:adjustRightInd w:val="false"/>
              <w:spacing w:lineRule="auto" w:line="276"/>
              <w:jc w:val="both"/>
            </w:pPr>
            <w:r>
              <w:t>ZJALIĆ</w:t>
            </w:r>
          </w:p>
        </w:tc>
        <w:tc>
          <w:tcPr>
            <w:tcW w:type="dxa" w:w="1559"/>
          </w:tcPr>
          <w:p w:rsidRDefault="000E15B3" w:rsidP="00FF0819" w:rsidR="000E15B3">
            <w:pPr>
              <w:autoSpaceDE w:val="false"/>
              <w:autoSpaceDN w:val="false"/>
              <w:adjustRightInd w:val="false"/>
              <w:spacing w:lineRule="auto" w:line="276"/>
              <w:jc w:val="both"/>
            </w:pPr>
            <w:r>
              <w:t>RADA</w:t>
            </w:r>
          </w:p>
        </w:tc>
        <w:tc>
          <w:tcPr>
            <w:tcW w:type="dxa" w:w="1559"/>
          </w:tcPr>
          <w:p w:rsidRDefault="000E15B3" w:rsidP="00FF0819" w:rsidR="000E15B3">
            <w:pPr>
              <w:autoSpaceDE w:val="false"/>
              <w:autoSpaceDN w:val="false"/>
              <w:adjustRightInd w:val="false"/>
              <w:spacing w:lineRule="auto" w:line="276"/>
              <w:jc w:val="both"/>
            </w:pPr>
            <w:r>
              <w:t>55075460505</w:t>
            </w:r>
          </w:p>
        </w:tc>
        <w:tc>
          <w:tcPr>
            <w:tcW w:type="dxa" w:w="1701"/>
          </w:tcPr>
          <w:p w:rsidRDefault="000E15B3" w:rsidP="00FF0819" w:rsidR="000E15B3">
            <w:pPr>
              <w:autoSpaceDE w:val="false"/>
              <w:autoSpaceDN w:val="false"/>
              <w:adjustRightInd w:val="false"/>
            </w:pPr>
            <w:r>
              <w:t>Velika Glava 0, Skradin</w:t>
            </w:r>
          </w:p>
        </w:tc>
        <w:tc>
          <w:tcPr>
            <w:tcW w:type="dxa" w:w="1418"/>
          </w:tcPr>
          <w:p w:rsidRDefault="000E15B3" w:rsidP="00FF0819" w:rsidR="000E15B3">
            <w:pPr>
              <w:autoSpaceDE w:val="false"/>
              <w:autoSpaceDN w:val="false"/>
              <w:adjustRightInd w:val="false"/>
              <w:spacing w:lineRule="auto" w:line="276"/>
              <w:jc w:val="both"/>
            </w:pPr>
            <w:r>
              <w:t>7.046,76 kn</w:t>
            </w:r>
          </w:p>
        </w:tc>
        <w:tc>
          <w:tcPr>
            <w:tcW w:type="dxa" w:w="1417"/>
          </w:tcPr>
          <w:p w:rsidRDefault="000E15B3" w:rsidP="00FF0819" w:rsidR="000E15B3">
            <w:pPr>
              <w:autoSpaceDE w:val="false"/>
              <w:autoSpaceDN w:val="false"/>
              <w:adjustRightInd w:val="false"/>
              <w:spacing w:lineRule="auto" w:line="276"/>
              <w:jc w:val="both"/>
            </w:pPr>
            <w:r>
              <w:t>5.637,40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86</w:t>
            </w:r>
          </w:p>
        </w:tc>
        <w:tc>
          <w:tcPr>
            <w:tcW w:type="dxa" w:w="1985"/>
          </w:tcPr>
          <w:p w:rsidRDefault="000E15B3" w:rsidP="00FF0819" w:rsidR="000E15B3">
            <w:pPr>
              <w:autoSpaceDE w:val="false"/>
              <w:autoSpaceDN w:val="false"/>
              <w:adjustRightInd w:val="false"/>
              <w:spacing w:lineRule="auto" w:line="276"/>
              <w:jc w:val="both"/>
            </w:pPr>
            <w:r>
              <w:t>ZNAHOR</w:t>
            </w:r>
          </w:p>
        </w:tc>
        <w:tc>
          <w:tcPr>
            <w:tcW w:type="dxa" w:w="1559"/>
          </w:tcPr>
          <w:p w:rsidRDefault="000E15B3" w:rsidP="00FF0819" w:rsidR="000E15B3">
            <w:pPr>
              <w:autoSpaceDE w:val="false"/>
              <w:autoSpaceDN w:val="false"/>
              <w:adjustRightInd w:val="false"/>
              <w:spacing w:lineRule="auto" w:line="276"/>
              <w:jc w:val="both"/>
            </w:pPr>
            <w:r>
              <w:t>MILKA</w:t>
            </w:r>
          </w:p>
        </w:tc>
        <w:tc>
          <w:tcPr>
            <w:tcW w:type="dxa" w:w="1559"/>
          </w:tcPr>
          <w:p w:rsidRDefault="000E15B3" w:rsidP="00FF0819" w:rsidR="000E15B3">
            <w:pPr>
              <w:autoSpaceDE w:val="false"/>
              <w:autoSpaceDN w:val="false"/>
              <w:adjustRightInd w:val="false"/>
              <w:spacing w:lineRule="auto" w:line="276"/>
              <w:jc w:val="both"/>
            </w:pPr>
            <w:r>
              <w:t>63681787912</w:t>
            </w:r>
          </w:p>
        </w:tc>
        <w:tc>
          <w:tcPr>
            <w:tcW w:type="dxa" w:w="1701"/>
          </w:tcPr>
          <w:p w:rsidRDefault="000E15B3" w:rsidP="00FF0819" w:rsidR="000E15B3">
            <w:pPr>
              <w:autoSpaceDE w:val="false"/>
              <w:autoSpaceDN w:val="false"/>
              <w:adjustRightInd w:val="false"/>
            </w:pPr>
            <w:r>
              <w:t>Put kroz meterize 38, Šibenik</w:t>
            </w:r>
          </w:p>
        </w:tc>
        <w:tc>
          <w:tcPr>
            <w:tcW w:type="dxa" w:w="1418"/>
          </w:tcPr>
          <w:p w:rsidRDefault="000E15B3" w:rsidP="00FF0819" w:rsidR="000E15B3">
            <w:pPr>
              <w:autoSpaceDE w:val="false"/>
              <w:autoSpaceDN w:val="false"/>
              <w:adjustRightInd w:val="false"/>
              <w:spacing w:lineRule="auto" w:line="276"/>
              <w:jc w:val="both"/>
            </w:pPr>
            <w:r>
              <w:t>0,83 kn</w:t>
            </w:r>
          </w:p>
        </w:tc>
        <w:tc>
          <w:tcPr>
            <w:tcW w:type="dxa" w:w="1417"/>
          </w:tcPr>
          <w:p w:rsidRDefault="000E15B3" w:rsidP="00FF0819" w:rsidR="000E15B3">
            <w:pPr>
              <w:autoSpaceDE w:val="false"/>
              <w:autoSpaceDN w:val="false"/>
              <w:adjustRightInd w:val="false"/>
              <w:spacing w:lineRule="auto" w:line="276"/>
              <w:jc w:val="both"/>
            </w:pPr>
            <w:r>
              <w:t>0,66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87</w:t>
            </w:r>
          </w:p>
        </w:tc>
        <w:tc>
          <w:tcPr>
            <w:tcW w:type="dxa" w:w="1985"/>
          </w:tcPr>
          <w:p w:rsidRDefault="000E15B3" w:rsidP="00FF0819" w:rsidR="000E15B3">
            <w:pPr>
              <w:autoSpaceDE w:val="false"/>
              <w:autoSpaceDN w:val="false"/>
              <w:adjustRightInd w:val="false"/>
              <w:spacing w:lineRule="auto" w:line="276"/>
              <w:jc w:val="both"/>
            </w:pPr>
            <w:r>
              <w:t>ŽAGAR</w:t>
            </w:r>
          </w:p>
        </w:tc>
        <w:tc>
          <w:tcPr>
            <w:tcW w:type="dxa" w:w="1559"/>
          </w:tcPr>
          <w:p w:rsidRDefault="000E15B3" w:rsidP="00FF0819" w:rsidR="000E15B3">
            <w:pPr>
              <w:autoSpaceDE w:val="false"/>
              <w:autoSpaceDN w:val="false"/>
              <w:adjustRightInd w:val="false"/>
              <w:spacing w:lineRule="auto" w:line="276"/>
              <w:jc w:val="both"/>
            </w:pPr>
            <w:r>
              <w:t>VIOLETA</w:t>
            </w:r>
          </w:p>
        </w:tc>
        <w:tc>
          <w:tcPr>
            <w:tcW w:type="dxa" w:w="1559"/>
          </w:tcPr>
          <w:p w:rsidRDefault="000E15B3" w:rsidP="00FF0819" w:rsidR="000E15B3">
            <w:pPr>
              <w:autoSpaceDE w:val="false"/>
              <w:autoSpaceDN w:val="false"/>
              <w:adjustRightInd w:val="false"/>
              <w:spacing w:lineRule="auto" w:line="276"/>
              <w:jc w:val="both"/>
            </w:pPr>
            <w:r>
              <w:t>52321514653</w:t>
            </w:r>
          </w:p>
        </w:tc>
        <w:tc>
          <w:tcPr>
            <w:tcW w:type="dxa" w:w="1701"/>
          </w:tcPr>
          <w:p w:rsidRDefault="000E15B3" w:rsidP="00FF0819" w:rsidR="000E15B3">
            <w:pPr>
              <w:autoSpaceDE w:val="false"/>
              <w:autoSpaceDN w:val="false"/>
              <w:adjustRightInd w:val="false"/>
            </w:pPr>
            <w:r>
              <w:t>Braće Ivande 51, Zaton</w:t>
            </w:r>
          </w:p>
        </w:tc>
        <w:tc>
          <w:tcPr>
            <w:tcW w:type="dxa" w:w="1418"/>
          </w:tcPr>
          <w:p w:rsidRDefault="000E15B3" w:rsidP="00FF0819" w:rsidR="000E15B3">
            <w:pPr>
              <w:autoSpaceDE w:val="false"/>
              <w:autoSpaceDN w:val="false"/>
              <w:adjustRightInd w:val="false"/>
              <w:spacing w:lineRule="auto" w:line="276"/>
              <w:jc w:val="both"/>
            </w:pPr>
            <w:r>
              <w:t>102,79 kn</w:t>
            </w:r>
          </w:p>
        </w:tc>
        <w:tc>
          <w:tcPr>
            <w:tcW w:type="dxa" w:w="1417"/>
          </w:tcPr>
          <w:p w:rsidRDefault="000E15B3" w:rsidP="00FF0819" w:rsidR="000E15B3">
            <w:pPr>
              <w:autoSpaceDE w:val="false"/>
              <w:autoSpaceDN w:val="false"/>
              <w:adjustRightInd w:val="false"/>
              <w:spacing w:lineRule="auto" w:line="276"/>
              <w:jc w:val="both"/>
            </w:pPr>
            <w:r>
              <w:t>82,23 kn</w:t>
            </w:r>
          </w:p>
        </w:tc>
      </w:tr>
      <w:tr w:rsidTr="00FF0819" w:rsidR="000E15B3" w:rsidRPr="00D14A97">
        <w:tc>
          <w:tcPr>
            <w:tcW w:type="dxa" w:w="568"/>
          </w:tcPr>
          <w:p w:rsidRDefault="000E15B3" w:rsidP="00FF0819" w:rsidR="000E15B3">
            <w:pPr>
              <w:autoSpaceDE w:val="false"/>
              <w:autoSpaceDN w:val="false"/>
              <w:adjustRightInd w:val="false"/>
              <w:spacing w:lineRule="auto" w:line="276" w:after="200"/>
              <w:jc w:val="both"/>
            </w:pPr>
            <w:r>
              <w:t>88</w:t>
            </w:r>
          </w:p>
        </w:tc>
        <w:tc>
          <w:tcPr>
            <w:tcW w:type="dxa" w:w="1985"/>
          </w:tcPr>
          <w:p w:rsidRDefault="000E15B3" w:rsidP="00FF0819" w:rsidR="000E15B3">
            <w:pPr>
              <w:autoSpaceDE w:val="false"/>
              <w:autoSpaceDN w:val="false"/>
              <w:adjustRightInd w:val="false"/>
              <w:spacing w:lineRule="auto" w:line="276"/>
              <w:jc w:val="both"/>
            </w:pPr>
            <w:r>
              <w:t>ŽIVKOVIĆ</w:t>
            </w:r>
          </w:p>
        </w:tc>
        <w:tc>
          <w:tcPr>
            <w:tcW w:type="dxa" w:w="1559"/>
          </w:tcPr>
          <w:p w:rsidRDefault="000E15B3" w:rsidP="00FF0819" w:rsidR="000E15B3">
            <w:pPr>
              <w:autoSpaceDE w:val="false"/>
              <w:autoSpaceDN w:val="false"/>
              <w:adjustRightInd w:val="false"/>
              <w:spacing w:lineRule="auto" w:line="276"/>
              <w:jc w:val="both"/>
            </w:pPr>
            <w:r>
              <w:t>DARIJA</w:t>
            </w:r>
          </w:p>
        </w:tc>
        <w:tc>
          <w:tcPr>
            <w:tcW w:type="dxa" w:w="1559"/>
          </w:tcPr>
          <w:p w:rsidRDefault="000E15B3" w:rsidP="00FF0819" w:rsidR="000E15B3">
            <w:pPr>
              <w:autoSpaceDE w:val="false"/>
              <w:autoSpaceDN w:val="false"/>
              <w:adjustRightInd w:val="false"/>
              <w:spacing w:lineRule="auto" w:line="276"/>
              <w:jc w:val="both"/>
            </w:pPr>
            <w:r>
              <w:t>66109479870</w:t>
            </w:r>
          </w:p>
        </w:tc>
        <w:tc>
          <w:tcPr>
            <w:tcW w:type="dxa" w:w="1701"/>
          </w:tcPr>
          <w:p w:rsidRDefault="000E15B3" w:rsidP="00FF0819" w:rsidR="000E15B3">
            <w:pPr>
              <w:autoSpaceDE w:val="false"/>
              <w:autoSpaceDN w:val="false"/>
              <w:adjustRightInd w:val="false"/>
            </w:pPr>
            <w:r>
              <w:t>Mandalinskih žrtava 11a, Šibenik</w:t>
            </w:r>
          </w:p>
        </w:tc>
        <w:tc>
          <w:tcPr>
            <w:tcW w:type="dxa" w:w="1418"/>
          </w:tcPr>
          <w:p w:rsidRDefault="000E15B3" w:rsidP="00FF0819" w:rsidR="000E15B3">
            <w:pPr>
              <w:autoSpaceDE w:val="false"/>
              <w:autoSpaceDN w:val="false"/>
              <w:adjustRightInd w:val="false"/>
              <w:spacing w:lineRule="auto" w:line="276"/>
              <w:jc w:val="both"/>
            </w:pPr>
            <w:r>
              <w:t>222,24 kn</w:t>
            </w:r>
          </w:p>
        </w:tc>
        <w:tc>
          <w:tcPr>
            <w:tcW w:type="dxa" w:w="1417"/>
          </w:tcPr>
          <w:p w:rsidRDefault="000E15B3" w:rsidP="00FF0819" w:rsidR="000E15B3">
            <w:pPr>
              <w:autoSpaceDE w:val="false"/>
              <w:autoSpaceDN w:val="false"/>
              <w:adjustRightInd w:val="false"/>
              <w:spacing w:lineRule="auto" w:line="276"/>
              <w:jc w:val="both"/>
            </w:pPr>
            <w:r>
              <w:t>177,79 kn</w:t>
            </w:r>
          </w:p>
        </w:tc>
      </w:tr>
      <w:tr w:rsidTr="00FF0819" w:rsidR="000E15B3">
        <w:tblPrEx>
          <w:tblLook w:val="0000" w:noVBand="0" w:noHBand="0" w:lastColumn="0" w:firstColumn="0" w:lastRow="0" w:firstRow="0"/>
        </w:tblPrEx>
        <w:trPr>
          <w:trHeight w:val="465"/>
        </w:trPr>
        <w:tc>
          <w:tcPr>
            <w:tcW w:type="dxa" w:w="7372"/>
            <w:gridSpan w:val="5"/>
          </w:tcPr>
          <w:p w:rsidRDefault="000E15B3" w:rsidP="00FF0819" w:rsidR="000E15B3" w:rsidRPr="00027362">
            <w:pPr>
              <w:autoSpaceDE w:val="false"/>
              <w:autoSpaceDN w:val="false"/>
              <w:adjustRightInd w:val="false"/>
              <w:ind w:left="108"/>
              <w:jc w:val="both"/>
            </w:pPr>
            <w:r>
              <w:t xml:space="preserve">UKUPNO: </w:t>
            </w:r>
          </w:p>
          <w:p w:rsidRDefault="000E15B3" w:rsidP="00FF0819" w:rsidR="000E15B3">
            <w:pPr>
              <w:autoSpaceDE w:val="false"/>
              <w:autoSpaceDN w:val="false"/>
              <w:adjustRightInd w:val="false"/>
              <w:ind w:left="108"/>
              <w:jc w:val="both"/>
            </w:pPr>
          </w:p>
        </w:tc>
        <w:tc>
          <w:tcPr>
            <w:tcW w:type="dxa" w:w="1418"/>
          </w:tcPr>
          <w:p w:rsidRDefault="000E15B3" w:rsidP="00FF0819" w:rsidR="000E15B3">
            <w:r>
              <w:t>250.821,45 kn</w:t>
            </w:r>
          </w:p>
          <w:p w:rsidRDefault="000E15B3" w:rsidP="00FF0819" w:rsidR="000E15B3">
            <w:pPr>
              <w:autoSpaceDE w:val="false"/>
              <w:autoSpaceDN w:val="false"/>
              <w:adjustRightInd w:val="false"/>
              <w:jc w:val="both"/>
            </w:pPr>
          </w:p>
        </w:tc>
        <w:tc>
          <w:tcPr>
            <w:tcW w:type="dxa" w:w="1417"/>
          </w:tcPr>
          <w:p w:rsidRDefault="000E15B3" w:rsidP="00FF0819" w:rsidR="000E15B3">
            <w:r>
              <w:t>200.656,91 kn</w:t>
            </w:r>
          </w:p>
          <w:p w:rsidRDefault="000E15B3" w:rsidP="00FF0819" w:rsidR="000E15B3">
            <w:pPr>
              <w:autoSpaceDE w:val="false"/>
              <w:autoSpaceDN w:val="false"/>
              <w:adjustRightInd w:val="false"/>
              <w:jc w:val="both"/>
            </w:pPr>
          </w:p>
        </w:tc>
      </w:tr>
    </w:tbl>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ind w:firstLine="720"/>
        <w:jc w:val="both"/>
      </w:pPr>
      <w:r>
        <w:t>Obveza je dužnika da potraživanja radnika svrstanih u prioritetne tražbine po članku 3. točka 13. ZFPPN-a, svakom pojedinačnom radniku isplati u neto iznosu i to stoga što je za iste plaće dospjela razlika do bruto iznosa (doprinosi "iz" i "na" plaće) uvrštena u utvrđenu tražbinu vjerovnika Ministarstva financija (točka IV. 1. Nagodbe), i namirit će se sukladno Planu financijskog i operativnog restrukturiranja i ovoj Nagodbi.</w:t>
      </w:r>
    </w:p>
    <w:p w:rsidRDefault="000E15B3" w:rsidP="000E15B3" w:rsidR="000E15B3">
      <w:pPr>
        <w:autoSpaceDE w:val="false"/>
        <w:autoSpaceDN w:val="false"/>
        <w:adjustRightInd w:val="false"/>
        <w:ind w:firstLine="720"/>
        <w:jc w:val="both"/>
      </w:pPr>
    </w:p>
    <w:p w:rsidRDefault="000E15B3" w:rsidP="000E15B3" w:rsidR="000E15B3">
      <w:pPr>
        <w:numPr>
          <w:ilvl w:val="0"/>
          <w:numId w:val="23"/>
        </w:numPr>
        <w:tabs>
          <w:tab w:pos="720" w:val="clear"/>
          <w:tab w:pos="426" w:val="num"/>
        </w:tabs>
        <w:autoSpaceDE w:val="false"/>
        <w:autoSpaceDN w:val="false"/>
        <w:adjustRightInd w:val="false"/>
        <w:ind w:firstLine="349" w:left="0"/>
        <w:jc w:val="both"/>
      </w:pPr>
      <w:r>
        <w:t>Dužnik se na osnovi Plana</w:t>
      </w:r>
      <w:r w:rsidRPr="005D0368">
        <w:t xml:space="preserve"> </w:t>
      </w:r>
      <w:r>
        <w:t>financijskog i operativnog restrukturiranja obvezuje namiriti tražbine vjerovnika koji su u Planu financijskog i operativnog restrukturiranja označeni kao Grupa 5. – Povezane osobe na i to u odnosu na pojedine vjerovnike ove grupe na slijedeći način:</w:t>
      </w:r>
    </w:p>
    <w:p w:rsidRDefault="000E15B3" w:rsidP="000E15B3" w:rsidR="000E15B3">
      <w:pPr>
        <w:autoSpaceDE w:val="false"/>
        <w:autoSpaceDN w:val="false"/>
        <w:adjustRightInd w:val="false"/>
        <w:ind w:left="720"/>
        <w:jc w:val="both"/>
      </w:pPr>
    </w:p>
    <w:p w:rsidRDefault="000E15B3" w:rsidP="000E15B3" w:rsidR="000E15B3">
      <w:pPr>
        <w:numPr>
          <w:ilvl w:val="0"/>
          <w:numId w:val="29"/>
        </w:numPr>
        <w:autoSpaceDE w:val="false"/>
        <w:autoSpaceDN w:val="false"/>
        <w:adjustRightInd w:val="false"/>
        <w:jc w:val="both"/>
      </w:pPr>
      <w:r>
        <w:t>AUTOKAMP IMPERIAL VODICE d.d.</w:t>
      </w:r>
    </w:p>
    <w:p w:rsidRDefault="000E15B3" w:rsidP="000E15B3" w:rsidR="000E15B3">
      <w:pPr>
        <w:autoSpaceDE w:val="false"/>
        <w:autoSpaceDN w:val="false"/>
        <w:adjustRightInd w:val="false"/>
        <w:ind w:left="1080"/>
        <w:jc w:val="both"/>
      </w:pPr>
    </w:p>
    <w:p w:rsidRDefault="000E15B3" w:rsidP="000E15B3" w:rsidR="000E15B3">
      <w:pPr>
        <w:numPr>
          <w:ilvl w:val="0"/>
          <w:numId w:val="22"/>
        </w:numPr>
        <w:autoSpaceDE w:val="false"/>
        <w:autoSpaceDN w:val="false"/>
        <w:adjustRightInd w:val="false"/>
        <w:jc w:val="both"/>
      </w:pPr>
      <w:r>
        <w:t>otpis kamata i naknada u cijelosti</w:t>
      </w:r>
    </w:p>
    <w:p w:rsidRDefault="000E15B3" w:rsidP="000E15B3" w:rsidR="000E15B3">
      <w:pPr>
        <w:autoSpaceDE w:val="false"/>
        <w:autoSpaceDN w:val="false"/>
        <w:adjustRightInd w:val="false"/>
        <w:jc w:val="both"/>
      </w:pPr>
      <w:r>
        <w:t>Dio tražbine koji čini potraživanje po osnovi ugovornih i zakonskih zateznih kamata, te naknada otpisuje se u cijelosti. Vjerovnik nagodbom otpušta Dužniku dio svoje tražbine koji se odnosi na kamate i naknade sukladno prijavi tražbina, a Dužnik pristaje na takav otpust duga.</w:t>
      </w:r>
    </w:p>
    <w:p w:rsidRDefault="000E15B3" w:rsidP="000E15B3" w:rsidR="000E15B3">
      <w:pPr>
        <w:autoSpaceDE w:val="false"/>
        <w:autoSpaceDN w:val="false"/>
        <w:adjustRightInd w:val="false"/>
        <w:jc w:val="both"/>
      </w:pPr>
    </w:p>
    <w:p w:rsidRDefault="000E15B3" w:rsidP="000E15B3" w:rsidR="000E15B3">
      <w:pPr>
        <w:numPr>
          <w:ilvl w:val="0"/>
          <w:numId w:val="22"/>
        </w:numPr>
        <w:tabs>
          <w:tab w:pos="720" w:val="clear"/>
          <w:tab w:pos="567" w:val="num"/>
        </w:tabs>
        <w:autoSpaceDE w:val="false"/>
        <w:autoSpaceDN w:val="false"/>
        <w:adjustRightInd w:val="false"/>
        <w:ind w:firstLine="360" w:left="0"/>
        <w:jc w:val="both"/>
      </w:pPr>
      <w:r>
        <w:t>debt to equity swap – zamjena potraživanja za dionice izvršit će se dekapitalizacija – povećanje temeljnog kapitala društva Dužnika unosom prava – tražbina ovog vjerovnika u temeljni kapital (tzv. "debt/equity swap"), i to kako slijedi:</w:t>
      </w:r>
    </w:p>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ind w:firstLine="360"/>
        <w:jc w:val="both"/>
      </w:pPr>
      <w:r>
        <w:t xml:space="preserve">Vjerovnik i Dužnik suglasno utvrđuju, a ujedno se Dužnik obvezuje kako će se jedan dio duga ovog vjerovnika preostao nakon otpisa naknada i kamata, i to dio preostale tražbine u iznosu od 12.500.000,00 kn namiriti pretvaranjem u temeljni kapital Dužnika, to jest </w:t>
      </w:r>
      <w:r>
        <w:lastRenderedPageBreak/>
        <w:t>povećanjem temeljnog kapitala Dužnika ulozima (pravima), pri čemu će ovaj vjerovnik (AUTOKAMP IMPERIAL VODICE d.d.) u temeljni kapital Dužnika  unijeti kao ulog svoje tražbine po osnovi glavnice, pri čemu za svakih 202,02 kuna iznosa tražbine stječu jednu redovnu dionicu. Iznos koji bi preostao, a koji nije dovoljan za stjecanje redovne dionice jer nije djeljiv s višekratnikom 202,02 se otpisuje. Vjerovnik Nagodbom otpušta Dužniku preostali dio svoje tražbine koji nije dovoljan za stjecanje redovne dionice jer nije djeljiv s višekratnikom 202,02, a Dužnik pristaje na takav otpis duga.</w:t>
      </w:r>
    </w:p>
    <w:p w:rsidRDefault="000E15B3" w:rsidP="000E15B3" w:rsidR="000E15B3">
      <w:pPr>
        <w:autoSpaceDE w:val="false"/>
        <w:autoSpaceDN w:val="false"/>
        <w:adjustRightInd w:val="false"/>
        <w:ind w:firstLine="360"/>
        <w:jc w:val="both"/>
      </w:pPr>
      <w:r>
        <w:t>Vjerovnici tražbina i Dužnik suglasno utvrđuju, a Dužnik se ujedno obvezuje kako će poduzeti zakonom propisane korake radi povećanje temeljnog kapitala Dužnika sukladno ovoj Nagodbi.</w:t>
      </w:r>
    </w:p>
    <w:p w:rsidRDefault="000E15B3" w:rsidP="000E15B3" w:rsidR="000E15B3">
      <w:pPr>
        <w:autoSpaceDE w:val="false"/>
        <w:autoSpaceDN w:val="false"/>
        <w:adjustRightInd w:val="false"/>
        <w:ind w:firstLine="360"/>
        <w:jc w:val="both"/>
      </w:pPr>
      <w:r>
        <w:t>Dužnik se posebno obvezuje u roku od 15 dana od dana pravomoćnosti rješenja kojim se potvrđuje ova Nagodba objaviti poziv za glavnu skupštinu društva Dužnika sa dnevnim redom sukladno odredbama ove Nagodbe.</w:t>
      </w:r>
    </w:p>
    <w:p w:rsidRDefault="000E15B3" w:rsidP="000E15B3" w:rsidR="000E15B3">
      <w:pPr>
        <w:autoSpaceDE w:val="false"/>
        <w:autoSpaceDN w:val="false"/>
        <w:adjustRightInd w:val="false"/>
        <w:ind w:firstLine="360"/>
        <w:jc w:val="both"/>
      </w:pPr>
      <w:r>
        <w:t xml:space="preserve">Dužnik i Vjerovnici tražbina predstečajne Nagodbe ovime suglasno utvrđuju kako tekst ove Nagodbe zamjenjuje poseban ugovor o unosu potraživanja u temeljni kapital Dužnika, te se obvezuju poduzeti eventualne druge potrebne radnje radi upisa povećanja temeljnog kapitala Dužnika u sudski registar i registar Središnjem klirinškog depozitarnog društva d.d. </w:t>
      </w:r>
    </w:p>
    <w:p w:rsidRDefault="000E15B3" w:rsidP="000E15B3" w:rsidR="000E15B3">
      <w:pPr>
        <w:autoSpaceDE w:val="false"/>
        <w:autoSpaceDN w:val="false"/>
        <w:adjustRightInd w:val="false"/>
        <w:ind w:firstLine="360"/>
        <w:jc w:val="both"/>
      </w:pPr>
    </w:p>
    <w:p w:rsidRDefault="000E15B3" w:rsidP="000E15B3" w:rsidR="000E15B3">
      <w:pPr>
        <w:autoSpaceDE w:val="false"/>
        <w:autoSpaceDN w:val="false"/>
        <w:adjustRightInd w:val="false"/>
        <w:ind w:firstLine="360"/>
        <w:jc w:val="both"/>
      </w:pPr>
      <w:r>
        <w:t>Dužnik se obvezuje u potpunosti provesti dokapitalizaciju najkasnije u roku 2 godine od dana pravomoćnosti rješenja kojim se potvrđuje (odobrava) sklapanja ove Predstečajne nagodbe.</w:t>
      </w:r>
    </w:p>
    <w:p w:rsidRDefault="000E15B3" w:rsidP="000E15B3" w:rsidR="000E15B3">
      <w:pPr>
        <w:autoSpaceDE w:val="false"/>
        <w:autoSpaceDN w:val="false"/>
        <w:adjustRightInd w:val="false"/>
        <w:ind w:firstLine="360"/>
        <w:jc w:val="both"/>
      </w:pPr>
    </w:p>
    <w:p w:rsidRDefault="000E15B3" w:rsidP="000E15B3" w:rsidR="000E15B3">
      <w:pPr>
        <w:numPr>
          <w:ilvl w:val="0"/>
          <w:numId w:val="22"/>
        </w:numPr>
        <w:autoSpaceDE w:val="false"/>
        <w:autoSpaceDN w:val="false"/>
        <w:adjustRightInd w:val="false"/>
        <w:jc w:val="both"/>
      </w:pPr>
      <w:r>
        <w:t>Odgoda dospjelosti – 7 godina uz povrat u 28 kvartalnih rata</w:t>
      </w:r>
    </w:p>
    <w:p w:rsidRDefault="000E15B3" w:rsidP="000E15B3" w:rsidR="000E15B3">
      <w:pPr>
        <w:autoSpaceDE w:val="false"/>
        <w:autoSpaceDN w:val="false"/>
        <w:adjustRightInd w:val="false"/>
        <w:ind w:firstLine="426"/>
        <w:jc w:val="both"/>
      </w:pPr>
      <w:r>
        <w:t xml:space="preserve">Vjerovnik i Dužnik suglasno utvrđuju kako će se dio tražbine u iznosu od 3.870.175,74 kune preostalom po otpisu kamata i naknade, te zamjeni potraživanja za dionice isplatiti Vjerovniku obročnom otplatom u razdoblju od 7 godina, uz fiksnu kamatnu stopu od 7% godišnje (koja teče za vrijeme počeka i otplate) i poček do 30. rujna 2015. godine, s tim da vrijeme početka počinje teći od dana pravomoćnosti rješenja kojim se odobrava sklapanja predstečajne nagodbe (imajući u vidu kako za vrijeme trajanja postupka predstečajne nagodbe kamate ne teku). Navedeni iznos tražbine otplatiti će se u 28 kvartalnih rata koje dospijevaju posljednjeg dana u mjesecu, od kojih prva dospijeva 30. rujna 2015. godine, a posljednja 31. kolovoza 2022. godine. </w:t>
      </w:r>
    </w:p>
    <w:p w:rsidRDefault="000E15B3" w:rsidP="000E15B3" w:rsidR="000E15B3" w:rsidRPr="00B102E1">
      <w:pPr>
        <w:autoSpaceDE w:val="false"/>
        <w:autoSpaceDN w:val="false"/>
        <w:adjustRightInd w:val="false"/>
        <w:jc w:val="both"/>
        <w:rPr>
          <w:b/>
          <w:u w:val="single"/>
        </w:rPr>
      </w:pPr>
      <w:r w:rsidRPr="00B102E1">
        <w:rPr>
          <w:b/>
          <w:u w:val="single"/>
        </w:rPr>
        <w:t>Slijedom prethodnih utvrđenja, Dužnik se obvezuje namiriti tražbinu vjerovnika AUTOKAMP IMPERIAL VODICE d.d. u iznosu, na način, i u rokovima kako slijedi:</w:t>
      </w:r>
    </w:p>
    <w:p w:rsidRDefault="000E15B3" w:rsidP="000E15B3" w:rsidR="000E15B3">
      <w:pPr>
        <w:autoSpaceDE w:val="false"/>
        <w:autoSpaceDN w:val="false"/>
        <w:adjustRightInd w:val="false"/>
        <w:ind w:firstLine="426"/>
        <w:jc w:val="both"/>
      </w:pPr>
    </w:p>
    <w:tbl>
      <w:tblPr>
        <w:tblStyle w:val="Reetkatablice"/>
        <w:tblW w:type="dxa" w:w="10490"/>
        <w:tblInd w:type="dxa" w:w="-601"/>
        <w:tblLook w:val="04A0" w:noVBand="1" w:noHBand="0" w:lastColumn="0" w:firstColumn="1" w:lastRow="0" w:firstRow="1"/>
      </w:tblPr>
      <w:tblGrid>
        <w:gridCol w:w="1610"/>
        <w:gridCol w:w="1426"/>
        <w:gridCol w:w="1481"/>
        <w:gridCol w:w="1621"/>
        <w:gridCol w:w="1427"/>
        <w:gridCol w:w="2925"/>
      </w:tblGrid>
      <w:tr w:rsidTr="00FF0819" w:rsidR="000E15B3" w:rsidRPr="007602B0">
        <w:tc>
          <w:tcPr>
            <w:tcW w:type="dxa" w:w="1610"/>
          </w:tcPr>
          <w:p w:rsidRDefault="000E15B3" w:rsidP="00FF0819" w:rsidR="000E15B3" w:rsidRPr="007602B0">
            <w:pPr>
              <w:autoSpaceDE w:val="false"/>
              <w:autoSpaceDN w:val="false"/>
              <w:adjustRightInd w:val="false"/>
              <w:jc w:val="both"/>
              <w:rPr>
                <w:sz w:val="22"/>
                <w:szCs w:val="22"/>
              </w:rPr>
            </w:pPr>
            <w:r w:rsidRPr="007602B0">
              <w:rPr>
                <w:sz w:val="22"/>
                <w:szCs w:val="22"/>
              </w:rPr>
              <w:t>NAZIV VJEROVNIKA</w:t>
            </w:r>
          </w:p>
        </w:tc>
        <w:tc>
          <w:tcPr>
            <w:tcW w:type="dxa" w:w="1426"/>
          </w:tcPr>
          <w:p w:rsidRDefault="000E15B3" w:rsidP="00FF0819" w:rsidR="000E15B3" w:rsidRPr="007602B0">
            <w:pPr>
              <w:autoSpaceDE w:val="false"/>
              <w:autoSpaceDN w:val="false"/>
              <w:adjustRightInd w:val="false"/>
              <w:jc w:val="both"/>
              <w:rPr>
                <w:sz w:val="22"/>
                <w:szCs w:val="22"/>
              </w:rPr>
            </w:pPr>
            <w:r w:rsidRPr="007602B0">
              <w:rPr>
                <w:sz w:val="22"/>
                <w:szCs w:val="22"/>
              </w:rPr>
              <w:t>OIB</w:t>
            </w:r>
          </w:p>
        </w:tc>
        <w:tc>
          <w:tcPr>
            <w:tcW w:type="dxa" w:w="1481"/>
          </w:tcPr>
          <w:p w:rsidRDefault="000E15B3" w:rsidP="00FF0819" w:rsidR="000E15B3" w:rsidRPr="007602B0">
            <w:pPr>
              <w:autoSpaceDE w:val="false"/>
              <w:autoSpaceDN w:val="false"/>
              <w:adjustRightInd w:val="false"/>
              <w:jc w:val="both"/>
              <w:rPr>
                <w:sz w:val="22"/>
                <w:szCs w:val="22"/>
              </w:rPr>
            </w:pPr>
            <w:r w:rsidRPr="007602B0">
              <w:rPr>
                <w:sz w:val="22"/>
                <w:szCs w:val="22"/>
              </w:rPr>
              <w:t>UTVRĐENI IZNOS TRAŽBINE S NASLOVA GLAVNICE, KAMATA I NAKNADA</w:t>
            </w:r>
          </w:p>
        </w:tc>
        <w:tc>
          <w:tcPr>
            <w:tcW w:type="dxa" w:w="1621"/>
          </w:tcPr>
          <w:p w:rsidRDefault="000E15B3" w:rsidP="00FF0819" w:rsidR="000E15B3" w:rsidRPr="007602B0">
            <w:pPr>
              <w:autoSpaceDE w:val="false"/>
              <w:autoSpaceDN w:val="false"/>
              <w:adjustRightInd w:val="false"/>
              <w:jc w:val="both"/>
              <w:rPr>
                <w:sz w:val="22"/>
                <w:szCs w:val="22"/>
              </w:rPr>
            </w:pPr>
            <w:r w:rsidRPr="007602B0">
              <w:rPr>
                <w:sz w:val="22"/>
                <w:szCs w:val="22"/>
              </w:rPr>
              <w:t>IZNOS TRAŽBINE KOJI SE PRETVARA U KAPITAL (D/E SWAP)</w:t>
            </w:r>
          </w:p>
        </w:tc>
        <w:tc>
          <w:tcPr>
            <w:tcW w:type="dxa" w:w="1427"/>
          </w:tcPr>
          <w:p w:rsidRDefault="000E15B3" w:rsidP="00FF0819" w:rsidR="000E15B3" w:rsidRPr="007602B0">
            <w:pPr>
              <w:autoSpaceDE w:val="false"/>
              <w:autoSpaceDN w:val="false"/>
              <w:adjustRightInd w:val="false"/>
              <w:jc w:val="both"/>
              <w:rPr>
                <w:sz w:val="22"/>
                <w:szCs w:val="22"/>
              </w:rPr>
            </w:pPr>
            <w:r w:rsidRPr="007602B0">
              <w:rPr>
                <w:sz w:val="22"/>
                <w:szCs w:val="22"/>
              </w:rPr>
              <w:t>SMANJENI IZNOS TRAŽBINE KOJA ĆE BITI ISPLAĆENA NOVČANO</w:t>
            </w:r>
          </w:p>
        </w:tc>
        <w:tc>
          <w:tcPr>
            <w:tcW w:type="dxa" w:w="2925"/>
          </w:tcPr>
          <w:p w:rsidRDefault="000E15B3" w:rsidP="00FF0819" w:rsidR="000E15B3" w:rsidRPr="007602B0">
            <w:pPr>
              <w:autoSpaceDE w:val="false"/>
              <w:autoSpaceDN w:val="false"/>
              <w:adjustRightInd w:val="false"/>
              <w:jc w:val="both"/>
              <w:rPr>
                <w:sz w:val="22"/>
                <w:szCs w:val="22"/>
              </w:rPr>
            </w:pPr>
            <w:r w:rsidRPr="007602B0">
              <w:rPr>
                <w:sz w:val="22"/>
                <w:szCs w:val="22"/>
              </w:rPr>
              <w:t>ROK DOSPJELOSTI I NAČIN ISPLATE DIJELA KOJ I SE ISPLAĆUJE NOVČANO</w:t>
            </w:r>
          </w:p>
        </w:tc>
      </w:tr>
      <w:tr w:rsidTr="00FF0819" w:rsidR="000E15B3" w:rsidRPr="007602B0">
        <w:tc>
          <w:tcPr>
            <w:tcW w:type="dxa" w:w="1610"/>
          </w:tcPr>
          <w:p w:rsidRDefault="000E15B3" w:rsidP="00FF0819" w:rsidR="000E15B3" w:rsidRPr="007602B0">
            <w:pPr>
              <w:autoSpaceDE w:val="false"/>
              <w:autoSpaceDN w:val="false"/>
              <w:adjustRightInd w:val="false"/>
              <w:jc w:val="both"/>
              <w:rPr>
                <w:sz w:val="22"/>
                <w:szCs w:val="22"/>
              </w:rPr>
            </w:pPr>
            <w:r w:rsidRPr="007602B0">
              <w:rPr>
                <w:sz w:val="22"/>
                <w:szCs w:val="22"/>
              </w:rPr>
              <w:t>AUTOKAMP IMPERIAL VODICE d.d., Šibenik, Vladimira Nazora 53</w:t>
            </w:r>
          </w:p>
        </w:tc>
        <w:tc>
          <w:tcPr>
            <w:tcW w:type="dxa" w:w="1426"/>
          </w:tcPr>
          <w:p w:rsidRDefault="000E15B3" w:rsidP="00FF0819" w:rsidR="000E15B3" w:rsidRPr="007602B0">
            <w:pPr>
              <w:autoSpaceDE w:val="false"/>
              <w:autoSpaceDN w:val="false"/>
              <w:adjustRightInd w:val="false"/>
              <w:jc w:val="both"/>
              <w:rPr>
                <w:sz w:val="22"/>
                <w:szCs w:val="22"/>
              </w:rPr>
            </w:pPr>
            <w:r w:rsidRPr="007602B0">
              <w:rPr>
                <w:sz w:val="22"/>
                <w:szCs w:val="22"/>
              </w:rPr>
              <w:t>06036125979</w:t>
            </w:r>
          </w:p>
        </w:tc>
        <w:tc>
          <w:tcPr>
            <w:tcW w:type="dxa" w:w="1481"/>
          </w:tcPr>
          <w:p w:rsidRDefault="000E15B3" w:rsidP="00FF0819" w:rsidR="000E15B3" w:rsidRPr="007602B0">
            <w:pPr>
              <w:autoSpaceDE w:val="false"/>
              <w:autoSpaceDN w:val="false"/>
              <w:adjustRightInd w:val="false"/>
              <w:jc w:val="both"/>
              <w:rPr>
                <w:sz w:val="22"/>
                <w:szCs w:val="22"/>
              </w:rPr>
            </w:pPr>
            <w:r w:rsidRPr="007602B0">
              <w:rPr>
                <w:sz w:val="22"/>
                <w:szCs w:val="22"/>
              </w:rPr>
              <w:t>16.370.175,74 kune</w:t>
            </w:r>
          </w:p>
        </w:tc>
        <w:tc>
          <w:tcPr>
            <w:tcW w:type="dxa" w:w="1621"/>
          </w:tcPr>
          <w:p w:rsidRDefault="000E15B3" w:rsidP="00FF0819" w:rsidR="000E15B3" w:rsidRPr="007602B0">
            <w:pPr>
              <w:autoSpaceDE w:val="false"/>
              <w:autoSpaceDN w:val="false"/>
              <w:adjustRightInd w:val="false"/>
              <w:jc w:val="both"/>
              <w:rPr>
                <w:sz w:val="22"/>
                <w:szCs w:val="22"/>
              </w:rPr>
            </w:pPr>
            <w:r w:rsidRPr="007602B0">
              <w:rPr>
                <w:sz w:val="22"/>
                <w:szCs w:val="22"/>
              </w:rPr>
              <w:t xml:space="preserve">12.500.000,00 kn – dokapitalizaciju se Dužnik obvezuje provesti najkasnije u roku 2 godine od dana </w:t>
            </w:r>
            <w:r w:rsidRPr="007602B0">
              <w:rPr>
                <w:sz w:val="22"/>
                <w:szCs w:val="22"/>
              </w:rPr>
              <w:lastRenderedPageBreak/>
              <w:t>pravomoćnosti rješenja kojim se potvrđuje (odobrava) sklapanje ove Predstečajne nagodbe.</w:t>
            </w:r>
          </w:p>
        </w:tc>
        <w:tc>
          <w:tcPr>
            <w:tcW w:type="dxa" w:w="1427"/>
          </w:tcPr>
          <w:p w:rsidRDefault="000E15B3" w:rsidP="00FF0819" w:rsidR="000E15B3" w:rsidRPr="007602B0">
            <w:pPr>
              <w:autoSpaceDE w:val="false"/>
              <w:autoSpaceDN w:val="false"/>
              <w:adjustRightInd w:val="false"/>
              <w:jc w:val="both"/>
              <w:rPr>
                <w:sz w:val="22"/>
                <w:szCs w:val="22"/>
              </w:rPr>
            </w:pPr>
            <w:r w:rsidRPr="007602B0">
              <w:rPr>
                <w:sz w:val="22"/>
                <w:szCs w:val="22"/>
              </w:rPr>
              <w:lastRenderedPageBreak/>
              <w:t xml:space="preserve">3.870.175,74 kn uvećano za kamate po fiksnoj kamatnoj stopi od 7% godišnje koja kamata teče za vrijeme </w:t>
            </w:r>
            <w:r w:rsidRPr="007602B0">
              <w:rPr>
                <w:sz w:val="22"/>
                <w:szCs w:val="22"/>
              </w:rPr>
              <w:lastRenderedPageBreak/>
              <w:t>počeka i za vrijeme otplate</w:t>
            </w:r>
          </w:p>
        </w:tc>
        <w:tc>
          <w:tcPr>
            <w:tcW w:type="dxa" w:w="2925"/>
          </w:tcPr>
          <w:p w:rsidRDefault="000E15B3" w:rsidP="00FF0819" w:rsidR="000E15B3" w:rsidRPr="007602B0">
            <w:pPr>
              <w:autoSpaceDE w:val="false"/>
              <w:autoSpaceDN w:val="false"/>
              <w:adjustRightInd w:val="false"/>
              <w:rPr>
                <w:sz w:val="22"/>
                <w:szCs w:val="22"/>
              </w:rPr>
            </w:pPr>
            <w:r w:rsidRPr="007602B0">
              <w:rPr>
                <w:sz w:val="22"/>
                <w:szCs w:val="22"/>
              </w:rPr>
              <w:lastRenderedPageBreak/>
              <w:t xml:space="preserve">Isplata u 28 kvartalnih rata, u iznosu koji se sastoji od odgovarajućeg dijela glavnice (koja glavnica iznosi 3.870.175,74 kn) uvećano za pripadajući dio fiksne kamate po stopi od 7% godišnje koja teče za vrijeme počeka i za vrijeme otplate, koje rate </w:t>
            </w:r>
            <w:r w:rsidRPr="007602B0">
              <w:rPr>
                <w:sz w:val="22"/>
                <w:szCs w:val="22"/>
              </w:rPr>
              <w:lastRenderedPageBreak/>
              <w:t xml:space="preserve">dospijevaju posljednjeg dana u mjesecu od kojih prva dospijeva 30. rujna 2015. godine, a posljednja 31. kolovoza 2022. godine. </w:t>
            </w:r>
          </w:p>
          <w:p w:rsidRDefault="000E15B3" w:rsidP="00FF0819" w:rsidR="000E15B3" w:rsidRPr="007602B0">
            <w:pPr>
              <w:autoSpaceDE w:val="false"/>
              <w:autoSpaceDN w:val="false"/>
              <w:adjustRightInd w:val="false"/>
              <w:jc w:val="both"/>
              <w:rPr>
                <w:sz w:val="22"/>
                <w:szCs w:val="22"/>
              </w:rPr>
            </w:pPr>
          </w:p>
        </w:tc>
      </w:tr>
    </w:tbl>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p>
    <w:p w:rsidRDefault="000E15B3" w:rsidP="000E15B3" w:rsidR="000E15B3">
      <w:pPr>
        <w:numPr>
          <w:ilvl w:val="0"/>
          <w:numId w:val="29"/>
        </w:numPr>
        <w:autoSpaceDE w:val="false"/>
        <w:autoSpaceDN w:val="false"/>
        <w:adjustRightInd w:val="false"/>
        <w:jc w:val="both"/>
      </w:pPr>
      <w:r>
        <w:t>HOTEL JADRAN ŠIBENIK d.d., REGINA d.o.o. i RIVIJERA d.d.</w:t>
      </w:r>
    </w:p>
    <w:p w:rsidRDefault="000E15B3" w:rsidP="000E15B3" w:rsidR="000E15B3">
      <w:pPr>
        <w:autoSpaceDE w:val="false"/>
        <w:autoSpaceDN w:val="false"/>
        <w:adjustRightInd w:val="false"/>
        <w:jc w:val="both"/>
      </w:pPr>
    </w:p>
    <w:p w:rsidRDefault="000E15B3" w:rsidP="000E15B3" w:rsidR="000E15B3">
      <w:pPr>
        <w:numPr>
          <w:ilvl w:val="0"/>
          <w:numId w:val="22"/>
        </w:numPr>
        <w:autoSpaceDE w:val="false"/>
        <w:autoSpaceDN w:val="false"/>
        <w:adjustRightInd w:val="false"/>
        <w:jc w:val="both"/>
      </w:pPr>
      <w:r>
        <w:t>otpis kamata i naknada u cijelosti</w:t>
      </w:r>
    </w:p>
    <w:p w:rsidRDefault="000E15B3" w:rsidP="000E15B3" w:rsidR="000E15B3">
      <w:pPr>
        <w:autoSpaceDE w:val="false"/>
        <w:autoSpaceDN w:val="false"/>
        <w:adjustRightInd w:val="false"/>
        <w:jc w:val="both"/>
      </w:pPr>
      <w:r>
        <w:t>Dio tražbine koji čini potraživanje po osnovi ugovornih i zakonskih zateznih kamata, te naknada otpisuje se u cijelosti. Vjerovnici nagodbom otpuštaju Dužniku dio svoje tražbine koja se odnosi na kamate i naknade sukladno prijavi tražbina, a Dužnik pristaje na takav otpust duga.</w:t>
      </w:r>
    </w:p>
    <w:p w:rsidRDefault="000E15B3" w:rsidP="000E15B3" w:rsidR="000E15B3">
      <w:pPr>
        <w:autoSpaceDE w:val="false"/>
        <w:autoSpaceDN w:val="false"/>
        <w:adjustRightInd w:val="false"/>
        <w:jc w:val="both"/>
      </w:pPr>
    </w:p>
    <w:p w:rsidRDefault="000E15B3" w:rsidP="000E15B3" w:rsidR="000E15B3">
      <w:pPr>
        <w:numPr>
          <w:ilvl w:val="0"/>
          <w:numId w:val="22"/>
        </w:numPr>
        <w:autoSpaceDE w:val="false"/>
        <w:autoSpaceDN w:val="false"/>
        <w:adjustRightInd w:val="false"/>
        <w:jc w:val="both"/>
      </w:pPr>
      <w:r>
        <w:t>odgoda dospjelosti – 7 godina uz povrat u 28 kvartalnih rata</w:t>
      </w:r>
    </w:p>
    <w:p w:rsidRDefault="000E15B3" w:rsidP="000E15B3" w:rsidR="000E15B3">
      <w:pPr>
        <w:autoSpaceDE w:val="false"/>
        <w:autoSpaceDN w:val="false"/>
        <w:adjustRightInd w:val="false"/>
        <w:ind w:firstLine="426"/>
        <w:jc w:val="both"/>
      </w:pPr>
      <w:r>
        <w:t xml:space="preserve">Vjerovnici i Dužnik suglasno utvrđuju kako će se tražbine ove Nagodbe u omjeru od 100% glavnice isplatiti Vjerovnicima obročnom otplatom u razdoblju od 7 godina, uz fiksnu kamatnu stopu od 7% godišnje (koja teče za vrijeme počeka i otplate) i poček do 30. rujna 2015. godine, s tim da vrijeme početka počinje teći od dana pravomoćnosti rješenja kojim se odobrava sklapanja predstečajne nagodbe (imajući u vidu kako za vrijeme trajanja postupka predstečajne nagodbe kamate ne teku). Navedeni iznos tražbine otplatiti će se u kvartalnim ratama koje dospijevaju posljednjeg dana u mjesecu, od kojih prva dospijeva 30. rujna 2015. godine, a posljednja 31. kolovoza 2022. godine. </w:t>
      </w:r>
    </w:p>
    <w:p w:rsidRDefault="000E15B3" w:rsidP="000E15B3" w:rsidR="000E15B3" w:rsidRPr="00B102E1">
      <w:pPr>
        <w:autoSpaceDE w:val="false"/>
        <w:autoSpaceDN w:val="false"/>
        <w:adjustRightInd w:val="false"/>
        <w:jc w:val="both"/>
        <w:rPr>
          <w:b/>
          <w:u w:val="single"/>
        </w:rPr>
      </w:pPr>
      <w:r w:rsidRPr="00B102E1">
        <w:rPr>
          <w:b/>
          <w:u w:val="single"/>
        </w:rPr>
        <w:t>Slijedom prethodnih utvrđenja, Dužnik se obvezuje namiriti tražbin</w:t>
      </w:r>
      <w:r>
        <w:rPr>
          <w:b/>
          <w:u w:val="single"/>
        </w:rPr>
        <w:t>e</w:t>
      </w:r>
      <w:r w:rsidRPr="00B102E1">
        <w:rPr>
          <w:b/>
          <w:u w:val="single"/>
        </w:rPr>
        <w:t xml:space="preserve"> vjerovnika</w:t>
      </w:r>
      <w:r>
        <w:rPr>
          <w:b/>
          <w:u w:val="single"/>
        </w:rPr>
        <w:t xml:space="preserve"> u odnosu na svakog pojedinog vjerovnika ove grupe (1. </w:t>
      </w:r>
      <w:r w:rsidRPr="005C0D0D">
        <w:rPr>
          <w:b/>
          <w:u w:val="single"/>
        </w:rPr>
        <w:t>HOTEL JADRAN ŠIBENIK d.d., 2. REGINA d.o.o. i 3. RIVIJERA d.d.)</w:t>
      </w:r>
      <w:r w:rsidRPr="00B102E1">
        <w:rPr>
          <w:b/>
          <w:u w:val="single"/>
        </w:rPr>
        <w:t xml:space="preserve"> u iznosu, na način, i u rokovima kako slijedi:</w:t>
      </w:r>
    </w:p>
    <w:p w:rsidRDefault="000E15B3" w:rsidP="000E15B3" w:rsidR="000E15B3">
      <w:pPr>
        <w:autoSpaceDE w:val="false"/>
        <w:autoSpaceDN w:val="false"/>
        <w:adjustRightInd w:val="false"/>
        <w:ind w:firstLine="426"/>
        <w:jc w:val="both"/>
      </w:pPr>
    </w:p>
    <w:tbl>
      <w:tblPr>
        <w:tblStyle w:val="Reetkatablice"/>
        <w:tblW w:type="auto" w:w="0"/>
        <w:tblLayout w:type="fixed"/>
        <w:tblLook w:val="04A0" w:noVBand="1" w:noHBand="0" w:lastColumn="0" w:firstColumn="1" w:lastRow="0" w:firstRow="1"/>
      </w:tblPr>
      <w:tblGrid>
        <w:gridCol w:w="392"/>
        <w:gridCol w:w="1559"/>
        <w:gridCol w:w="1418"/>
        <w:gridCol w:w="1559"/>
        <w:gridCol w:w="1559"/>
        <w:gridCol w:w="3089"/>
      </w:tblGrid>
      <w:tr w:rsidTr="00FF0819" w:rsidR="000E15B3">
        <w:tc>
          <w:tcPr>
            <w:tcW w:type="dxa" w:w="392"/>
          </w:tcPr>
          <w:p w:rsidRDefault="000E15B3" w:rsidP="00FF0819" w:rsidR="000E15B3">
            <w:pPr>
              <w:autoSpaceDE w:val="false"/>
              <w:autoSpaceDN w:val="false"/>
              <w:adjustRightInd w:val="false"/>
            </w:pPr>
            <w:r>
              <w:t>RBR</w:t>
            </w:r>
          </w:p>
        </w:tc>
        <w:tc>
          <w:tcPr>
            <w:tcW w:type="dxa" w:w="1559"/>
          </w:tcPr>
          <w:p w:rsidRDefault="000E15B3" w:rsidP="00FF0819" w:rsidR="000E15B3">
            <w:pPr>
              <w:autoSpaceDE w:val="false"/>
              <w:autoSpaceDN w:val="false"/>
              <w:adjustRightInd w:val="false"/>
            </w:pPr>
            <w:r>
              <w:t>OIB</w:t>
            </w:r>
          </w:p>
        </w:tc>
        <w:tc>
          <w:tcPr>
            <w:tcW w:type="dxa" w:w="1418"/>
          </w:tcPr>
          <w:p w:rsidRDefault="000E15B3" w:rsidP="00FF0819" w:rsidR="000E15B3">
            <w:pPr>
              <w:autoSpaceDE w:val="false"/>
              <w:autoSpaceDN w:val="false"/>
              <w:adjustRightInd w:val="false"/>
            </w:pPr>
            <w:r w:rsidRPr="007602B0">
              <w:rPr>
                <w:sz w:val="22"/>
                <w:szCs w:val="22"/>
              </w:rPr>
              <w:t>NAZIV VJEROVNIKA</w:t>
            </w:r>
          </w:p>
        </w:tc>
        <w:tc>
          <w:tcPr>
            <w:tcW w:type="dxa" w:w="1559"/>
          </w:tcPr>
          <w:p w:rsidRDefault="000E15B3" w:rsidP="00FF0819" w:rsidR="000E15B3">
            <w:pPr>
              <w:autoSpaceDE w:val="false"/>
              <w:autoSpaceDN w:val="false"/>
              <w:adjustRightInd w:val="false"/>
            </w:pPr>
            <w:r w:rsidRPr="007602B0">
              <w:rPr>
                <w:sz w:val="22"/>
                <w:szCs w:val="22"/>
              </w:rPr>
              <w:t>UTVRĐENI IZNOS TRAŽBINE S NASLOVA GLAVNICE, KAMATA I NAKNADA</w:t>
            </w:r>
          </w:p>
        </w:tc>
        <w:tc>
          <w:tcPr>
            <w:tcW w:type="dxa" w:w="1559"/>
          </w:tcPr>
          <w:p w:rsidRDefault="000E15B3" w:rsidP="00FF0819" w:rsidR="000E15B3">
            <w:pPr>
              <w:autoSpaceDE w:val="false"/>
              <w:autoSpaceDN w:val="false"/>
              <w:adjustRightInd w:val="false"/>
            </w:pPr>
            <w:r w:rsidRPr="007602B0">
              <w:rPr>
                <w:sz w:val="22"/>
                <w:szCs w:val="22"/>
              </w:rPr>
              <w:t>SMANJENI IZNOS TRAŽBINE KOJA ĆE BITI ISPLAĆENA</w:t>
            </w:r>
          </w:p>
        </w:tc>
        <w:tc>
          <w:tcPr>
            <w:tcW w:type="dxa" w:w="3089"/>
          </w:tcPr>
          <w:p w:rsidRDefault="000E15B3" w:rsidP="00FF0819" w:rsidR="000E15B3">
            <w:pPr>
              <w:autoSpaceDE w:val="false"/>
              <w:autoSpaceDN w:val="false"/>
              <w:adjustRightInd w:val="false"/>
            </w:pPr>
            <w:r w:rsidRPr="007602B0">
              <w:rPr>
                <w:sz w:val="22"/>
                <w:szCs w:val="22"/>
              </w:rPr>
              <w:t>ROK DOSPJELOSTI I NAČIN ISPLATE</w:t>
            </w:r>
          </w:p>
        </w:tc>
      </w:tr>
      <w:tr w:rsidTr="00FF0819" w:rsidR="000E15B3">
        <w:tc>
          <w:tcPr>
            <w:tcW w:type="dxa" w:w="392"/>
          </w:tcPr>
          <w:p w:rsidRDefault="000E15B3" w:rsidP="00FF0819" w:rsidR="000E15B3">
            <w:pPr>
              <w:autoSpaceDE w:val="false"/>
              <w:autoSpaceDN w:val="false"/>
              <w:adjustRightInd w:val="false"/>
              <w:jc w:val="both"/>
            </w:pPr>
            <w:r>
              <w:t>1</w:t>
            </w:r>
          </w:p>
        </w:tc>
        <w:tc>
          <w:tcPr>
            <w:tcW w:type="dxa" w:w="1559"/>
          </w:tcPr>
          <w:p w:rsidRDefault="000E15B3" w:rsidP="00FF0819" w:rsidR="000E15B3">
            <w:pPr>
              <w:autoSpaceDE w:val="false"/>
              <w:autoSpaceDN w:val="false"/>
              <w:adjustRightInd w:val="false"/>
              <w:jc w:val="both"/>
            </w:pPr>
            <w:r>
              <w:t>47183175939</w:t>
            </w:r>
          </w:p>
        </w:tc>
        <w:tc>
          <w:tcPr>
            <w:tcW w:type="dxa" w:w="1418"/>
          </w:tcPr>
          <w:p w:rsidRDefault="000E15B3" w:rsidP="00FF0819" w:rsidR="000E15B3">
            <w:pPr>
              <w:autoSpaceDE w:val="false"/>
              <w:autoSpaceDN w:val="false"/>
              <w:adjustRightInd w:val="false"/>
            </w:pPr>
            <w:r>
              <w:t>HOTEL JADRAN ŠIBENIK d.d., Šibenik, Vladimira Nazora 53</w:t>
            </w:r>
          </w:p>
        </w:tc>
        <w:tc>
          <w:tcPr>
            <w:tcW w:type="dxa" w:w="1559"/>
          </w:tcPr>
          <w:p w:rsidRDefault="000E15B3" w:rsidP="00FF0819" w:rsidR="000E15B3">
            <w:pPr>
              <w:autoSpaceDE w:val="false"/>
              <w:autoSpaceDN w:val="false"/>
              <w:adjustRightInd w:val="false"/>
            </w:pPr>
            <w:r>
              <w:t>523.546,08 kn</w:t>
            </w:r>
          </w:p>
        </w:tc>
        <w:tc>
          <w:tcPr>
            <w:tcW w:type="dxa" w:w="1559"/>
          </w:tcPr>
          <w:p w:rsidRDefault="000E15B3" w:rsidP="00FF0819" w:rsidR="000E15B3" w:rsidRPr="005C0D0D">
            <w:pPr>
              <w:autoSpaceDE w:val="false"/>
              <w:autoSpaceDN w:val="false"/>
              <w:adjustRightInd w:val="false"/>
              <w:rPr>
                <w:sz w:val="22"/>
                <w:szCs w:val="22"/>
              </w:rPr>
            </w:pPr>
            <w:r w:rsidRPr="005C0D0D">
              <w:rPr>
                <w:sz w:val="22"/>
                <w:szCs w:val="22"/>
              </w:rPr>
              <w:t>523.546,08 kn uve</w:t>
            </w:r>
            <w:r>
              <w:rPr>
                <w:sz w:val="22"/>
                <w:szCs w:val="22"/>
              </w:rPr>
              <w:t>ćano za kamate po fiksnoj kamat</w:t>
            </w:r>
            <w:r w:rsidRPr="005C0D0D">
              <w:rPr>
                <w:sz w:val="22"/>
                <w:szCs w:val="22"/>
              </w:rPr>
              <w:t>noj stopi od 7% godišnje koja kamata teče za vrijeme počeka i za vrijeme otplate</w:t>
            </w:r>
          </w:p>
        </w:tc>
        <w:tc>
          <w:tcPr>
            <w:tcW w:type="dxa" w:w="3089"/>
          </w:tcPr>
          <w:p w:rsidRDefault="000E15B3" w:rsidP="00FF0819" w:rsidR="000E15B3" w:rsidRPr="005C0D0D">
            <w:pPr>
              <w:autoSpaceDE w:val="false"/>
              <w:autoSpaceDN w:val="false"/>
              <w:adjustRightInd w:val="false"/>
              <w:rPr>
                <w:sz w:val="22"/>
                <w:szCs w:val="22"/>
              </w:rPr>
            </w:pPr>
            <w:r w:rsidRPr="005C0D0D">
              <w:rPr>
                <w:sz w:val="22"/>
                <w:szCs w:val="22"/>
              </w:rPr>
              <w:t xml:space="preserve">Isplata u 28 kvartalnih rata, u iznosu koji se sastoji od odgovarajućeg dijela glavnice (koja glavnica iznosi 523.546,08 kn) uvećano za pripadajući dio fiksne kamate po stopi od 7% godišnje koja teče za vrijeme počeka i za vrijeme otplate, koje rate dospijevaju posljednjeg dana u mjesecu od kojih prva dospijeva 30. rujna 2015. godine, a </w:t>
            </w:r>
            <w:r w:rsidRPr="005C0D0D">
              <w:rPr>
                <w:sz w:val="22"/>
                <w:szCs w:val="22"/>
              </w:rPr>
              <w:lastRenderedPageBreak/>
              <w:t xml:space="preserve">posljednja 31. kolovoza 2022. godine. </w:t>
            </w:r>
          </w:p>
        </w:tc>
      </w:tr>
      <w:tr w:rsidTr="00FF0819" w:rsidR="000E15B3">
        <w:tc>
          <w:tcPr>
            <w:tcW w:type="dxa" w:w="392"/>
          </w:tcPr>
          <w:p w:rsidRDefault="000E15B3" w:rsidP="00FF0819" w:rsidR="000E15B3">
            <w:pPr>
              <w:autoSpaceDE w:val="false"/>
              <w:autoSpaceDN w:val="false"/>
              <w:adjustRightInd w:val="false"/>
              <w:jc w:val="both"/>
            </w:pPr>
            <w:r>
              <w:lastRenderedPageBreak/>
              <w:t>2</w:t>
            </w:r>
          </w:p>
        </w:tc>
        <w:tc>
          <w:tcPr>
            <w:tcW w:type="dxa" w:w="1559"/>
          </w:tcPr>
          <w:p w:rsidRDefault="000E15B3" w:rsidP="00FF0819" w:rsidR="000E15B3">
            <w:pPr>
              <w:autoSpaceDE w:val="false"/>
              <w:autoSpaceDN w:val="false"/>
              <w:adjustRightInd w:val="false"/>
              <w:jc w:val="both"/>
            </w:pPr>
            <w:r>
              <w:t>00844886215</w:t>
            </w:r>
          </w:p>
        </w:tc>
        <w:tc>
          <w:tcPr>
            <w:tcW w:type="dxa" w:w="1418"/>
          </w:tcPr>
          <w:p w:rsidRDefault="000E15B3" w:rsidP="00FF0819" w:rsidR="000E15B3">
            <w:pPr>
              <w:autoSpaceDE w:val="false"/>
              <w:autoSpaceDN w:val="false"/>
              <w:adjustRightInd w:val="false"/>
            </w:pPr>
            <w:r>
              <w:t>REGINA d.o.o., Vodice, Vatroslava Lisinskog 2</w:t>
            </w:r>
          </w:p>
        </w:tc>
        <w:tc>
          <w:tcPr>
            <w:tcW w:type="dxa" w:w="1559"/>
          </w:tcPr>
          <w:p w:rsidRDefault="000E15B3" w:rsidP="00FF0819" w:rsidR="000E15B3">
            <w:pPr>
              <w:autoSpaceDE w:val="false"/>
              <w:autoSpaceDN w:val="false"/>
              <w:adjustRightInd w:val="false"/>
            </w:pPr>
            <w:r>
              <w:t>1.239.529,05 kn</w:t>
            </w:r>
          </w:p>
        </w:tc>
        <w:tc>
          <w:tcPr>
            <w:tcW w:type="dxa" w:w="1559"/>
          </w:tcPr>
          <w:p w:rsidRDefault="000E15B3" w:rsidP="00FF0819" w:rsidR="000E15B3" w:rsidRPr="005C0D0D">
            <w:pPr>
              <w:autoSpaceDE w:val="false"/>
              <w:autoSpaceDN w:val="false"/>
              <w:adjustRightInd w:val="false"/>
              <w:rPr>
                <w:sz w:val="22"/>
                <w:szCs w:val="22"/>
              </w:rPr>
            </w:pPr>
            <w:r w:rsidRPr="005C0D0D">
              <w:rPr>
                <w:sz w:val="22"/>
                <w:szCs w:val="22"/>
              </w:rPr>
              <w:t>1.239.529,05 kn uve</w:t>
            </w:r>
            <w:r>
              <w:rPr>
                <w:sz w:val="22"/>
                <w:szCs w:val="22"/>
              </w:rPr>
              <w:t>ćano za kamate po fiksnoj kamat</w:t>
            </w:r>
            <w:r w:rsidRPr="005C0D0D">
              <w:rPr>
                <w:sz w:val="22"/>
                <w:szCs w:val="22"/>
              </w:rPr>
              <w:t>noj stopi od 7% godišnje koja kamata teče za vrijeme počeka i za vrijeme otplate</w:t>
            </w:r>
          </w:p>
        </w:tc>
        <w:tc>
          <w:tcPr>
            <w:tcW w:type="dxa" w:w="3089"/>
          </w:tcPr>
          <w:p w:rsidRDefault="000E15B3" w:rsidP="00FF0819" w:rsidR="000E15B3" w:rsidRPr="005C0D0D">
            <w:pPr>
              <w:autoSpaceDE w:val="false"/>
              <w:autoSpaceDN w:val="false"/>
              <w:adjustRightInd w:val="false"/>
              <w:rPr>
                <w:sz w:val="22"/>
                <w:szCs w:val="22"/>
              </w:rPr>
            </w:pPr>
            <w:r w:rsidRPr="005C0D0D">
              <w:rPr>
                <w:sz w:val="22"/>
                <w:szCs w:val="22"/>
              </w:rPr>
              <w:t xml:space="preserve">Isplata u 28 kvartalnih rata, u iznosu koji se sastoji od odgovarajućeg dijela glavnice (koja glavnica iznosi 1.239.529,05 kn) uvećano za pripadajući dio fiksne kamate po stopi od 7% godišnje koja teče za vrijeme počeka i za vrijeme otplate, koje rate dospijevaju posljednjeg dana u mjesecu od kojih prva dospijeva 30. rujna 2015. godine, a posljednja 31. kolovoza 2022. godine. </w:t>
            </w:r>
          </w:p>
          <w:p w:rsidRDefault="000E15B3" w:rsidP="00FF0819" w:rsidR="000E15B3" w:rsidRPr="005C0D0D">
            <w:pPr>
              <w:autoSpaceDE w:val="false"/>
              <w:autoSpaceDN w:val="false"/>
              <w:adjustRightInd w:val="false"/>
              <w:rPr>
                <w:sz w:val="22"/>
                <w:szCs w:val="22"/>
              </w:rPr>
            </w:pPr>
          </w:p>
        </w:tc>
      </w:tr>
      <w:tr w:rsidTr="00FF0819" w:rsidR="000E15B3">
        <w:tc>
          <w:tcPr>
            <w:tcW w:type="dxa" w:w="392"/>
          </w:tcPr>
          <w:p w:rsidRDefault="000E15B3" w:rsidP="00FF0819" w:rsidR="000E15B3">
            <w:pPr>
              <w:autoSpaceDE w:val="false"/>
              <w:autoSpaceDN w:val="false"/>
              <w:adjustRightInd w:val="false"/>
              <w:jc w:val="both"/>
            </w:pPr>
            <w:r>
              <w:t>3</w:t>
            </w:r>
          </w:p>
        </w:tc>
        <w:tc>
          <w:tcPr>
            <w:tcW w:type="dxa" w:w="1559"/>
          </w:tcPr>
          <w:p w:rsidRDefault="000E15B3" w:rsidP="00FF0819" w:rsidR="000E15B3">
            <w:pPr>
              <w:autoSpaceDE w:val="false"/>
              <w:autoSpaceDN w:val="false"/>
              <w:adjustRightInd w:val="false"/>
              <w:jc w:val="both"/>
            </w:pPr>
            <w:r>
              <w:t>4184053283</w:t>
            </w:r>
          </w:p>
        </w:tc>
        <w:tc>
          <w:tcPr>
            <w:tcW w:type="dxa" w:w="1418"/>
          </w:tcPr>
          <w:p w:rsidRDefault="000E15B3" w:rsidP="00FF0819" w:rsidR="000E15B3">
            <w:pPr>
              <w:autoSpaceDE w:val="false"/>
              <w:autoSpaceDN w:val="false"/>
              <w:adjustRightInd w:val="false"/>
            </w:pPr>
            <w:r>
              <w:t>RIVIJERA d.d., Šibenik, Vladimira Nazora 53</w:t>
            </w:r>
          </w:p>
        </w:tc>
        <w:tc>
          <w:tcPr>
            <w:tcW w:type="dxa" w:w="1559"/>
          </w:tcPr>
          <w:p w:rsidRDefault="000E15B3" w:rsidP="00FF0819" w:rsidR="000E15B3">
            <w:pPr>
              <w:autoSpaceDE w:val="false"/>
              <w:autoSpaceDN w:val="false"/>
              <w:adjustRightInd w:val="false"/>
            </w:pPr>
            <w:r>
              <w:t>4.937,50 kn</w:t>
            </w:r>
          </w:p>
        </w:tc>
        <w:tc>
          <w:tcPr>
            <w:tcW w:type="dxa" w:w="1559"/>
          </w:tcPr>
          <w:p w:rsidRDefault="000E15B3" w:rsidP="00FF0819" w:rsidR="000E15B3" w:rsidRPr="005C0D0D">
            <w:pPr>
              <w:autoSpaceDE w:val="false"/>
              <w:autoSpaceDN w:val="false"/>
              <w:adjustRightInd w:val="false"/>
              <w:rPr>
                <w:sz w:val="22"/>
                <w:szCs w:val="22"/>
              </w:rPr>
            </w:pPr>
            <w:r w:rsidRPr="005C0D0D">
              <w:rPr>
                <w:sz w:val="22"/>
                <w:szCs w:val="22"/>
              </w:rPr>
              <w:t>4.937,50 kn uve</w:t>
            </w:r>
            <w:r>
              <w:rPr>
                <w:sz w:val="22"/>
                <w:szCs w:val="22"/>
              </w:rPr>
              <w:t>ćano za kamate po fiksnoj kamat</w:t>
            </w:r>
            <w:r w:rsidRPr="005C0D0D">
              <w:rPr>
                <w:sz w:val="22"/>
                <w:szCs w:val="22"/>
              </w:rPr>
              <w:t>noj stopi od 7% godišnje koja kamata teče za vrijeme počeka i za vrijeme otplate</w:t>
            </w:r>
          </w:p>
        </w:tc>
        <w:tc>
          <w:tcPr>
            <w:tcW w:type="dxa" w:w="3089"/>
          </w:tcPr>
          <w:p w:rsidRDefault="000E15B3" w:rsidP="00FF0819" w:rsidR="000E15B3" w:rsidRPr="005C0D0D">
            <w:pPr>
              <w:autoSpaceDE w:val="false"/>
              <w:autoSpaceDN w:val="false"/>
              <w:adjustRightInd w:val="false"/>
              <w:rPr>
                <w:sz w:val="22"/>
                <w:szCs w:val="22"/>
              </w:rPr>
            </w:pPr>
            <w:r w:rsidRPr="005C0D0D">
              <w:rPr>
                <w:sz w:val="22"/>
                <w:szCs w:val="22"/>
              </w:rPr>
              <w:t xml:space="preserve">Isplata u 28 kvartalnih rata, u iznosu koji se sastoji od odgovarajućeg dijela glavnice (koja glavnica iznosi 4.937,50 kn) uvećano za pripadajući dio fiksne kamate po stopi od 7% godišnje koja teče za vrijeme počeka i za vrijeme otplate, koje rate dospijevaju posljednjeg dana u mjesecu od kojih prva dospijeva 30. rujna 2015. godine, a posljednja 31. kolovoza 2022. godine. </w:t>
            </w:r>
          </w:p>
        </w:tc>
      </w:tr>
    </w:tbl>
    <w:p w:rsidRDefault="000E15B3" w:rsidP="000E15B3" w:rsidR="000E15B3">
      <w:pPr>
        <w:autoSpaceDE w:val="false"/>
        <w:autoSpaceDN w:val="false"/>
        <w:adjustRightInd w:val="false"/>
        <w:jc w:val="both"/>
      </w:pPr>
    </w:p>
    <w:p w:rsidRDefault="000E15B3" w:rsidP="000E15B3" w:rsidR="000E15B3">
      <w:pPr>
        <w:autoSpaceDE w:val="false"/>
        <w:autoSpaceDN w:val="false"/>
        <w:adjustRightInd w:val="false"/>
        <w:jc w:val="both"/>
      </w:pPr>
    </w:p>
    <w:p w:rsidRDefault="000E15B3" w:rsidP="000E15B3" w:rsidR="000E15B3">
      <w:pPr>
        <w:numPr>
          <w:ilvl w:val="0"/>
          <w:numId w:val="20"/>
        </w:numPr>
        <w:ind w:firstLine="360" w:left="0"/>
        <w:jc w:val="both"/>
      </w:pPr>
      <w:r>
        <w:t>Nagodbene stranke izričito i suglasno potvrđuju da su međusobne dužničko-vjerovničke odnose koji su predmet ove predstečajne nagodbe razriješili u cijelosti upravo potpisom ove Nagodbe, što ujedno presumira da po istom pravnom temelju (predmetu Nagodbe) nemaju drugih međusobnih potraživanja.</w:t>
      </w:r>
    </w:p>
    <w:p w:rsidRDefault="000E15B3" w:rsidP="000E15B3" w:rsidR="000E15B3">
      <w:pPr>
        <w:jc w:val="both"/>
      </w:pPr>
    </w:p>
    <w:p w:rsidRDefault="000E15B3" w:rsidP="000E15B3" w:rsidR="000E15B3">
      <w:pPr>
        <w:numPr>
          <w:ilvl w:val="0"/>
          <w:numId w:val="20"/>
        </w:numPr>
        <w:ind w:firstLine="360" w:left="0"/>
        <w:jc w:val="both"/>
      </w:pPr>
      <w:r>
        <w:t xml:space="preserve">Ova Nagodba sukladno čl. 66. stavak 13. Zakona o financijskom poslovanju i predstečajnoj nagodbi ("Narodne Novine", broj: 108/12, 144/12, 81/13, 112/13) ima snagu ovršne isprave za sve Vjerovnike čije su tražbine utvrđene i razlučne Vjerovnike ako su se odrekli svog prava na odvojeno namirenje, te se na temelju nje može radi ostvarenja dužne činidbe nakon dospjelosti obveze, neposredno provesti ovrha na cjelokupnoj pokretnoj i nepokretnoj imovini Dužnika. </w:t>
      </w:r>
    </w:p>
    <w:p w:rsidRDefault="000E15B3" w:rsidP="000E15B3" w:rsidR="000E15B3">
      <w:pPr>
        <w:pStyle w:val="Odlomakpopisa"/>
      </w:pPr>
    </w:p>
    <w:p w:rsidRDefault="000E15B3" w:rsidP="000E15B3" w:rsidR="000E15B3">
      <w:pPr>
        <w:numPr>
          <w:ilvl w:val="0"/>
          <w:numId w:val="20"/>
        </w:numPr>
        <w:ind w:firstLine="360" w:left="0"/>
        <w:jc w:val="both"/>
      </w:pPr>
      <w:r>
        <w:t xml:space="preserve">U odnosu na tražbine Vjerovnika utvrđene u postupku predstečajne nagodbe i obuhvaćene Nagodbom, ovršni i upravni postupci pokrenuti prije otvaranja postupka predstečajne nagodbe nad Dužnikom obustavit će se , a u parničnim postupcima sud će u </w:t>
      </w:r>
      <w:r>
        <w:lastRenderedPageBreak/>
        <w:t>odnosu na te tražbine odbaciti tužbu na prijedlog Dužnika podnesen nakon sklapanja Nagodbe.</w:t>
      </w:r>
    </w:p>
    <w:p w:rsidRDefault="000E15B3" w:rsidP="000E15B3" w:rsidR="000E15B3">
      <w:pPr>
        <w:pStyle w:val="Odlomakpopisa"/>
      </w:pPr>
    </w:p>
    <w:p w:rsidRDefault="000E15B3" w:rsidP="000E15B3" w:rsidR="000E15B3">
      <w:pPr>
        <w:numPr>
          <w:ilvl w:val="0"/>
          <w:numId w:val="20"/>
        </w:numPr>
        <w:ind w:firstLine="360" w:left="0"/>
        <w:jc w:val="both"/>
      </w:pPr>
      <w:r>
        <w:t>Nakon što su stranke pročitale tekst Nagodbe, suglasnost s njenim sadržajem potvrđuju vlastoručnim potpisima, kojim činom se smatra da je Nagodba sklopljena.</w:t>
      </w:r>
    </w:p>
    <w:p w:rsidRDefault="000E15B3" w:rsidP="00BA3F4B" w:rsidR="000E15B3">
      <w:pPr>
        <w:jc w:val="center"/>
      </w:pPr>
    </w:p>
    <w:p w:rsidRDefault="00BA3F4B" w:rsidP="00BA3F4B" w:rsidR="00BA3F4B" w:rsidRPr="00196F63">
      <w:pPr>
        <w:jc w:val="center"/>
      </w:pPr>
      <w:r w:rsidRPr="00196F63">
        <w:t>Obrazloženje</w:t>
      </w:r>
    </w:p>
    <w:p w:rsidRDefault="00BA3F4B" w:rsidP="00C35E15" w:rsidR="00BA3F4B" w:rsidRPr="00196F63">
      <w:pPr>
        <w:jc w:val="both"/>
      </w:pPr>
    </w:p>
    <w:p w:rsidRDefault="00F640E0" w:rsidP="00BA3F4B" w:rsidR="00BA3F4B" w:rsidRPr="00196F63">
      <w:pPr>
        <w:ind w:firstLine="708"/>
        <w:jc w:val="both"/>
      </w:pPr>
      <w:r>
        <w:t xml:space="preserve">Dužnik je kao predlagatelj dana </w:t>
      </w:r>
      <w:r w:rsidR="000E15B3">
        <w:t>29. svibnja</w:t>
      </w:r>
      <w:r>
        <w:t xml:space="preserve"> 201</w:t>
      </w:r>
      <w:r w:rsidR="00AF3C58">
        <w:t>5</w:t>
      </w:r>
      <w:r>
        <w:t xml:space="preserve">. godine </w:t>
      </w:r>
      <w:r w:rsidR="00BA3F4B" w:rsidRPr="00196F63">
        <w:t>predložio sklapanje predstečajne nagodbe, te je uz prijedlog dostavio sve potrebne isprave predviđene člankom 66. Zakona o financijskom poslovanju i predstečajnoj nagodbi („Narodne novine“ broj: 108/12, 144/12, 81/13 i 112/13 – dalje ZFPPN). Sud je na temelju dostavljenih isprava utvrdio da su ispunjenje pretpostavke za sklapanje predstečajne nagodbe.</w:t>
      </w:r>
    </w:p>
    <w:p w:rsidRDefault="00586F8F" w:rsidP="00A409DE" w:rsidR="00586F8F">
      <w:pPr>
        <w:ind w:firstLine="708"/>
        <w:jc w:val="both"/>
      </w:pPr>
      <w:r w:rsidRPr="00586F8F">
        <w:t xml:space="preserve">Na ročište za sklapanje predstečajne nagodbe pristupili su dužnik i vjerovnici ODVODNJA VODICE d.o.o. Vodice, LEĆ d.o.o. Vodice, PEKARA KRKA d.o.o. Split, AUTOKAMP IMPERIAL VODICE d.d. Šibenik, REGINA d.o.o., Vodice, HOTEL JADRAN ŠIBENIK d.d. Šibenik, Brzoja Dragan, vl. EUROTRANSPORTI ZADAR, GARD ZAŠTITA d.o.o. Zagreb, FRUCTUS d.o.o.Šibenik, ALCA ZAGREB d.o.o. Zagreb, Roša Vojmir vl. Agencije ˝LIRA-STAGE˝, Šibenik, MOĆAN PROIZVOD d.o.o. Vodice, VOX-BRANKO d.o.o. Split, TROMILJA BENZIN d.o.o. Split, Bulat Ivan vl. ILIRIJA DEKOR Šibenik, ALI - PROM d.o.o. Vukovar, OPTIMA ZADAR d.o.o., Zadar, VILLA IN FINITUS d.o.o. Split, Vukoja Tomislav, Obiteljsko poljoprivredno gospodarstvo, Pakoštane, NAUTILUS INŽENJERING TIM d.o.o. Dubrovnik, ŠIBENSKI REVICON d.o.o. Šibenik, KRAGIĆ d.o.o. Prisoje, M B M d.o.o. Zagreb, SUCCESSOR d.o.o. Zagreb, DELTA-ST d.o.o. Split, LUX Asto d.o.o. Zagreb, Bauzon Demetrio, Gorizia, Italija, AVERSUM SIGNUM d.o.o. Zagreb, LABUD d.o.o. Zagreb, Dean Marko, Vodice, DESTINA d.o.o. Vodice, Vujović Radomir, Šibenik, ZIG d.o.o. Zlarin, VEDDIS d.o.o. Zadar, Dean Luiđa, Vodice, Stigleitner Gotovac Ivana, Zagreb, ZAGREBINSPEKT d.o.o. Zagreb, Čoga Nikolina, Zaton, RIVIJERA d.d. Šibenik, svi zastupani po punomoćnici Luiđi Dean, odvjetnici u Šibeniku, </w:t>
      </w:r>
      <w:r>
        <w:t>MARTINA S d.o.o. Srima, SAPONIA d.d. Osijek, CROATIA osiguranje d.d., Zagreb i PATRONUS PRIMUS d.o.o.</w:t>
      </w:r>
      <w:r w:rsidR="00A409DE">
        <w:t xml:space="preserve"> Sinj</w:t>
      </w:r>
      <w:r>
        <w:t>.</w:t>
      </w:r>
    </w:p>
    <w:p w:rsidRDefault="008C328D" w:rsidP="00AF3C58" w:rsidR="00D26A2A" w:rsidRPr="00196F63">
      <w:pPr>
        <w:spacing w:lineRule="atLeast" w:line="240"/>
        <w:ind w:firstLine="708"/>
        <w:contextualSpacing/>
        <w:jc w:val="both"/>
      </w:pPr>
      <w:r>
        <w:t xml:space="preserve">Tražbine ovih vjerovnika iznose </w:t>
      </w:r>
      <w:r w:rsidR="00AF3C58">
        <w:t xml:space="preserve">prelaze 2/3 </w:t>
      </w:r>
      <w:r>
        <w:t xml:space="preserve">ukupno utvrđenih tražbina. </w:t>
      </w:r>
    </w:p>
    <w:p w:rsidRDefault="009F1F3C" w:rsidP="009F1F3C" w:rsidR="009F1F3C" w:rsidRPr="00196F63">
      <w:pPr>
        <w:ind w:firstLine="708"/>
        <w:jc w:val="both"/>
      </w:pPr>
      <w:r w:rsidRPr="00196F63">
        <w:t xml:space="preserve">Na ročištu pred sudom svoj pristanak za sklapanje predstečajne nagodbe dali su dužnik i </w:t>
      </w:r>
      <w:r w:rsidR="008C328D">
        <w:t xml:space="preserve">svi nazočni </w:t>
      </w:r>
      <w:r w:rsidR="00945A06">
        <w:t>vjerovni</w:t>
      </w:r>
      <w:r w:rsidR="0049728C">
        <w:t>c</w:t>
      </w:r>
      <w:r w:rsidR="008C328D">
        <w:t>i</w:t>
      </w:r>
      <w:r w:rsidRPr="00196F63">
        <w:t>, a slijedom čega je sud utvrdio da su za sklapanje nagodbe sukladno</w:t>
      </w:r>
      <w:r w:rsidR="00E6180A" w:rsidRPr="00196F63">
        <w:t xml:space="preserve"> prijedlogu dužnika, te</w:t>
      </w:r>
      <w:r w:rsidRPr="00196F63">
        <w:t xml:space="preserve"> nacrtu</w:t>
      </w:r>
      <w:r w:rsidR="00E6180A" w:rsidRPr="00196F63">
        <w:t xml:space="preserve"> nagodbe</w:t>
      </w:r>
      <w:r w:rsidRPr="00196F63">
        <w:t xml:space="preserve"> i planu financijskog i operativnog restrukturir</w:t>
      </w:r>
      <w:r w:rsidR="00940A0C">
        <w:t>anja glasali dužnik i vjerovni</w:t>
      </w:r>
      <w:r w:rsidR="008C328D">
        <w:t>ci</w:t>
      </w:r>
      <w:r w:rsidRPr="00196F63">
        <w:t xml:space="preserve"> čij</w:t>
      </w:r>
      <w:r w:rsidR="008C328D">
        <w:t>e</w:t>
      </w:r>
      <w:r w:rsidRPr="00196F63">
        <w:t xml:space="preserve"> tražbin</w:t>
      </w:r>
      <w:r w:rsidR="008C328D">
        <w:t>e</w:t>
      </w:r>
      <w:r w:rsidR="00AF3C58">
        <w:t xml:space="preserve"> prelaze 2/3</w:t>
      </w:r>
      <w:r w:rsidRPr="00196F63">
        <w:t xml:space="preserve"> vrijednosti svih utvrđenih tražbina</w:t>
      </w:r>
      <w:r w:rsidR="00940A0C">
        <w:t xml:space="preserve">. </w:t>
      </w:r>
      <w:r w:rsidRPr="00196F63">
        <w:t xml:space="preserve"> </w:t>
      </w:r>
    </w:p>
    <w:p w:rsidRDefault="009F1F3C" w:rsidP="009F1F3C" w:rsidR="009F1F3C" w:rsidRPr="00196F63">
      <w:pPr>
        <w:ind w:firstLine="708"/>
        <w:jc w:val="both"/>
      </w:pPr>
      <w:r w:rsidRPr="00196F63">
        <w:t>Kako je sud utvrdio da su ispunjenje pretpostavke i budući su na ročištu za sklapanje predstečajne nagodbe svoj pr</w:t>
      </w:r>
      <w:r w:rsidR="00945A06">
        <w:t>istanak dali dužnik i vjerovni</w:t>
      </w:r>
      <w:r w:rsidR="000E15B3">
        <w:t>ci</w:t>
      </w:r>
      <w:r w:rsidRPr="00196F63">
        <w:t xml:space="preserve"> koji </w:t>
      </w:r>
      <w:r w:rsidR="000E15B3">
        <w:t>su</w:t>
      </w:r>
      <w:r w:rsidR="00945A06">
        <w:t xml:space="preserve"> prihvati</w:t>
      </w:r>
      <w:r w:rsidR="000E15B3">
        <w:t>li</w:t>
      </w:r>
      <w:r w:rsidRPr="00196F63">
        <w:t xml:space="preserve"> plan financijskog restrukturiranja, a čij</w:t>
      </w:r>
      <w:r w:rsidR="000E15B3">
        <w:t>e</w:t>
      </w:r>
      <w:r w:rsidRPr="00196F63">
        <w:t xml:space="preserve"> tražbin</w:t>
      </w:r>
      <w:r w:rsidR="000E15B3">
        <w:t>e</w:t>
      </w:r>
      <w:r w:rsidRPr="00196F63">
        <w:t xml:space="preserve"> čin</w:t>
      </w:r>
      <w:r w:rsidR="000E15B3">
        <w:t>e</w:t>
      </w:r>
      <w:r w:rsidRPr="00196F63">
        <w:t xml:space="preserve"> potrebnu većinu iz članka 63. Zakona o financijskom poslovanju i predstečajnoj nagodbi, t</w:t>
      </w:r>
      <w:r w:rsidR="00940A0C">
        <w:t>o</w:t>
      </w:r>
      <w:r w:rsidRPr="00196F63">
        <w:t xml:space="preserve"> je sud odobrio sklapanje predstečajne nagodbe u sadržaju koji je u cijelosti istovjetan sa sadržajem plana restrukturiranja prihvaćenog </w:t>
      </w:r>
      <w:r w:rsidRPr="00B71256">
        <w:t>Rješenjem o prihvaćanju plana financijskog restrukturiranja koje je rješenje donijela</w:t>
      </w:r>
      <w:r w:rsidRPr="00AF3C58">
        <w:rPr>
          <w:b/>
        </w:rPr>
        <w:t xml:space="preserve"> </w:t>
      </w:r>
      <w:r w:rsidRPr="00B71256">
        <w:t>FINA,</w:t>
      </w:r>
      <w:r w:rsidRPr="00AF3C58">
        <w:rPr>
          <w:b/>
        </w:rPr>
        <w:t xml:space="preserve"> </w:t>
      </w:r>
      <w:r w:rsidRPr="00B71256">
        <w:t xml:space="preserve">Regionalni centar </w:t>
      </w:r>
      <w:r w:rsidR="00945A06" w:rsidRPr="00B71256">
        <w:t>Split</w:t>
      </w:r>
      <w:r w:rsidRPr="00B71256">
        <w:t xml:space="preserve">, Klasa: </w:t>
      </w:r>
      <w:r w:rsidR="00D63F08" w:rsidRPr="00B71256">
        <w:t>UP-I/110/07/1</w:t>
      </w:r>
      <w:r w:rsidR="00940A0C" w:rsidRPr="00B71256">
        <w:t>4</w:t>
      </w:r>
      <w:r w:rsidR="00D63F08" w:rsidRPr="00B71256">
        <w:t>-01/</w:t>
      </w:r>
      <w:r w:rsidR="00FF0819">
        <w:t>6624</w:t>
      </w:r>
      <w:r w:rsidRPr="00B71256">
        <w:t>,</w:t>
      </w:r>
      <w:r w:rsidRPr="00AF3C58">
        <w:rPr>
          <w:b/>
        </w:rPr>
        <w:t xml:space="preserve"> </w:t>
      </w:r>
      <w:r w:rsidRPr="00B71256">
        <w:t xml:space="preserve">Ur.broj: </w:t>
      </w:r>
      <w:r w:rsidR="00D63F08" w:rsidRPr="00B71256">
        <w:t>04-06-1</w:t>
      </w:r>
      <w:r w:rsidR="00FF0819">
        <w:t>5</w:t>
      </w:r>
      <w:r w:rsidR="00D63F08" w:rsidRPr="00B71256">
        <w:t>-</w:t>
      </w:r>
      <w:r w:rsidR="00FF0819">
        <w:t>6624</w:t>
      </w:r>
      <w:r w:rsidR="00940A0C" w:rsidRPr="00B71256">
        <w:t>-</w:t>
      </w:r>
      <w:r w:rsidR="00FF0819">
        <w:t>142</w:t>
      </w:r>
      <w:r w:rsidR="00D63F08" w:rsidRPr="00B71256">
        <w:t xml:space="preserve"> od </w:t>
      </w:r>
      <w:r w:rsidR="00FF0819">
        <w:t>29. travnja 2015</w:t>
      </w:r>
      <w:r w:rsidRPr="00196F63">
        <w:t>. godine</w:t>
      </w:r>
      <w:r w:rsidR="00945A06">
        <w:t xml:space="preserve">, te koji sadržajno odgovara </w:t>
      </w:r>
      <w:r w:rsidR="006037B3">
        <w:t>planu financijskog restrukturiranja prihvaćenom tijekom postupka pred Financijskom agencijom.</w:t>
      </w:r>
      <w:r w:rsidR="00945A06">
        <w:t xml:space="preserve"> </w:t>
      </w:r>
    </w:p>
    <w:p w:rsidRDefault="00BA3F4B" w:rsidP="00BA3F4B" w:rsidR="00BA3F4B" w:rsidRPr="00196F63">
      <w:pPr>
        <w:ind w:firstLine="708"/>
        <w:jc w:val="both"/>
      </w:pPr>
    </w:p>
    <w:p w:rsidRDefault="000A2E53" w:rsidP="000A2E53" w:rsidR="000A2E53" w:rsidRPr="00196F63">
      <w:pPr>
        <w:ind w:left="705"/>
        <w:jc w:val="center"/>
      </w:pPr>
      <w:r w:rsidRPr="00196F63">
        <w:t xml:space="preserve">U Zadru, </w:t>
      </w:r>
      <w:r w:rsidR="000E15B3">
        <w:t>09. rujna</w:t>
      </w:r>
      <w:r w:rsidR="00FC7FE0">
        <w:t xml:space="preserve"> 2015</w:t>
      </w:r>
      <w:r w:rsidRPr="00196F63">
        <w:t>. godine.</w:t>
      </w:r>
    </w:p>
    <w:p w:rsidRDefault="008D1F0C" w:rsidP="000A2E53" w:rsidR="008D1F0C" w:rsidRPr="00196F63">
      <w:pPr>
        <w:ind w:left="705"/>
        <w:jc w:val="both"/>
      </w:pPr>
    </w:p>
    <w:p w:rsidRDefault="009A6B3D" w:rsidP="00AF3C58" w:rsidR="009A6B3D">
      <w:pPr>
        <w:jc w:val="right"/>
      </w:pPr>
      <w:r>
        <w:t>SUDAC</w:t>
      </w:r>
    </w:p>
    <w:p w:rsidRDefault="000B2DF4" w:rsidP="00AF3C58" w:rsidR="009A6B3D">
      <w:pPr>
        <w:jc w:val="right"/>
      </w:pPr>
      <w:r>
        <w:t>Ardena Bajlo</w:t>
      </w:r>
    </w:p>
    <w:p w:rsidRDefault="00B12150" w:rsidP="00B12150" w:rsidR="00B12150" w:rsidRPr="00196F63">
      <w:pPr>
        <w:ind w:firstLine="708" w:left="4956"/>
        <w:jc w:val="both"/>
      </w:pPr>
    </w:p>
    <w:p w:rsidRDefault="000A2E53" w:rsidP="000A2E53" w:rsidR="000A2E53" w:rsidRPr="00196F63">
      <w:pPr>
        <w:tabs>
          <w:tab w:pos="6840" w:val="left"/>
        </w:tabs>
        <w:rPr>
          <w:b/>
        </w:rPr>
      </w:pPr>
    </w:p>
    <w:p w:rsidRDefault="007C6695" w:rsidP="007C6695" w:rsidR="007C6695" w:rsidRPr="00B71256">
      <w:pPr>
        <w:tabs>
          <w:tab w:pos="6840" w:val="left"/>
        </w:tabs>
      </w:pPr>
      <w:r w:rsidRPr="00B71256">
        <w:lastRenderedPageBreak/>
        <w:t xml:space="preserve">Pouka o pravnom lijeku: </w:t>
      </w:r>
    </w:p>
    <w:p w:rsidRDefault="007C6695" w:rsidP="007C6695" w:rsidR="007C6695">
      <w:pPr>
        <w:tabs>
          <w:tab w:pos="6840" w:val="left"/>
        </w:tabs>
        <w:jc w:val="both"/>
      </w:pPr>
      <w:r w:rsidRPr="00196F63">
        <w:t xml:space="preserve">Protiv ovog rješenja nezadovoljna stranka može izjaviti žalbu Visokom trgovačkom sudu u roku 8 dana od dana primitka prijepisa istog. Žalba se podnosi ovome sudu u 3 primjerka. </w:t>
      </w:r>
    </w:p>
    <w:p w:rsidRDefault="005C42FD" w:rsidP="00286C5E" w:rsidR="005C42FD">
      <w:pPr>
        <w:tabs>
          <w:tab w:pos="6840" w:val="left"/>
        </w:tabs>
        <w:jc w:val="both"/>
      </w:pPr>
    </w:p>
    <w:p w:rsidRDefault="00286C5E" w:rsidP="00B71256" w:rsidR="00286C5E" w:rsidRPr="008C328D">
      <w:pPr>
        <w:tabs>
          <w:tab w:pos="6840" w:val="left"/>
        </w:tabs>
        <w:jc w:val="both"/>
      </w:pPr>
      <w:r w:rsidRPr="008C328D">
        <w:t>Dostaviti:</w:t>
      </w:r>
    </w:p>
    <w:p w:rsidRDefault="00286C5E" w:rsidP="00B71256" w:rsidR="00286C5E" w:rsidRPr="008C328D">
      <w:pPr>
        <w:numPr>
          <w:ilvl w:val="0"/>
          <w:numId w:val="5"/>
        </w:numPr>
        <w:jc w:val="both"/>
        <w:rPr>
          <w:rFonts w:eastAsia="Calibri"/>
          <w:bCs/>
          <w:lang w:eastAsia="en-US"/>
        </w:rPr>
      </w:pPr>
      <w:r w:rsidRPr="008C328D">
        <w:rPr>
          <w:rFonts w:eastAsia="Calibri"/>
          <w:bCs/>
          <w:lang w:eastAsia="en-US"/>
        </w:rPr>
        <w:t>predlagatelju – dužniku</w:t>
      </w:r>
    </w:p>
    <w:p w:rsidRDefault="00B71256" w:rsidP="00B71256" w:rsidR="00286C5E" w:rsidRPr="008C328D">
      <w:pPr>
        <w:numPr>
          <w:ilvl w:val="0"/>
          <w:numId w:val="5"/>
        </w:numPr>
        <w:jc w:val="both"/>
        <w:rPr>
          <w:rFonts w:eastAsia="Calibri"/>
          <w:lang w:eastAsia="en-US"/>
        </w:rPr>
      </w:pPr>
      <w:r>
        <w:rPr>
          <w:rFonts w:eastAsia="Calibri"/>
          <w:lang w:eastAsia="en-US"/>
        </w:rPr>
        <w:t>e-</w:t>
      </w:r>
      <w:r w:rsidR="00286C5E" w:rsidRPr="008C328D">
        <w:rPr>
          <w:rFonts w:eastAsia="Calibri"/>
          <w:lang w:eastAsia="en-US"/>
        </w:rPr>
        <w:t>oglasna ploča suda</w:t>
      </w:r>
    </w:p>
    <w:p w:rsidRDefault="00B71256" w:rsidP="00B71256" w:rsidR="00286C5E">
      <w:pPr>
        <w:numPr>
          <w:ilvl w:val="0"/>
          <w:numId w:val="5"/>
        </w:numPr>
        <w:jc w:val="both"/>
        <w:rPr>
          <w:rFonts w:eastAsia="Calibri"/>
          <w:lang w:eastAsia="en-US"/>
        </w:rPr>
      </w:pPr>
      <w:r>
        <w:rPr>
          <w:rFonts w:eastAsia="Calibri"/>
          <w:lang w:eastAsia="en-US"/>
        </w:rPr>
        <w:t xml:space="preserve">FINA – Regionalni centar </w:t>
      </w:r>
      <w:r w:rsidR="00A409DE">
        <w:rPr>
          <w:rFonts w:eastAsia="Calibri"/>
          <w:lang w:eastAsia="en-US"/>
        </w:rPr>
        <w:t>Zagreb</w:t>
      </w:r>
      <w:r>
        <w:rPr>
          <w:rFonts w:eastAsia="Calibri"/>
          <w:lang w:eastAsia="en-US"/>
        </w:rPr>
        <w:t xml:space="preserve">, uz dopis </w:t>
      </w:r>
      <w:r w:rsidR="00286C5E" w:rsidRPr="008C328D">
        <w:rPr>
          <w:rFonts w:eastAsia="Calibri"/>
          <w:lang w:eastAsia="en-US"/>
        </w:rPr>
        <w:t>– radi objave</w:t>
      </w:r>
    </w:p>
    <w:p w:rsidRDefault="007F7C7F" w:rsidP="00B71256" w:rsidR="007F7C7F" w:rsidRPr="008C328D">
      <w:pPr>
        <w:numPr>
          <w:ilvl w:val="0"/>
          <w:numId w:val="5"/>
        </w:numPr>
        <w:jc w:val="both"/>
        <w:rPr>
          <w:rFonts w:eastAsia="Calibri"/>
          <w:lang w:eastAsia="en-US"/>
        </w:rPr>
      </w:pPr>
      <w:r>
        <w:t>Sudskom registru</w:t>
      </w:r>
    </w:p>
    <w:p w:rsidRDefault="00286C5E" w:rsidP="00B71256" w:rsidR="00286C5E" w:rsidRPr="008C328D">
      <w:pPr>
        <w:numPr>
          <w:ilvl w:val="0"/>
          <w:numId w:val="5"/>
        </w:numPr>
        <w:jc w:val="both"/>
        <w:rPr>
          <w:rFonts w:eastAsia="Calibri"/>
          <w:lang w:eastAsia="en-US"/>
        </w:rPr>
      </w:pPr>
      <w:r w:rsidRPr="008C328D">
        <w:rPr>
          <w:rFonts w:eastAsia="Calibri"/>
          <w:lang w:eastAsia="en-US"/>
        </w:rPr>
        <w:t>u spis</w:t>
      </w:r>
    </w:p>
    <w:p w:rsidRDefault="00286C5E" w:rsidP="00286C5E" w:rsidR="00286C5E" w:rsidRPr="008C328D">
      <w:pPr>
        <w:spacing w:lineRule="auto" w:line="276" w:after="200"/>
        <w:rPr>
          <w:rFonts w:eastAsia="Calibri"/>
          <w:lang w:eastAsia="en-US"/>
        </w:rPr>
      </w:pPr>
      <w:r w:rsidRPr="008C328D">
        <w:rPr>
          <w:rFonts w:eastAsia="Calibri"/>
          <w:lang w:eastAsia="en-US"/>
        </w:rPr>
        <w:tab/>
      </w:r>
    </w:p>
    <w:p w:rsidRDefault="003266B4" w:rsidP="007C6695" w:rsidR="003266B4">
      <w:pPr>
        <w:tabs>
          <w:tab w:pos="6840" w:val="left"/>
        </w:tabs>
        <w:jc w:val="both"/>
      </w:pPr>
    </w:p>
    <w:p w:rsidRDefault="003266B4" w:rsidP="007C6695" w:rsidR="003266B4">
      <w:pPr>
        <w:tabs>
          <w:tab w:pos="6840" w:val="left"/>
        </w:tabs>
        <w:jc w:val="both"/>
      </w:pPr>
    </w:p>
    <w:sectPr w:rsidSect="0091128C" w:rsidR="003266B4">
      <w:headerReference w:type="even" r:id="rId9"/>
      <w:headerReference w:type="default" r:id="rId10"/>
      <w:headerReference w:type="first" r:id="rId11"/>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F8F" w:rsidR="00586F8F">
      <w:r>
        <w:separator/>
      </w:r>
    </w:p>
  </w:endnote>
  <w:endnote w:id="0" w:type="continuationSeparator">
    <w:p w:rsidRDefault="00586F8F" w:rsidR="00586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Frutiger Linotype">
    <w:altName w:val="Tahoma"/>
    <w:charset w:val="00"/>
    <w:family w:val="swiss"/>
    <w:pitch w:val="variable"/>
    <w:sig w:csb1="00000000" w:csb0="0000009B" w:usb3="00000000" w:usb2="00000000" w:usb1="00000000" w:usb0="000000F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auto"/>
    <w:notTrueType/>
    <w:pitch w:val="fixed"/>
    <w:sig w:csb1="00000000" w:csb0="00080000" w:usb3="00000000" w:usb2="00000010" w:usb1="09060000" w:usb0="00000001"/>
  </w:font>
  <w:font w:name="Simsun (Founder Extended)">
    <w:altName w:val="Arial Unicode MS"/>
    <w:charset w:val="86"/>
    <w:family w:val="script"/>
    <w:pitch w:val="fixed"/>
    <w:sig w:csb1="00000000" w:csb0="00040000" w:usb3="00000000" w:usb2="00000010" w:usb1="080E0000" w:usb0="00000001"/>
  </w:font>
  <w:font w:name="Tw Cen MT">
    <w:panose1 w:val="020B0602020104020603"/>
    <w:charset w:val="EE"/>
    <w:family w:val="swiss"/>
    <w:pitch w:val="variable"/>
    <w:sig w:csb1="00000000" w:csb0="00000003" w:usb3="00000000" w:usb2="00000000" w:usb1="00000000" w:usb0="0000000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F8F" w:rsidR="00586F8F">
      <w:r>
        <w:separator/>
      </w:r>
    </w:p>
  </w:footnote>
  <w:footnote w:id="0" w:type="continuationSeparator">
    <w:p w:rsidRDefault="00586F8F" w:rsidR="00586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F8F" w:rsidR="00586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86F8F" w:rsidR="00586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F8F" w:rsidR="00586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7930">
      <w:rPr>
        <w:rStyle w:val="Brojstranice"/>
        <w:noProof/>
      </w:rPr>
      <w:t>57</w:t>
    </w:r>
    <w:r>
      <w:rPr>
        <w:rStyle w:val="Brojstranice"/>
      </w:rPr>
      <w:fldChar w:fldCharType="end"/>
    </w:r>
  </w:p>
  <w:p w:rsidRDefault="00586F8F" w:rsidR="00586F8F">
    <w:pPr>
      <w:pStyle w:val="Zaglavlje"/>
    </w:pPr>
  </w:p>
  <w:p w:rsidRDefault="00586F8F" w:rsidR="00586F8F" w:rsidRPr="00780838">
    <w:pPr>
      <w:pStyle w:val="Zaglavlje"/>
    </w:pPr>
    <w:r>
      <w:tab/>
    </w:r>
    <w:r>
      <w:tab/>
      <w:t>1</w:t>
    </w:r>
    <w:r w:rsidRPr="00780838">
      <w:t xml:space="preserve"> St</w:t>
    </w:r>
    <w:r>
      <w:t>pn</w:t>
    </w:r>
    <w:r w:rsidRPr="00780838">
      <w:t>-</w:t>
    </w:r>
    <w:r>
      <w:t>32/15-17</w:t>
    </w:r>
  </w:p>
  <w:p w:rsidRDefault="00586F8F" w:rsidR="00586F8F" w:rsidRPr="00C464D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6F8F" w:rsidR="00586F8F">
    <w:pPr>
      <w:pStyle w:val="Zaglavlje"/>
    </w:pPr>
  </w:p>
  <w:p w:rsidRDefault="00586F8F" w:rsidR="00586F8F">
    <w:pPr>
      <w:pStyle w:val="Zaglavlje"/>
    </w:pPr>
  </w:p>
  <w:p w:rsidRDefault="00586F8F" w:rsidR="00586F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E32AD"/>
    <w:multiLevelType w:val="hybridMultilevel"/>
    <w:tmpl w:val="E8A822DA"/>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1">
    <w:nsid w:val="04F43864"/>
    <w:multiLevelType w:val="hybridMultilevel"/>
    <w:tmpl w:val="7AC68A28"/>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F433430"/>
    <w:multiLevelType w:val="multilevel"/>
    <w:tmpl w:val="FE7EC64E"/>
    <w:lvl w:ilvl="0">
      <w:start w:val="1"/>
      <w:numFmt w:val="decimal"/>
      <w:pStyle w:val="TPHeading1"/>
      <w:lvlText w:val="%1"/>
      <w:lvlJc w:val="left"/>
      <w:pPr>
        <w:ind w:hanging="360" w:left="360"/>
      </w:pPr>
      <w:rPr>
        <w:rFonts w:cs="Times New Roman" w:hint="default"/>
        <w:color w:val="FF0000"/>
        <w:sz w:val="56"/>
        <w:szCs w:val="56"/>
      </w:rPr>
    </w:lvl>
    <w:lvl w:ilvl="1">
      <w:start w:val="1"/>
      <w:numFmt w:val="decimal"/>
      <w:pStyle w:val="TPHeading2"/>
      <w:lvlText w:val="%1.%2"/>
      <w:lvlJc w:val="left"/>
      <w:pPr>
        <w:ind w:hanging="720" w:left="72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1080" w:left="108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440" w:left="1440"/>
      </w:pPr>
      <w:rPr>
        <w:rFonts w:cs="Times New Roman" w:hint="default"/>
      </w:rPr>
    </w:lvl>
    <w:lvl w:ilvl="6">
      <w:start w:val="1"/>
      <w:numFmt w:val="decimal"/>
      <w:lvlText w:val="%1.%2.%3.%4.%5.%6.%7"/>
      <w:lvlJc w:val="left"/>
      <w:pPr>
        <w:ind w:hanging="1800" w:left="1800"/>
      </w:pPr>
      <w:rPr>
        <w:rFonts w:cs="Times New Roman" w:hint="default"/>
      </w:rPr>
    </w:lvl>
    <w:lvl w:ilvl="7">
      <w:start w:val="1"/>
      <w:numFmt w:val="decimal"/>
      <w:lvlText w:val="%1.%2.%3.%4.%5.%6.%7.%8"/>
      <w:lvlJc w:val="left"/>
      <w:pPr>
        <w:ind w:hanging="1800" w:left="1800"/>
      </w:pPr>
      <w:rPr>
        <w:rFonts w:cs="Times New Roman" w:hint="default"/>
      </w:rPr>
    </w:lvl>
    <w:lvl w:ilvl="8">
      <w:start w:val="1"/>
      <w:numFmt w:val="decimal"/>
      <w:lvlText w:val="%1.%2.%3.%4.%5.%6.%7.%8.%9"/>
      <w:lvlJc w:val="left"/>
      <w:pPr>
        <w:ind w:hanging="2160" w:left="2160"/>
      </w:pPr>
      <w:rPr>
        <w:rFonts w:cs="Times New Roman" w:hint="default"/>
      </w:rPr>
    </w:lvl>
  </w:abstractNum>
  <w:abstractNum w:abstractNumId="3">
    <w:nsid w:val="173744A7"/>
    <w:multiLevelType w:val="hybridMultilevel"/>
    <w:tmpl w:val="5F4A0F3A"/>
    <w:lvl w:tplc="04090017" w:ilvl="0">
      <w:start w:val="1"/>
      <w:numFmt w:val="lowerLetter"/>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4">
    <w:nsid w:val="1DDE07DE"/>
    <w:multiLevelType w:val="hybridMultilevel"/>
    <w:tmpl w:val="A412D06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6D231E"/>
    <w:multiLevelType w:val="hybridMultilevel"/>
    <w:tmpl w:val="A70044A6"/>
    <w:lvl w:tplc="D396A516" w:ilvl="0">
      <w:start w:val="4"/>
      <w:numFmt w:val="bullet"/>
      <w:lvlText w:val="-"/>
      <w:lvlJc w:val="left"/>
      <w:pPr>
        <w:tabs>
          <w:tab w:pos="1080" w:val="num"/>
        </w:tabs>
        <w:ind w:hanging="360" w:left="1080"/>
      </w:pPr>
      <w:rPr>
        <w:rFonts w:eastAsia="Times New Roman" w:hAnsi="Arial" w:ascii="Arial" w:hint="default"/>
      </w:rPr>
    </w:lvl>
    <w:lvl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7">
    <w:nsid w:val="25295755"/>
    <w:multiLevelType w:val="hybridMultilevel"/>
    <w:tmpl w:val="788CF880"/>
    <w:lvl w:tplc="A7CA7CCE" w:ilvl="0">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E11A4D"/>
    <w:multiLevelType w:val="hybridMultilevel"/>
    <w:tmpl w:val="1F8A70B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2CFC70DB"/>
    <w:multiLevelType w:val="hybridMultilevel"/>
    <w:tmpl w:val="19BA74DA"/>
    <w:lvl w:tplc="30BACD10" w:ilvl="0">
      <w:start w:val="1"/>
      <w:numFmt w:val="decimal"/>
      <w:lvlText w:val="%1."/>
      <w:lvlJc w:val="left"/>
      <w:pPr>
        <w:ind w:hanging="360" w:left="720"/>
      </w:pPr>
      <w:rPr>
        <w:rFonts w:cs="Times New Roman"/>
        <w:b w:val="false"/>
        <w:sz w:val="20"/>
        <w:szCs w:val="20"/>
      </w:rPr>
    </w:lvl>
    <w:lvl w:tplc="444A4D56" w:ilvl="1">
      <w:start w:val="1"/>
      <w:numFmt w:val="lowerLetter"/>
      <w:lvlText w:val="%2."/>
      <w:lvlJc w:val="left"/>
      <w:pPr>
        <w:ind w:hanging="360" w:left="1440"/>
      </w:pPr>
      <w:rPr>
        <w:rFonts w:cs="Times New Roman"/>
        <w:b/>
        <w:color w:val="244061"/>
      </w:rPr>
    </w:lvl>
    <w:lvl w:tentative="true" w:tplc="0409001B" w:ilvl="2">
      <w:start w:val="1"/>
      <w:numFmt w:val="lowerRoman"/>
      <w:lvlText w:val="%3."/>
      <w:lvlJc w:val="right"/>
      <w:pPr>
        <w:ind w:hanging="180" w:left="2160"/>
      </w:pPr>
      <w:rPr>
        <w:rFonts w:cs="Times New Roman"/>
      </w:rPr>
    </w:lvl>
    <w:lvl w:tentative="true" w:tplc="0409000F" w:ilvl="3">
      <w:start w:val="1"/>
      <w:numFmt w:val="decimal"/>
      <w:lvlText w:val="%4."/>
      <w:lvlJc w:val="left"/>
      <w:pPr>
        <w:ind w:hanging="360" w:left="2880"/>
      </w:pPr>
      <w:rPr>
        <w:rFonts w:cs="Times New Roman"/>
      </w:rPr>
    </w:lvl>
    <w:lvl w:tentative="true" w:tplc="04090019" w:ilvl="4">
      <w:start w:val="1"/>
      <w:numFmt w:val="lowerLetter"/>
      <w:lvlText w:val="%5."/>
      <w:lvlJc w:val="left"/>
      <w:pPr>
        <w:ind w:hanging="360" w:left="3600"/>
      </w:pPr>
      <w:rPr>
        <w:rFonts w:cs="Times New Roman"/>
      </w:rPr>
    </w:lvl>
    <w:lvl w:tentative="true" w:tplc="0409001B" w:ilvl="5">
      <w:start w:val="1"/>
      <w:numFmt w:val="lowerRoman"/>
      <w:lvlText w:val="%6."/>
      <w:lvlJc w:val="right"/>
      <w:pPr>
        <w:ind w:hanging="180" w:left="4320"/>
      </w:pPr>
      <w:rPr>
        <w:rFonts w:cs="Times New Roman"/>
      </w:rPr>
    </w:lvl>
    <w:lvl w:tentative="true" w:tplc="0409000F" w:ilvl="6">
      <w:start w:val="1"/>
      <w:numFmt w:val="decimal"/>
      <w:lvlText w:val="%7."/>
      <w:lvlJc w:val="left"/>
      <w:pPr>
        <w:ind w:hanging="360" w:left="5040"/>
      </w:pPr>
      <w:rPr>
        <w:rFonts w:cs="Times New Roman"/>
      </w:rPr>
    </w:lvl>
    <w:lvl w:tentative="true" w:tplc="04090019" w:ilvl="7">
      <w:start w:val="1"/>
      <w:numFmt w:val="lowerLetter"/>
      <w:lvlText w:val="%8."/>
      <w:lvlJc w:val="left"/>
      <w:pPr>
        <w:ind w:hanging="360" w:left="5760"/>
      </w:pPr>
      <w:rPr>
        <w:rFonts w:cs="Times New Roman"/>
      </w:rPr>
    </w:lvl>
    <w:lvl w:tentative="true" w:tplc="0409001B" w:ilvl="8">
      <w:start w:val="1"/>
      <w:numFmt w:val="lowerRoman"/>
      <w:lvlText w:val="%9."/>
      <w:lvlJc w:val="right"/>
      <w:pPr>
        <w:ind w:hanging="180" w:left="6480"/>
      </w:pPr>
      <w:rPr>
        <w:rFonts w:cs="Times New Roman"/>
      </w:rPr>
    </w:lvl>
  </w:abstractNum>
  <w:abstractNum w:abstractNumId="11">
    <w:nsid w:val="315A77A4"/>
    <w:multiLevelType w:val="hybridMultilevel"/>
    <w:tmpl w:val="48568B5A"/>
    <w:lvl w:tplc="041A000F" w:ilvl="0">
      <w:start w:val="1"/>
      <w:numFmt w:val="decimal"/>
      <w:lvlText w:val="%1."/>
      <w:lvlJc w:val="left"/>
      <w:pPr>
        <w:ind w:hanging="360" w:left="1440"/>
      </w:pPr>
      <w:rPr>
        <w:rFonts w:cs="Times New Roman"/>
      </w:rPr>
    </w:lvl>
    <w:lvl w:tentative="true" w:tplc="041A0019" w:ilvl="1">
      <w:start w:val="1"/>
      <w:numFmt w:val="lowerLetter"/>
      <w:lvlText w:val="%2."/>
      <w:lvlJc w:val="left"/>
      <w:pPr>
        <w:ind w:hanging="360" w:left="2160"/>
      </w:pPr>
      <w:rPr>
        <w:rFonts w:cs="Times New Roman"/>
      </w:rPr>
    </w:lvl>
    <w:lvl w:tentative="true" w:tplc="041A001B" w:ilvl="2">
      <w:start w:val="1"/>
      <w:numFmt w:val="lowerRoman"/>
      <w:lvlText w:val="%3."/>
      <w:lvlJc w:val="right"/>
      <w:pPr>
        <w:ind w:hanging="180" w:left="2880"/>
      </w:pPr>
      <w:rPr>
        <w:rFonts w:cs="Times New Roman"/>
      </w:rPr>
    </w:lvl>
    <w:lvl w:tentative="true" w:tplc="041A000F" w:ilvl="3">
      <w:start w:val="1"/>
      <w:numFmt w:val="decimal"/>
      <w:lvlText w:val="%4."/>
      <w:lvlJc w:val="left"/>
      <w:pPr>
        <w:ind w:hanging="360" w:left="3600"/>
      </w:pPr>
      <w:rPr>
        <w:rFonts w:cs="Times New Roman"/>
      </w:rPr>
    </w:lvl>
    <w:lvl w:tentative="true" w:tplc="041A0019" w:ilvl="4">
      <w:start w:val="1"/>
      <w:numFmt w:val="lowerLetter"/>
      <w:lvlText w:val="%5."/>
      <w:lvlJc w:val="left"/>
      <w:pPr>
        <w:ind w:hanging="360" w:left="4320"/>
      </w:pPr>
      <w:rPr>
        <w:rFonts w:cs="Times New Roman"/>
      </w:rPr>
    </w:lvl>
    <w:lvl w:tentative="true" w:tplc="041A001B" w:ilvl="5">
      <w:start w:val="1"/>
      <w:numFmt w:val="lowerRoman"/>
      <w:lvlText w:val="%6."/>
      <w:lvlJc w:val="right"/>
      <w:pPr>
        <w:ind w:hanging="180" w:left="5040"/>
      </w:pPr>
      <w:rPr>
        <w:rFonts w:cs="Times New Roman"/>
      </w:rPr>
    </w:lvl>
    <w:lvl w:tentative="true" w:tplc="041A000F" w:ilvl="6">
      <w:start w:val="1"/>
      <w:numFmt w:val="decimal"/>
      <w:lvlText w:val="%7."/>
      <w:lvlJc w:val="left"/>
      <w:pPr>
        <w:ind w:hanging="360" w:left="5760"/>
      </w:pPr>
      <w:rPr>
        <w:rFonts w:cs="Times New Roman"/>
      </w:rPr>
    </w:lvl>
    <w:lvl w:tentative="true" w:tplc="041A0019" w:ilvl="7">
      <w:start w:val="1"/>
      <w:numFmt w:val="lowerLetter"/>
      <w:lvlText w:val="%8."/>
      <w:lvlJc w:val="left"/>
      <w:pPr>
        <w:ind w:hanging="360" w:left="6480"/>
      </w:pPr>
      <w:rPr>
        <w:rFonts w:cs="Times New Roman"/>
      </w:rPr>
    </w:lvl>
    <w:lvl w:tentative="true" w:tplc="041A001B" w:ilvl="8">
      <w:start w:val="1"/>
      <w:numFmt w:val="lowerRoman"/>
      <w:lvlText w:val="%9."/>
      <w:lvlJc w:val="right"/>
      <w:pPr>
        <w:ind w:hanging="180" w:left="7200"/>
      </w:pPr>
      <w:rPr>
        <w:rFonts w:cs="Times New Roman"/>
      </w:rPr>
    </w:lvl>
  </w:abstractNum>
  <w:abstractNum w:abstractNumId="12">
    <w:nsid w:val="34EC6D4A"/>
    <w:multiLevelType w:val="hybridMultilevel"/>
    <w:tmpl w:val="50843A1A"/>
    <w:lvl w:tplc="041A0005"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14">
    <w:nsid w:val="3E2960A5"/>
    <w:multiLevelType w:val="hybridMultilevel"/>
    <w:tmpl w:val="BEFAFBCA"/>
    <w:lvl w:tplc="C3DC8B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1995BBD"/>
    <w:multiLevelType w:val="hybridMultilevel"/>
    <w:tmpl w:val="72849CA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49C71D2C"/>
    <w:multiLevelType w:val="hybridMultilevel"/>
    <w:tmpl w:val="4F3E9126"/>
    <w:lvl w:tplc="041A0015" w:ilvl="0">
      <w:start w:val="1"/>
      <w:numFmt w:val="upp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4F983560"/>
    <w:multiLevelType w:val="hybridMultilevel"/>
    <w:tmpl w:val="17A0C8C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5056443F"/>
    <w:multiLevelType w:val="multilevel"/>
    <w:tmpl w:val="52168D68"/>
    <w:lvl w:ilvl="0">
      <w:start w:val="1"/>
      <w:numFmt w:val="upperRoman"/>
      <w:lvlText w:val="%1."/>
      <w:lvlJc w:val="left"/>
      <w:pPr>
        <w:ind w:hanging="720" w:left="1080"/>
      </w:pPr>
      <w:rPr>
        <w:rFonts w:cs="Times New Roman" w:hint="default"/>
        <w:b w:val="false"/>
        <w:i w:val="false"/>
      </w:rPr>
    </w:lvl>
    <w:lvl w:ilvl="1">
      <w:start w:val="3"/>
      <w:numFmt w:val="decimal"/>
      <w:isLgl/>
      <w:lvlText w:val="%1.%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abstractNum w:abstractNumId="19">
    <w:nsid w:val="50BE601C"/>
    <w:multiLevelType w:val="multilevel"/>
    <w:tmpl w:val="9386F4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0">
    <w:nsid w:val="513932B2"/>
    <w:multiLevelType w:val="hybridMultilevel"/>
    <w:tmpl w:val="1A82423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1B54281"/>
    <w:multiLevelType w:val="hybridMultilevel"/>
    <w:tmpl w:val="D3B09778"/>
    <w:lvl w:tplc="5174487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2">
    <w:nsid w:val="5FB43605"/>
    <w:multiLevelType w:val="hybridMultilevel"/>
    <w:tmpl w:val="72849CA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3">
    <w:nsid w:val="5FD65625"/>
    <w:multiLevelType w:val="hybridMultilevel"/>
    <w:tmpl w:val="CC48758C"/>
    <w:lvl w:tplc="1E3E70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7420FA8"/>
    <w:multiLevelType w:val="hybridMultilevel"/>
    <w:tmpl w:val="27F674F4"/>
    <w:lvl w:tplc="04090017" w:ilvl="0">
      <w:start w:val="1"/>
      <w:numFmt w:val="lowerLetter"/>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5">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0C92BFE"/>
    <w:multiLevelType w:val="hybridMultilevel"/>
    <w:tmpl w:val="77F0AB26"/>
    <w:lvl w:tplc="E54AD428" w:ilvl="0">
      <w:start w:val="3"/>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75016F3A"/>
    <w:multiLevelType w:val="hybridMultilevel"/>
    <w:tmpl w:val="CC48758C"/>
    <w:lvl w:tplc="1E3E70F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A5D0A16"/>
    <w:multiLevelType w:val="multilevel"/>
    <w:tmpl w:val="3466A914"/>
    <w:lvl w:ilvl="0">
      <w:start w:val="1"/>
      <w:numFmt w:val="upperRoman"/>
      <w:lvlText w:val="%1."/>
      <w:lvlJc w:val="left"/>
      <w:pPr>
        <w:ind w:hanging="720" w:left="1080"/>
      </w:pPr>
      <w:rPr>
        <w:rFonts w:cs="Times New Roman" w:hint="default"/>
        <w:b w:val="false"/>
        <w:i w:val="false"/>
      </w:rPr>
    </w:lvl>
    <w:lvl w:ilvl="1">
      <w:start w:val="1"/>
      <w:numFmt w:val="decimal"/>
      <w:lvlText w:val="%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abstractNum w:abstractNumId="29">
    <w:nsid w:val="7C604525"/>
    <w:multiLevelType w:val="multilevel"/>
    <w:tmpl w:val="B2223C98"/>
    <w:lvl w:ilvl="0">
      <w:start w:val="2"/>
      <w:numFmt w:val="decimal"/>
      <w:lvlText w:val="%1."/>
      <w:lvlJc w:val="left"/>
      <w:pPr>
        <w:ind w:hanging="540" w:left="540"/>
      </w:pPr>
      <w:rPr>
        <w:rFonts w:cs="Times New Roman" w:hint="default"/>
      </w:rPr>
    </w:lvl>
    <w:lvl w:ilvl="1">
      <w:start w:val="3"/>
      <w:numFmt w:val="decimal"/>
      <w:lvlText w:val="%1.%2."/>
      <w:lvlJc w:val="left"/>
      <w:pPr>
        <w:ind w:hanging="540" w:left="540"/>
      </w:pPr>
      <w:rPr>
        <w:rFonts w:cs="Times New Roman" w:hint="default"/>
      </w:rPr>
    </w:lvl>
    <w:lvl w:ilvl="2">
      <w:start w:val="2"/>
      <w:numFmt w:val="decimal"/>
      <w:lvlText w:val="%1.%2.%3."/>
      <w:lvlJc w:val="left"/>
      <w:pPr>
        <w:ind w:hanging="720" w:left="720"/>
      </w:pPr>
      <w:rPr>
        <w:rFonts w:cs="Times New Roman" w:hint="default"/>
      </w:rPr>
    </w:lvl>
    <w:lvl w:ilvl="3">
      <w:start w:val="1"/>
      <w:numFmt w:val="decimal"/>
      <w:lvlText w:val="%1.%2.%3.%4."/>
      <w:lvlJc w:val="left"/>
      <w:pPr>
        <w:ind w:hanging="720" w:left="72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080" w:left="1080"/>
      </w:pPr>
      <w:rPr>
        <w:rFonts w:cs="Times New Roman" w:hint="default"/>
      </w:rPr>
    </w:lvl>
    <w:lvl w:ilvl="6">
      <w:start w:val="1"/>
      <w:numFmt w:val="decimal"/>
      <w:lvlText w:val="%1.%2.%3.%4.%5.%6.%7."/>
      <w:lvlJc w:val="left"/>
      <w:pPr>
        <w:ind w:hanging="1440" w:left="1440"/>
      </w:pPr>
      <w:rPr>
        <w:rFonts w:cs="Times New Roman" w:hint="default"/>
      </w:rPr>
    </w:lvl>
    <w:lvl w:ilvl="7">
      <w:start w:val="1"/>
      <w:numFmt w:val="decimal"/>
      <w:lvlText w:val="%1.%2.%3.%4.%5.%6.%7.%8."/>
      <w:lvlJc w:val="left"/>
      <w:pPr>
        <w:ind w:hanging="1440" w:left="1440"/>
      </w:pPr>
      <w:rPr>
        <w:rFonts w:cs="Times New Roman" w:hint="default"/>
      </w:rPr>
    </w:lvl>
    <w:lvl w:ilvl="8">
      <w:start w:val="1"/>
      <w:numFmt w:val="decimal"/>
      <w:lvlText w:val="%1.%2.%3.%4.%5.%6.%7.%8.%9."/>
      <w:lvlJc w:val="left"/>
      <w:pPr>
        <w:ind w:hanging="1800" w:left="1800"/>
      </w:pPr>
      <w:rPr>
        <w:rFonts w:cs="Times New Roman" w:hint="default"/>
      </w:rPr>
    </w:lvl>
  </w:abstractNum>
  <w:abstractNum w:abstractNumId="30">
    <w:nsid w:val="7EE74891"/>
    <w:multiLevelType w:val="multilevel"/>
    <w:tmpl w:val="52168D68"/>
    <w:lvl w:ilvl="0">
      <w:start w:val="1"/>
      <w:numFmt w:val="upperRoman"/>
      <w:lvlText w:val="%1."/>
      <w:lvlJc w:val="left"/>
      <w:pPr>
        <w:ind w:hanging="720" w:left="1080"/>
      </w:pPr>
      <w:rPr>
        <w:rFonts w:cs="Times New Roman" w:hint="default"/>
        <w:b w:val="false"/>
        <w:i w:val="false"/>
      </w:rPr>
    </w:lvl>
    <w:lvl w:ilvl="1">
      <w:start w:val="3"/>
      <w:numFmt w:val="decimal"/>
      <w:isLgl/>
      <w:lvlText w:val="%1.%2"/>
      <w:lvlJc w:val="left"/>
      <w:pPr>
        <w:ind w:hanging="540" w:left="900"/>
      </w:pPr>
      <w:rPr>
        <w:rFonts w:cs="Times New Roman" w:hint="default"/>
      </w:rPr>
    </w:lvl>
    <w:lvl w:ilvl="2">
      <w:start w:val="2"/>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440" w:left="1800"/>
      </w:pPr>
      <w:rPr>
        <w:rFonts w:cs="Times New Roman" w:hint="default"/>
      </w:rPr>
    </w:lvl>
  </w:abstractNum>
  <w:num w:numId="1">
    <w:abstractNumId w:val="25"/>
  </w:num>
  <w:num w:numId="2">
    <w:abstractNumId w:val="8"/>
  </w:num>
  <w:num w:numId="3">
    <w:abstractNumId w:val="2"/>
  </w:num>
  <w:num w:numId="4">
    <w:abstractNumId w:val="13"/>
  </w:num>
  <w:num w:numId="5">
    <w:abstractNumId w:val="5"/>
  </w:num>
  <w:num w:numId="6">
    <w:abstractNumId w:val="19"/>
  </w:num>
  <w:num w:numId="7">
    <w:abstractNumId w:val="6"/>
  </w:num>
  <w:num w:numId="8">
    <w:abstractNumId w:val="18"/>
  </w:num>
  <w:num w:numId="9">
    <w:abstractNumId w:val="30"/>
  </w:num>
  <w:num w:numId="10">
    <w:abstractNumId w:val="12"/>
  </w:num>
  <w:num w:numId="11">
    <w:abstractNumId w:val="17"/>
  </w:num>
  <w:num w:numId="12">
    <w:abstractNumId w:val="9"/>
  </w:num>
  <w:num w:numId="13">
    <w:abstractNumId w:val="15"/>
  </w:num>
  <w:num w:numId="14">
    <w:abstractNumId w:val="22"/>
  </w:num>
  <w:num w:numId="15">
    <w:abstractNumId w:val="29"/>
  </w:num>
  <w:num w:numId="16">
    <w:abstractNumId w:val="28"/>
  </w:num>
  <w:num w:numId="17">
    <w:abstractNumId w:val="1"/>
  </w:num>
  <w:num w:numId="18">
    <w:abstractNumId w:val="11"/>
  </w:num>
  <w:num w:numId="19">
    <w:abstractNumId w:val="7"/>
  </w:num>
  <w:num w:numId="20">
    <w:abstractNumId w:val="21"/>
  </w:num>
  <w:num w:numId="21">
    <w:abstractNumId w:val="10"/>
  </w:num>
  <w:num w:numId="22">
    <w:abstractNumId w:val="26"/>
  </w:num>
  <w:num w:numId="23">
    <w:abstractNumId w:val="0"/>
  </w:num>
  <w:num w:numId="24">
    <w:abstractNumId w:val="24"/>
  </w:num>
  <w:num w:numId="25">
    <w:abstractNumId w:val="3"/>
  </w:num>
  <w:num w:numId="26">
    <w:abstractNumId w:val="20"/>
  </w:num>
  <w:num w:numId="27">
    <w:abstractNumId w:val="16"/>
  </w:num>
  <w:num w:numId="28">
    <w:abstractNumId w:val="4"/>
  </w:num>
  <w:num w:numId="29">
    <w:abstractNumId w:val="23"/>
  </w:num>
  <w:num w:numId="30">
    <w:abstractNumId w:val="27"/>
  </w:num>
  <w:num w:numId="31">
    <w:abstractNumId w:val="14"/>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2FDD"/>
    <w:rsid w:val="0000744C"/>
    <w:rsid w:val="00007F7A"/>
    <w:rsid w:val="000250C1"/>
    <w:rsid w:val="00025F04"/>
    <w:rsid w:val="00026B73"/>
    <w:rsid w:val="00030560"/>
    <w:rsid w:val="00030A61"/>
    <w:rsid w:val="00033D38"/>
    <w:rsid w:val="00040899"/>
    <w:rsid w:val="00044276"/>
    <w:rsid w:val="000472E5"/>
    <w:rsid w:val="000504E9"/>
    <w:rsid w:val="00050D75"/>
    <w:rsid w:val="000533CA"/>
    <w:rsid w:val="000616ED"/>
    <w:rsid w:val="0006190F"/>
    <w:rsid w:val="000756FB"/>
    <w:rsid w:val="000A2E53"/>
    <w:rsid w:val="000B2B77"/>
    <w:rsid w:val="000B2DF4"/>
    <w:rsid w:val="000C3F74"/>
    <w:rsid w:val="000D2C84"/>
    <w:rsid w:val="000D3681"/>
    <w:rsid w:val="000D39C4"/>
    <w:rsid w:val="000E01D6"/>
    <w:rsid w:val="000E0753"/>
    <w:rsid w:val="000E0CE6"/>
    <w:rsid w:val="000E15B3"/>
    <w:rsid w:val="000F469C"/>
    <w:rsid w:val="000F6BB7"/>
    <w:rsid w:val="00121644"/>
    <w:rsid w:val="00124603"/>
    <w:rsid w:val="00125CC0"/>
    <w:rsid w:val="00136B9B"/>
    <w:rsid w:val="00142847"/>
    <w:rsid w:val="00165659"/>
    <w:rsid w:val="0016736E"/>
    <w:rsid w:val="00172F78"/>
    <w:rsid w:val="00183EED"/>
    <w:rsid w:val="00191C4C"/>
    <w:rsid w:val="00193FD1"/>
    <w:rsid w:val="00196F63"/>
    <w:rsid w:val="00197FAA"/>
    <w:rsid w:val="001A13A2"/>
    <w:rsid w:val="001A1969"/>
    <w:rsid w:val="001B392D"/>
    <w:rsid w:val="001B4966"/>
    <w:rsid w:val="001C0812"/>
    <w:rsid w:val="001D3D48"/>
    <w:rsid w:val="001D6183"/>
    <w:rsid w:val="001E1960"/>
    <w:rsid w:val="001E33B4"/>
    <w:rsid w:val="001E54BE"/>
    <w:rsid w:val="001F7DD8"/>
    <w:rsid w:val="0021058F"/>
    <w:rsid w:val="00210AA9"/>
    <w:rsid w:val="00225161"/>
    <w:rsid w:val="00226ABA"/>
    <w:rsid w:val="00231C9E"/>
    <w:rsid w:val="0023320A"/>
    <w:rsid w:val="00234256"/>
    <w:rsid w:val="00234C9A"/>
    <w:rsid w:val="00234F61"/>
    <w:rsid w:val="00236A77"/>
    <w:rsid w:val="0023731E"/>
    <w:rsid w:val="00243672"/>
    <w:rsid w:val="00250CD3"/>
    <w:rsid w:val="00260BE9"/>
    <w:rsid w:val="0028382D"/>
    <w:rsid w:val="00285F51"/>
    <w:rsid w:val="00286C5E"/>
    <w:rsid w:val="0029145B"/>
    <w:rsid w:val="00296106"/>
    <w:rsid w:val="002B3C90"/>
    <w:rsid w:val="002B721E"/>
    <w:rsid w:val="002C262D"/>
    <w:rsid w:val="002C4FEE"/>
    <w:rsid w:val="002D01B9"/>
    <w:rsid w:val="002D33E1"/>
    <w:rsid w:val="002E62D6"/>
    <w:rsid w:val="002F0D0A"/>
    <w:rsid w:val="002F6B85"/>
    <w:rsid w:val="00311EE3"/>
    <w:rsid w:val="00313D4B"/>
    <w:rsid w:val="003266B4"/>
    <w:rsid w:val="00336AAB"/>
    <w:rsid w:val="00345EA1"/>
    <w:rsid w:val="0035236E"/>
    <w:rsid w:val="003549C0"/>
    <w:rsid w:val="003579FA"/>
    <w:rsid w:val="00361052"/>
    <w:rsid w:val="00365E60"/>
    <w:rsid w:val="003720A9"/>
    <w:rsid w:val="00375040"/>
    <w:rsid w:val="00380698"/>
    <w:rsid w:val="00395A3B"/>
    <w:rsid w:val="003973B2"/>
    <w:rsid w:val="003A02A8"/>
    <w:rsid w:val="003A11DA"/>
    <w:rsid w:val="003B3239"/>
    <w:rsid w:val="003B7BF4"/>
    <w:rsid w:val="003D793B"/>
    <w:rsid w:val="003F7023"/>
    <w:rsid w:val="003F7791"/>
    <w:rsid w:val="00404275"/>
    <w:rsid w:val="00404556"/>
    <w:rsid w:val="00405316"/>
    <w:rsid w:val="00412869"/>
    <w:rsid w:val="00413EC5"/>
    <w:rsid w:val="00417E4B"/>
    <w:rsid w:val="0042512B"/>
    <w:rsid w:val="004258FA"/>
    <w:rsid w:val="00426B3C"/>
    <w:rsid w:val="0043630C"/>
    <w:rsid w:val="00452700"/>
    <w:rsid w:val="00461AD4"/>
    <w:rsid w:val="00462159"/>
    <w:rsid w:val="00466F17"/>
    <w:rsid w:val="0046750E"/>
    <w:rsid w:val="0048132E"/>
    <w:rsid w:val="00495DB6"/>
    <w:rsid w:val="0049728C"/>
    <w:rsid w:val="004B214D"/>
    <w:rsid w:val="004B6588"/>
    <w:rsid w:val="004C7DB3"/>
    <w:rsid w:val="0050403F"/>
    <w:rsid w:val="00517F9F"/>
    <w:rsid w:val="0052721E"/>
    <w:rsid w:val="00537649"/>
    <w:rsid w:val="005574E8"/>
    <w:rsid w:val="005606B6"/>
    <w:rsid w:val="00570367"/>
    <w:rsid w:val="00586878"/>
    <w:rsid w:val="00586F8F"/>
    <w:rsid w:val="005901F6"/>
    <w:rsid w:val="00592C60"/>
    <w:rsid w:val="00595DA9"/>
    <w:rsid w:val="005A223A"/>
    <w:rsid w:val="005B3490"/>
    <w:rsid w:val="005B6D92"/>
    <w:rsid w:val="005B7A05"/>
    <w:rsid w:val="005B7D0E"/>
    <w:rsid w:val="005C33A2"/>
    <w:rsid w:val="005C42FD"/>
    <w:rsid w:val="005C51F7"/>
    <w:rsid w:val="005C61E1"/>
    <w:rsid w:val="005D09DD"/>
    <w:rsid w:val="005D76A4"/>
    <w:rsid w:val="005E18A1"/>
    <w:rsid w:val="005E60E0"/>
    <w:rsid w:val="005E7BB7"/>
    <w:rsid w:val="005F0FA1"/>
    <w:rsid w:val="005F2A0A"/>
    <w:rsid w:val="006037B3"/>
    <w:rsid w:val="0060752B"/>
    <w:rsid w:val="00614695"/>
    <w:rsid w:val="006146D5"/>
    <w:rsid w:val="00624622"/>
    <w:rsid w:val="006309A3"/>
    <w:rsid w:val="006365C4"/>
    <w:rsid w:val="00636863"/>
    <w:rsid w:val="00637B70"/>
    <w:rsid w:val="00644D54"/>
    <w:rsid w:val="0064616A"/>
    <w:rsid w:val="0064669F"/>
    <w:rsid w:val="00646EA1"/>
    <w:rsid w:val="00646F9E"/>
    <w:rsid w:val="0065377C"/>
    <w:rsid w:val="00655962"/>
    <w:rsid w:val="00655992"/>
    <w:rsid w:val="00660B8B"/>
    <w:rsid w:val="006612F2"/>
    <w:rsid w:val="006624EE"/>
    <w:rsid w:val="006647D2"/>
    <w:rsid w:val="00666E7F"/>
    <w:rsid w:val="00670E12"/>
    <w:rsid w:val="00674E0B"/>
    <w:rsid w:val="00677CD3"/>
    <w:rsid w:val="00685071"/>
    <w:rsid w:val="006A7878"/>
    <w:rsid w:val="006B6AAB"/>
    <w:rsid w:val="006C04E6"/>
    <w:rsid w:val="006C307D"/>
    <w:rsid w:val="006D3249"/>
    <w:rsid w:val="006D67E5"/>
    <w:rsid w:val="006E1891"/>
    <w:rsid w:val="006E6893"/>
    <w:rsid w:val="006F3627"/>
    <w:rsid w:val="006F3BA2"/>
    <w:rsid w:val="006F43BB"/>
    <w:rsid w:val="00707FE5"/>
    <w:rsid w:val="0071187B"/>
    <w:rsid w:val="007119B0"/>
    <w:rsid w:val="00741EE2"/>
    <w:rsid w:val="0075287C"/>
    <w:rsid w:val="007569FE"/>
    <w:rsid w:val="00757CEA"/>
    <w:rsid w:val="00764678"/>
    <w:rsid w:val="00764ED9"/>
    <w:rsid w:val="00776D20"/>
    <w:rsid w:val="00780838"/>
    <w:rsid w:val="0078447B"/>
    <w:rsid w:val="00790FC5"/>
    <w:rsid w:val="007A1530"/>
    <w:rsid w:val="007A17A2"/>
    <w:rsid w:val="007B5877"/>
    <w:rsid w:val="007B6FE9"/>
    <w:rsid w:val="007C57E0"/>
    <w:rsid w:val="007C6695"/>
    <w:rsid w:val="007D0D12"/>
    <w:rsid w:val="007E301B"/>
    <w:rsid w:val="007F060E"/>
    <w:rsid w:val="007F0C05"/>
    <w:rsid w:val="007F145B"/>
    <w:rsid w:val="007F7C7F"/>
    <w:rsid w:val="008017AD"/>
    <w:rsid w:val="008111DE"/>
    <w:rsid w:val="00812016"/>
    <w:rsid w:val="00820BE3"/>
    <w:rsid w:val="00824872"/>
    <w:rsid w:val="00846B5E"/>
    <w:rsid w:val="00847ECC"/>
    <w:rsid w:val="00851DEC"/>
    <w:rsid w:val="008521A4"/>
    <w:rsid w:val="00883C6B"/>
    <w:rsid w:val="00893690"/>
    <w:rsid w:val="00894469"/>
    <w:rsid w:val="00894662"/>
    <w:rsid w:val="0089466F"/>
    <w:rsid w:val="008951DA"/>
    <w:rsid w:val="008951F5"/>
    <w:rsid w:val="008A2C71"/>
    <w:rsid w:val="008A5168"/>
    <w:rsid w:val="008A5E1D"/>
    <w:rsid w:val="008A78D1"/>
    <w:rsid w:val="008B2B3D"/>
    <w:rsid w:val="008B483C"/>
    <w:rsid w:val="008B4A49"/>
    <w:rsid w:val="008B52C8"/>
    <w:rsid w:val="008C0467"/>
    <w:rsid w:val="008C328D"/>
    <w:rsid w:val="008C36E5"/>
    <w:rsid w:val="008D1298"/>
    <w:rsid w:val="008D1F0C"/>
    <w:rsid w:val="008E1915"/>
    <w:rsid w:val="008F48C6"/>
    <w:rsid w:val="008F4ADD"/>
    <w:rsid w:val="008F5375"/>
    <w:rsid w:val="009036F4"/>
    <w:rsid w:val="00907AF9"/>
    <w:rsid w:val="0091128C"/>
    <w:rsid w:val="00927343"/>
    <w:rsid w:val="00940824"/>
    <w:rsid w:val="00940A0C"/>
    <w:rsid w:val="00945A06"/>
    <w:rsid w:val="00945B15"/>
    <w:rsid w:val="00952CAA"/>
    <w:rsid w:val="00953584"/>
    <w:rsid w:val="009570F7"/>
    <w:rsid w:val="00957930"/>
    <w:rsid w:val="009604E5"/>
    <w:rsid w:val="00964BC7"/>
    <w:rsid w:val="00973410"/>
    <w:rsid w:val="00984DDD"/>
    <w:rsid w:val="009851B0"/>
    <w:rsid w:val="009908B2"/>
    <w:rsid w:val="009A6B3D"/>
    <w:rsid w:val="009B3193"/>
    <w:rsid w:val="009C233E"/>
    <w:rsid w:val="009C4FED"/>
    <w:rsid w:val="009E28FD"/>
    <w:rsid w:val="009F1F3C"/>
    <w:rsid w:val="009F79A9"/>
    <w:rsid w:val="00A03E2F"/>
    <w:rsid w:val="00A059B7"/>
    <w:rsid w:val="00A07EF0"/>
    <w:rsid w:val="00A11256"/>
    <w:rsid w:val="00A30FBD"/>
    <w:rsid w:val="00A32926"/>
    <w:rsid w:val="00A3454E"/>
    <w:rsid w:val="00A409DE"/>
    <w:rsid w:val="00A443D5"/>
    <w:rsid w:val="00A501CD"/>
    <w:rsid w:val="00A60337"/>
    <w:rsid w:val="00A611CB"/>
    <w:rsid w:val="00A70F7E"/>
    <w:rsid w:val="00A81A5F"/>
    <w:rsid w:val="00A9025A"/>
    <w:rsid w:val="00A958B6"/>
    <w:rsid w:val="00A963E0"/>
    <w:rsid w:val="00AA41F9"/>
    <w:rsid w:val="00AA6E0B"/>
    <w:rsid w:val="00AA73DE"/>
    <w:rsid w:val="00AB58F7"/>
    <w:rsid w:val="00AC49D0"/>
    <w:rsid w:val="00AC63C4"/>
    <w:rsid w:val="00AD68BE"/>
    <w:rsid w:val="00AD69AB"/>
    <w:rsid w:val="00AE1F9C"/>
    <w:rsid w:val="00AE2C6C"/>
    <w:rsid w:val="00AF3C58"/>
    <w:rsid w:val="00B01D27"/>
    <w:rsid w:val="00B0260F"/>
    <w:rsid w:val="00B118B6"/>
    <w:rsid w:val="00B12150"/>
    <w:rsid w:val="00B13222"/>
    <w:rsid w:val="00B2243E"/>
    <w:rsid w:val="00B22810"/>
    <w:rsid w:val="00B31EE0"/>
    <w:rsid w:val="00B32206"/>
    <w:rsid w:val="00B421AE"/>
    <w:rsid w:val="00B5488E"/>
    <w:rsid w:val="00B6473C"/>
    <w:rsid w:val="00B71256"/>
    <w:rsid w:val="00B739C5"/>
    <w:rsid w:val="00B739E2"/>
    <w:rsid w:val="00B84B44"/>
    <w:rsid w:val="00B9516D"/>
    <w:rsid w:val="00BA3F4B"/>
    <w:rsid w:val="00BA4B00"/>
    <w:rsid w:val="00BA51DE"/>
    <w:rsid w:val="00BA6E35"/>
    <w:rsid w:val="00BC2055"/>
    <w:rsid w:val="00BC4A1A"/>
    <w:rsid w:val="00BD1193"/>
    <w:rsid w:val="00BF1264"/>
    <w:rsid w:val="00BF43BF"/>
    <w:rsid w:val="00C02097"/>
    <w:rsid w:val="00C06741"/>
    <w:rsid w:val="00C16433"/>
    <w:rsid w:val="00C16D67"/>
    <w:rsid w:val="00C1747E"/>
    <w:rsid w:val="00C25078"/>
    <w:rsid w:val="00C27F47"/>
    <w:rsid w:val="00C31F9B"/>
    <w:rsid w:val="00C35E15"/>
    <w:rsid w:val="00C464DA"/>
    <w:rsid w:val="00C51E1E"/>
    <w:rsid w:val="00C63CA5"/>
    <w:rsid w:val="00C71E20"/>
    <w:rsid w:val="00C76D6B"/>
    <w:rsid w:val="00C86FB8"/>
    <w:rsid w:val="00C905CB"/>
    <w:rsid w:val="00C96C2E"/>
    <w:rsid w:val="00CA064F"/>
    <w:rsid w:val="00CA3626"/>
    <w:rsid w:val="00CA3AAD"/>
    <w:rsid w:val="00CC40B8"/>
    <w:rsid w:val="00CD54FD"/>
    <w:rsid w:val="00CD68B1"/>
    <w:rsid w:val="00CE0D46"/>
    <w:rsid w:val="00D0447E"/>
    <w:rsid w:val="00D0723F"/>
    <w:rsid w:val="00D26A2A"/>
    <w:rsid w:val="00D42ABB"/>
    <w:rsid w:val="00D42E63"/>
    <w:rsid w:val="00D47929"/>
    <w:rsid w:val="00D53382"/>
    <w:rsid w:val="00D63F08"/>
    <w:rsid w:val="00D75DC9"/>
    <w:rsid w:val="00D774F4"/>
    <w:rsid w:val="00D83124"/>
    <w:rsid w:val="00D84521"/>
    <w:rsid w:val="00D84AEE"/>
    <w:rsid w:val="00DA49D2"/>
    <w:rsid w:val="00DB1D98"/>
    <w:rsid w:val="00DC1863"/>
    <w:rsid w:val="00DC24BA"/>
    <w:rsid w:val="00DD09D7"/>
    <w:rsid w:val="00DD4D8C"/>
    <w:rsid w:val="00DE4372"/>
    <w:rsid w:val="00DE7AB5"/>
    <w:rsid w:val="00DF5A4F"/>
    <w:rsid w:val="00E04469"/>
    <w:rsid w:val="00E05A99"/>
    <w:rsid w:val="00E05FFF"/>
    <w:rsid w:val="00E11A3B"/>
    <w:rsid w:val="00E27EA3"/>
    <w:rsid w:val="00E3669B"/>
    <w:rsid w:val="00E43D04"/>
    <w:rsid w:val="00E444A2"/>
    <w:rsid w:val="00E4793E"/>
    <w:rsid w:val="00E50663"/>
    <w:rsid w:val="00E50955"/>
    <w:rsid w:val="00E607BE"/>
    <w:rsid w:val="00E60AEB"/>
    <w:rsid w:val="00E6180A"/>
    <w:rsid w:val="00E70F84"/>
    <w:rsid w:val="00E71E65"/>
    <w:rsid w:val="00E72A5A"/>
    <w:rsid w:val="00E81A8D"/>
    <w:rsid w:val="00E8773F"/>
    <w:rsid w:val="00EA194E"/>
    <w:rsid w:val="00EA570C"/>
    <w:rsid w:val="00EB3775"/>
    <w:rsid w:val="00EC4B32"/>
    <w:rsid w:val="00ED10B2"/>
    <w:rsid w:val="00ED161C"/>
    <w:rsid w:val="00EF06F3"/>
    <w:rsid w:val="00F05719"/>
    <w:rsid w:val="00F1098A"/>
    <w:rsid w:val="00F12D57"/>
    <w:rsid w:val="00F1641C"/>
    <w:rsid w:val="00F23CB0"/>
    <w:rsid w:val="00F26CFE"/>
    <w:rsid w:val="00F312C2"/>
    <w:rsid w:val="00F33696"/>
    <w:rsid w:val="00F33730"/>
    <w:rsid w:val="00F345FC"/>
    <w:rsid w:val="00F354B6"/>
    <w:rsid w:val="00F46752"/>
    <w:rsid w:val="00F5372E"/>
    <w:rsid w:val="00F640E0"/>
    <w:rsid w:val="00F7058A"/>
    <w:rsid w:val="00F709C5"/>
    <w:rsid w:val="00F77826"/>
    <w:rsid w:val="00F902ED"/>
    <w:rsid w:val="00F940C7"/>
    <w:rsid w:val="00FA5C83"/>
    <w:rsid w:val="00FB50CC"/>
    <w:rsid w:val="00FC0F60"/>
    <w:rsid w:val="00FC3B2B"/>
    <w:rsid w:val="00FC7FE0"/>
    <w:rsid w:val="00FD0AA6"/>
    <w:rsid w:val="00FD32F0"/>
    <w:rsid w:val="00FE09E0"/>
    <w:rsid w:val="00FE1560"/>
    <w:rsid w:val="00FF05A0"/>
    <w:rsid w:val="00FF0819"/>
    <w:rsid w:val="00FF179B"/>
    <w:rsid w:val="00FF1F04"/>
    <w:rsid w:val="00FF56CE"/>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iPriority="99" w:name="heading 2"/>
    <w:lsdException w:qFormat="true" w:uiPriority="99" w:name="heading 3"/>
    <w:lsdException w:qFormat="true" w:uiPriority="99" w:name="heading 4"/>
    <w:lsdException w:qFormat="true" w:unhideWhenUsed="true" w:semiHidden="true" w:uiPriority="99" w:name="heading 5"/>
    <w:lsdException w:qFormat="true" w:unhideWhenUsed="true" w:semiHidden="true" w:uiPriority="99" w:name="heading 6"/>
    <w:lsdException w:qFormat="true" w:unhideWhenUsed="true" w:semiHidden="true" w:uiPriority="99" w:name="heading 7"/>
    <w:lsdException w:qFormat="true" w:unhideWhenUsed="true" w:semiHidden="true" w:uiPriority="99" w:name="heading 8"/>
    <w:lsdException w:qFormat="true" w:unhideWhenUsed="true" w:semiHidden="true" w:uiPriority="99" w:name="heading 9"/>
    <w:lsdException w:uiPriority="39" w:name="toc 2"/>
    <w:lsdException w:uiPriority="99" w:name="toc 4"/>
    <w:lsdException w:uiPriority="99" w:name="footnote text"/>
    <w:lsdException w:uiPriority="99" w:name="annotation text"/>
    <w:lsdException w:uiPriority="99" w:name="header"/>
    <w:lsdException w:uiPriority="99" w:name="footer"/>
    <w:lsdException w:qFormat="true" w:unhideWhenUsed="true" w:semiHidden="true" w:name="caption"/>
    <w:lsdException w:uiPriority="99" w:name="footnote reference"/>
    <w:lsdException w:uiPriority="99" w:name="annotation reference"/>
    <w:lsdException w:uiPriority="99" w:name="page number"/>
    <w:lsdException w:qFormat="true" w:name="Title"/>
    <w:lsdException w:uiPriority="99" w:name="Body Text"/>
    <w:lsdException w:uiPriority="99" w:name="Body Text Indent"/>
    <w:lsdException w:qFormat="true" w:name="Subtitle"/>
    <w:lsdException w:uiPriority="99" w:name="Hyperlink"/>
    <w:lsdException w:uiPriority="99" w:name="FollowedHyperlink"/>
    <w:lsdException w:qFormat="true" w:uiPriority="99" w:name="Strong"/>
    <w:lsdException w:qFormat="true" w:uiPriority="99" w:name="Emphasis"/>
    <w:lsdException w:uiPriority="99" w:name="Normal (Web)"/>
    <w:lsdException w:uiPriority="99" w:name="annotation subject"/>
    <w:lsdException w:uiPriority="99" w:name="No List"/>
    <w:lsdException w:uiPriority="99" w:name="Balloon Tex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99" w:name="Subtle Reference"/>
    <w:lsdException w:qFormat="true" w:uiPriority="32" w:name="Intense Reference"/>
    <w:lsdException w:qFormat="true" w:uiPriority="99"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uiPriority w:val="99"/>
    <w:qFormat/>
    <w:pPr>
      <w:keepNext/>
      <w:jc w:val="center"/>
      <w:outlineLvl w:val="1"/>
    </w:pPr>
    <w:rPr>
      <w:b/>
      <w:bCs/>
    </w:rPr>
  </w:style>
  <w:style w:styleId="Naslov3" w:type="paragraph">
    <w:name w:val="heading 3"/>
    <w:basedOn w:val="Normal"/>
    <w:next w:val="Normal"/>
    <w:link w:val="Naslov3Char"/>
    <w:uiPriority w:val="99"/>
    <w:qFormat/>
    <w:pPr>
      <w:keepNext/>
      <w:ind w:firstLine="708"/>
      <w:jc w:val="center"/>
      <w:outlineLvl w:val="2"/>
    </w:pPr>
    <w:rPr>
      <w:b/>
      <w:bCs/>
    </w:rPr>
  </w:style>
  <w:style w:styleId="Naslov4" w:type="paragraph">
    <w:name w:val="heading 4"/>
    <w:basedOn w:val="Normal"/>
    <w:next w:val="Normal"/>
    <w:link w:val="Naslov4Char"/>
    <w:uiPriority w:val="99"/>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lineRule="exact" w:line="320" w:after="120"/>
      <w:ind w:hanging="567" w:left="1701"/>
      <w:contextualSpacing/>
      <w:jc w:val="both"/>
      <w:outlineLvl w:val="4"/>
    </w:pPr>
    <w:rPr>
      <w:rFonts w:hAnsi="Frutiger Linotype" w:asci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lineRule="exact" w:line="320" w:after="120"/>
      <w:ind w:hanging="567" w:left="1701"/>
      <w:contextualSpacing/>
      <w:jc w:val="both"/>
      <w:outlineLvl w:val="5"/>
    </w:pPr>
    <w:rPr>
      <w:rFonts w:hAnsi="Frutiger Linotype" w:asci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lineRule="exact" w:line="320" w:after="120"/>
      <w:ind w:hanging="567" w:left="1701"/>
      <w:contextualSpacing/>
      <w:jc w:val="both"/>
      <w:outlineLvl w:val="6"/>
    </w:pPr>
    <w:rPr>
      <w:rFonts w:hAnsi="Frutiger Linotype" w:ascii="Frutiger Linotype"/>
      <w:sz w:val="22"/>
      <w:szCs w:val="22"/>
      <w:lang w:val="en-US"/>
    </w:rPr>
  </w:style>
  <w:style w:styleId="Naslov8" w:type="paragraph">
    <w:name w:val="heading 8"/>
    <w:basedOn w:val="Normal"/>
    <w:next w:val="Normal"/>
    <w:link w:val="Naslov8Char"/>
    <w:uiPriority w:val="99"/>
    <w:qFormat/>
    <w:rsid w:val="00D83124"/>
    <w:pPr>
      <w:spacing w:lineRule="exact" w:line="320" w:after="120"/>
      <w:ind w:left="1701"/>
      <w:contextualSpacing/>
      <w:jc w:val="both"/>
      <w:outlineLvl w:val="7"/>
    </w:pPr>
    <w:rPr>
      <w:rFonts w:hAnsi="Frutiger Linotype" w:ascii="Frutiger Linotype"/>
      <w:i/>
      <w:iCs/>
      <w:sz w:val="22"/>
      <w:szCs w:val="22"/>
      <w:lang w:val="en-US"/>
    </w:rPr>
  </w:style>
  <w:style w:styleId="Naslov9" w:type="paragraph">
    <w:name w:val="heading 9"/>
    <w:basedOn w:val="Normal"/>
    <w:next w:val="Normal"/>
    <w:link w:val="Naslov9Char"/>
    <w:uiPriority w:val="99"/>
    <w:qFormat/>
    <w:rsid w:val="00D83124"/>
    <w:pPr>
      <w:spacing w:lineRule="exact" w:line="320" w:after="120"/>
      <w:ind w:left="1701"/>
      <w:contextualSpacing/>
      <w:jc w:val="both"/>
      <w:outlineLvl w:val="8"/>
    </w:pPr>
    <w:rPr>
      <w:rFonts w:cs="Arial" w:hAnsi="Frutiger Linotype" w:ascii="Frutiger Linotype"/>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uiPriority w:val="99"/>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cs="Tahoma" w:hAnsi="Tahoma" w:asci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lineRule="auto" w:line="276" w:after="20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link w:val="Tekstbalonia"/>
    <w:uiPriority w:val="99"/>
    <w:rsid w:val="00BA3F4B"/>
    <w:rPr>
      <w:rFonts w:cs="Tahoma" w:hAnsi="Tahoma" w:ascii="Tahoma"/>
      <w:sz w:val="16"/>
      <w:szCs w:val="16"/>
    </w:rPr>
  </w:style>
  <w:style w:customStyle="true" w:styleId="Naslov5Char" w:type="character">
    <w:name w:val="Naslov 5 Char"/>
    <w:link w:val="Naslov5"/>
    <w:uiPriority w:val="99"/>
    <w:rsid w:val="00D83124"/>
    <w:rPr>
      <w:rFonts w:hAnsi="Frutiger Linotype" w:ascii="Frutiger Linotype"/>
      <w:bCs/>
      <w:iCs/>
      <w:sz w:val="22"/>
      <w:szCs w:val="22"/>
      <w:lang w:val="en-US"/>
    </w:rPr>
  </w:style>
  <w:style w:customStyle="true" w:styleId="Naslov6Char" w:type="character">
    <w:name w:val="Naslov 6 Char"/>
    <w:link w:val="Naslov6"/>
    <w:uiPriority w:val="99"/>
    <w:rsid w:val="00D83124"/>
    <w:rPr>
      <w:rFonts w:hAnsi="Frutiger Linotype" w:ascii="Frutiger Linotype"/>
      <w:bCs/>
      <w:sz w:val="22"/>
      <w:szCs w:val="22"/>
      <w:lang w:val="en-US"/>
    </w:rPr>
  </w:style>
  <w:style w:customStyle="true" w:styleId="Naslov7Char" w:type="character">
    <w:name w:val="Naslov 7 Char"/>
    <w:link w:val="Naslov7"/>
    <w:uiPriority w:val="99"/>
    <w:rsid w:val="00D83124"/>
    <w:rPr>
      <w:rFonts w:hAnsi="Frutiger Linotype" w:ascii="Frutiger Linotype"/>
      <w:sz w:val="22"/>
      <w:szCs w:val="22"/>
      <w:lang w:val="en-US"/>
    </w:rPr>
  </w:style>
  <w:style w:customStyle="true" w:styleId="Naslov8Char" w:type="character">
    <w:name w:val="Naslov 8 Char"/>
    <w:link w:val="Naslov8"/>
    <w:uiPriority w:val="99"/>
    <w:rsid w:val="00D83124"/>
    <w:rPr>
      <w:rFonts w:hAnsi="Frutiger Linotype" w:ascii="Frutiger Linotype"/>
      <w:i/>
      <w:iCs/>
      <w:sz w:val="22"/>
      <w:szCs w:val="22"/>
      <w:lang w:val="en-US"/>
    </w:rPr>
  </w:style>
  <w:style w:customStyle="true" w:styleId="Naslov9Char" w:type="character">
    <w:name w:val="Naslov 9 Char"/>
    <w:link w:val="Naslov9"/>
    <w:uiPriority w:val="99"/>
    <w:rsid w:val="00D83124"/>
    <w:rPr>
      <w:rFonts w:cs="Arial" w:hAnsi="Frutiger Linotype" w:ascii="Frutiger Linotype"/>
      <w:sz w:val="22"/>
      <w:szCs w:val="22"/>
      <w:lang w:val="en-US"/>
    </w:rPr>
  </w:style>
  <w:style w:customStyle="true" w:styleId="Naslov1Char" w:type="character">
    <w:name w:val="Naslov 1 Char"/>
    <w:link w:val="Naslov1"/>
    <w:uiPriority w:val="99"/>
    <w:rsid w:val="00D83124"/>
    <w:rPr>
      <w:b/>
      <w:bCs/>
      <w:sz w:val="24"/>
      <w:szCs w:val="24"/>
    </w:rPr>
  </w:style>
  <w:style w:customStyle="true" w:styleId="Naslov2Char" w:type="character">
    <w:name w:val="Naslov 2 Char"/>
    <w:link w:val="Naslov2"/>
    <w:uiPriority w:val="99"/>
    <w:rsid w:val="00D83124"/>
    <w:rPr>
      <w:b/>
      <w:bCs/>
      <w:sz w:val="24"/>
      <w:szCs w:val="24"/>
    </w:rPr>
  </w:style>
  <w:style w:customStyle="true" w:styleId="Naslov3Char" w:type="character">
    <w:name w:val="Naslov 3 Char"/>
    <w:link w:val="Naslov3"/>
    <w:uiPriority w:val="99"/>
    <w:rsid w:val="00D83124"/>
    <w:rPr>
      <w:b/>
      <w:bCs/>
      <w:sz w:val="24"/>
      <w:szCs w:val="24"/>
    </w:rPr>
  </w:style>
  <w:style w:customStyle="true" w:styleId="Naslov4Char" w:type="character">
    <w:name w:val="Naslov 4 Char"/>
    <w:link w:val="Naslov4"/>
    <w:uiPriority w:val="99"/>
    <w:rsid w:val="00D83124"/>
    <w:rPr>
      <w:b/>
      <w:bCs/>
      <w:sz w:val="24"/>
      <w:szCs w:val="24"/>
    </w:rPr>
  </w:style>
  <w:style w:customStyle="true" w:styleId="ZaglavljeChar" w:type="character">
    <w:name w:val="Zaglavlje Char"/>
    <w:link w:val="Zaglavlje"/>
    <w:uiPriority w:val="99"/>
    <w:rsid w:val="00D83124"/>
    <w:rPr>
      <w:sz w:val="24"/>
      <w:szCs w:val="24"/>
    </w:rPr>
  </w:style>
  <w:style w:customStyle="true"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uiPriority w:val="99"/>
    <w:qFormat/>
    <w:rsid w:val="00D83124"/>
    <w:rPr>
      <w:b/>
      <w:bCs/>
    </w:rPr>
  </w:style>
  <w:style w:styleId="StandardWeb" w:type="paragraph">
    <w:name w:val="Normal (Web)"/>
    <w:basedOn w:val="Normal"/>
    <w:uiPriority w:val="99"/>
    <w:unhideWhenUsed/>
    <w:rsid w:val="00D83124"/>
  </w:style>
  <w:style w:customStyle="true" w:styleId="yiv9268595537msonormal" w:type="paragraph">
    <w:name w:val="yiv9268595537msonormal"/>
    <w:basedOn w:val="Normal"/>
    <w:uiPriority w:val="99"/>
    <w:rsid w:val="00D83124"/>
    <w:pPr>
      <w:spacing w:afterAutospacing="true" w:after="100" w:beforeAutospacing="true" w:before="100"/>
    </w:pPr>
  </w:style>
  <w:style w:customStyle="true" w:styleId="Default" w:type="paragraph">
    <w:name w:val="Default"/>
    <w:uiPriority w:val="99"/>
    <w:rsid w:val="00D83124"/>
    <w:pPr>
      <w:autoSpaceDE w:val="false"/>
      <w:autoSpaceDN w:val="false"/>
      <w:adjustRightInd w:val="false"/>
    </w:pPr>
    <w:rPr>
      <w:rFonts w:eastAsia="Calibri"/>
      <w:color w:val="000000"/>
      <w:sz w:val="24"/>
      <w:szCs w:val="24"/>
    </w:rPr>
  </w:style>
  <w:style w:customStyle="true" w:styleId="ft" w:type="character">
    <w:name w:val="ft"/>
    <w:rsid w:val="00D83124"/>
  </w:style>
  <w:style w:customStyle="true" w:styleId="OdlomakpopisaChar" w:type="character">
    <w:name w:val="Odlomak popisa Char"/>
    <w:link w:val="Odlomakpopisa"/>
    <w:uiPriority w:val="34"/>
    <w:locked/>
    <w:rsid w:val="00D83124"/>
    <w:rPr>
      <w:sz w:val="24"/>
      <w:szCs w:val="24"/>
    </w:rPr>
  </w:style>
  <w:style w:customStyle="true" w:styleId="t-9-8" w:type="paragraph">
    <w:name w:val="t-9-8"/>
    <w:basedOn w:val="Normal"/>
    <w:uiPriority w:val="99"/>
    <w:rsid w:val="00D83124"/>
    <w:pPr>
      <w:spacing w:afterAutospacing="true" w:after="100" w:beforeAutospacing="true" w:before="100"/>
    </w:pPr>
  </w:style>
  <w:style w:customStyle="true" w:styleId="11" w:type="paragraph">
    <w:name w:val="1.1."/>
    <w:basedOn w:val="Normal"/>
    <w:uiPriority w:val="99"/>
    <w:rsid w:val="00D83124"/>
    <w:pPr>
      <w:jc w:val="center"/>
    </w:pPr>
    <w:rPr>
      <w:b/>
      <w:sz w:val="22"/>
      <w:szCs w:val="22"/>
    </w:rPr>
  </w:style>
  <w:style w:customStyle="true" w:styleId="clanak" w:type="paragraph">
    <w:name w:val="clanak"/>
    <w:basedOn w:val="Normal"/>
    <w:uiPriority w:val="99"/>
    <w:rsid w:val="00D83124"/>
    <w:pPr>
      <w:spacing w:afterAutospacing="true" w:after="100" w:beforeAutospacing="true" w:before="100"/>
    </w:pPr>
  </w:style>
  <w:style w:styleId="Tekstfusnote" w:type="paragraph">
    <w:name w:val="footnote text"/>
    <w:basedOn w:val="Normal"/>
    <w:link w:val="TekstfusnoteChar"/>
    <w:uiPriority w:val="99"/>
    <w:unhideWhenUsed/>
    <w:rsid w:val="00D83124"/>
    <w:rPr>
      <w:rFonts w:hAnsi="Calibri" w:ascii="Calibri"/>
      <w:sz w:val="20"/>
      <w:szCs w:val="20"/>
    </w:rPr>
  </w:style>
  <w:style w:customStyle="true" w:styleId="TekstfusnoteChar" w:type="character">
    <w:name w:val="Tekst fusnote Char"/>
    <w:link w:val="Tekstfusnote"/>
    <w:uiPriority w:val="99"/>
    <w:rsid w:val="00D83124"/>
    <w:rPr>
      <w:rFonts w:hAnsi="Calibri" w:asci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lineRule="exact" w:line="320" w:after="120"/>
      <w:ind w:left="660"/>
      <w:jc w:val="both"/>
    </w:pPr>
    <w:rPr>
      <w:rFonts w:hAnsi="Frutiger Linotype" w:ascii="Frutiger Linotype"/>
      <w:sz w:val="22"/>
      <w:szCs w:val="22"/>
      <w:lang w:val="en-US"/>
    </w:rPr>
  </w:style>
  <w:style w:customStyle="true" w:styleId="Recitals" w:type="paragraph">
    <w:name w:val="Recitals"/>
    <w:basedOn w:val="Normal"/>
    <w:uiPriority w:val="99"/>
    <w:rsid w:val="00D83124"/>
    <w:pPr>
      <w:numPr>
        <w:numId w:val="2"/>
      </w:numPr>
      <w:tabs>
        <w:tab w:pos="567" w:val="clear"/>
        <w:tab w:pos="1425" w:val="num"/>
      </w:tabs>
      <w:spacing w:lineRule="exact" w:line="320" w:after="120"/>
      <w:ind w:hanging="360" w:left="1425"/>
      <w:jc w:val="both"/>
    </w:pPr>
    <w:rPr>
      <w:rFonts w:hAnsi="Frutiger Linotype" w:ascii="Frutiger Linotype"/>
      <w:sz w:val="22"/>
      <w:szCs w:val="22"/>
      <w:lang w:val="en-US"/>
    </w:rPr>
  </w:style>
  <w:style w:styleId="SlijeenaHiperveza" w:type="character">
    <w:name w:val="FollowedHyperlink"/>
    <w:uiPriority w:val="99"/>
    <w:unhideWhenUsed/>
    <w:rsid w:val="00D83124"/>
    <w:rPr>
      <w:color w:val="800080"/>
      <w:u w:val="single"/>
    </w:rPr>
  </w:style>
  <w:style w:customStyle="true" w:styleId="xl63" w:type="paragraph">
    <w:name w:val="xl63"/>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4" w:type="paragraph">
    <w:name w:val="xl64"/>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5" w:type="paragraph">
    <w:name w:val="xl65"/>
    <w:basedOn w:val="Normal"/>
    <w:rsid w:val="00D83124"/>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6" w:type="paragraph">
    <w:name w:val="xl66"/>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0"/>
      <w:szCs w:val="20"/>
    </w:rPr>
  </w:style>
  <w:style w:customStyle="true" w:styleId="xl67" w:type="paragraph">
    <w:name w:val="xl67"/>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68" w:type="paragraph">
    <w:name w:val="xl68"/>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69" w:type="paragraph">
    <w:name w:val="xl69"/>
    <w:basedOn w:val="Normal"/>
    <w:rsid w:val="00D83124"/>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70" w:type="paragraph">
    <w:name w:val="xl70"/>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71" w:type="paragraph">
    <w:name w:val="xl7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2" w:type="paragraph">
    <w:name w:val="xl72"/>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rPr>
  </w:style>
  <w:style w:styleId="Referencakomentara" w:type="character">
    <w:name w:val="annotation reference"/>
    <w:uiPriority w:val="99"/>
    <w:unhideWhenUsed/>
    <w:rsid w:val="00D83124"/>
    <w:rPr>
      <w:sz w:val="16"/>
      <w:szCs w:val="16"/>
    </w:rPr>
  </w:style>
  <w:style w:styleId="Tekstkomentara" w:type="paragraph">
    <w:name w:val="annotation text"/>
    <w:basedOn w:val="Normal"/>
    <w:link w:val="TekstkomentaraChar"/>
    <w:uiPriority w:val="99"/>
    <w:unhideWhenUsed/>
    <w:rsid w:val="00D83124"/>
    <w:pPr>
      <w:spacing w:after="200"/>
    </w:pPr>
    <w:rPr>
      <w:rFonts w:hAnsi="Calibri" w:ascii="Calibri"/>
      <w:sz w:val="20"/>
      <w:szCs w:val="20"/>
    </w:rPr>
  </w:style>
  <w:style w:customStyle="true" w:styleId="TekstkomentaraChar" w:type="character">
    <w:name w:val="Tekst komentara Char"/>
    <w:link w:val="Tekstkomentara"/>
    <w:uiPriority w:val="99"/>
    <w:rsid w:val="00D83124"/>
    <w:rPr>
      <w:rFonts w:hAnsi="Calibri" w:ascii="Calibri"/>
    </w:rPr>
  </w:style>
  <w:style w:styleId="Predmetkomentara" w:type="paragraph">
    <w:name w:val="annotation subject"/>
    <w:basedOn w:val="Tekstkomentara"/>
    <w:next w:val="Tekstkomentara"/>
    <w:link w:val="PredmetkomentaraChar"/>
    <w:uiPriority w:val="99"/>
    <w:unhideWhenUsed/>
    <w:rsid w:val="00D83124"/>
    <w:rPr>
      <w:b/>
      <w:bCs/>
    </w:rPr>
  </w:style>
  <w:style w:customStyle="true" w:styleId="PredmetkomentaraChar" w:type="character">
    <w:name w:val="Predmet komentara Char"/>
    <w:link w:val="Predmetkomentara"/>
    <w:uiPriority w:val="99"/>
    <w:rsid w:val="00D83124"/>
    <w:rPr>
      <w:rFonts w:hAnsi="Calibri" w:ascii="Calibri"/>
      <w:b/>
      <w:bCs/>
    </w:rPr>
  </w:style>
  <w:style w:styleId="Srednjareetka3-Isticanje1" w:type="table">
    <w:name w:val="Medium Grid 3 Accent 1"/>
    <w:basedOn w:val="Obinatablica"/>
    <w:uiPriority w:val="69"/>
    <w:rsid w:val="00D83124"/>
    <w:rPr>
      <w:rFonts w:hAnsi="Calibri" w:ascii="Calibri"/>
      <w:sz w:val="22"/>
      <w:szCs w:val="22"/>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styleId="Bezproreda" w:type="paragraph">
    <w:name w:val="No Spacing"/>
    <w:link w:val="BezproredaChar"/>
    <w:uiPriority w:val="1"/>
    <w:qFormat/>
    <w:rsid w:val="00D83124"/>
    <w:rPr>
      <w:rFonts w:hAnsi="Calibri" w:ascii="Calibri"/>
      <w:sz w:val="22"/>
      <w:szCs w:val="22"/>
    </w:rPr>
  </w:style>
  <w:style w:customStyle="true" w:styleId="BezproredaChar" w:type="character">
    <w:name w:val="Bez proreda Char"/>
    <w:link w:val="Bezproreda"/>
    <w:uiPriority w:val="1"/>
    <w:rsid w:val="00D83124"/>
    <w:rPr>
      <w:rFonts w:hAnsi="Calibri" w:ascii="Calibri"/>
      <w:sz w:val="22"/>
      <w:szCs w:val="22"/>
    </w:rPr>
  </w:style>
  <w:style w:customStyle="true" w:styleId="font5" w:type="paragraph">
    <w:name w:val="font5"/>
    <w:basedOn w:val="Normal"/>
    <w:uiPriority w:val="99"/>
    <w:rsid w:val="00D83124"/>
    <w:pPr>
      <w:spacing w:afterAutospacing="true" w:after="100" w:beforeAutospacing="true" w:before="100"/>
    </w:pPr>
    <w:rPr>
      <w:rFonts w:hAnsi="Candara" w:ascii="Candara"/>
      <w:i/>
      <w:iCs/>
      <w:color w:val="000000"/>
      <w:sz w:val="16"/>
      <w:szCs w:val="16"/>
    </w:rPr>
  </w:style>
  <w:style w:customStyle="true" w:styleId="font6" w:type="paragraph">
    <w:name w:val="font6"/>
    <w:basedOn w:val="Normal"/>
    <w:uiPriority w:val="99"/>
    <w:rsid w:val="00D83124"/>
    <w:pPr>
      <w:spacing w:afterAutospacing="true" w:after="100" w:beforeAutospacing="true" w:before="100"/>
    </w:pPr>
    <w:rPr>
      <w:rFonts w:hAnsi="Candara" w:ascii="Candara"/>
      <w:color w:val="000000"/>
      <w:sz w:val="16"/>
      <w:szCs w:val="16"/>
    </w:rPr>
  </w:style>
  <w:style w:customStyle="true" w:styleId="xl73" w:type="paragraph">
    <w:name w:val="xl73"/>
    <w:basedOn w:val="Normal"/>
    <w:rsid w:val="00D83124"/>
    <w:pPr>
      <w:pBdr>
        <w:left w:space="0" w:sz="8" w:color="auto" w:val="single"/>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4" w:type="paragraph">
    <w:name w:val="xl74"/>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5" w:type="paragraph">
    <w:name w:val="xl75"/>
    <w:basedOn w:val="Normal"/>
    <w:rsid w:val="00D83124"/>
    <w:pPr>
      <w:pBdr>
        <w:top w:space="0" w:sz="8" w:color="auto" w:val="single"/>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6" w:type="paragraph">
    <w:name w:val="xl76"/>
    <w:basedOn w:val="Normal"/>
    <w:rsid w:val="00D83124"/>
    <w:pPr>
      <w:pBdr>
        <w:top w:space="0" w:sz="8" w:color="auto" w:val="single"/>
        <w:bottom w:space="0" w:sz="8" w:color="auto" w:val="single"/>
        <w:right w:space="0" w:sz="8" w:color="000000"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7" w:type="paragraph">
    <w:name w:val="xl77"/>
    <w:basedOn w:val="Normal"/>
    <w:rsid w:val="00D83124"/>
    <w:pPr>
      <w:pBdr>
        <w:top w:space="0" w:sz="8" w:color="auto" w:val="single"/>
        <w:left w:space="0" w:sz="8" w:color="000000"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8" w:type="paragraph">
    <w:name w:val="xl78"/>
    <w:basedOn w:val="Normal"/>
    <w:rsid w:val="00D83124"/>
    <w:pPr>
      <w:pBdr>
        <w:top w:space="0" w:sz="8" w:color="auto"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9" w:type="paragraph">
    <w:name w:val="xl79"/>
    <w:basedOn w:val="Normal"/>
    <w:rsid w:val="00D83124"/>
    <w:pPr>
      <w:pBdr>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1" w:type="paragraph">
    <w:name w:val="xl81"/>
    <w:basedOn w:val="Normal"/>
    <w:rsid w:val="00D83124"/>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2" w:type="paragraph">
    <w:name w:val="xl82"/>
    <w:basedOn w:val="Normal"/>
    <w:rsid w:val="00D83124"/>
    <w:pPr>
      <w:pBdr>
        <w:top w:space="0" w:sz="8" w:color="auto" w:val="single"/>
        <w:bottom w:space="0" w:sz="8" w:color="auto" w:val="single"/>
        <w:right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83" w:type="paragraph">
    <w:name w:val="xl83"/>
    <w:basedOn w:val="Normal"/>
    <w:rsid w:val="00D83124"/>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4" w:type="paragraph">
    <w:name w:val="xl84"/>
    <w:basedOn w:val="Normal"/>
    <w:rsid w:val="00D83124"/>
    <w:pPr>
      <w:pBdr>
        <w:top w:space="0" w:sz="8"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5" w:type="paragraph">
    <w:name w:val="xl85"/>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6" w:type="paragraph">
    <w:name w:val="xl86"/>
    <w:basedOn w:val="Normal"/>
    <w:rsid w:val="00D83124"/>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7" w:type="paragraph">
    <w:name w:val="xl87"/>
    <w:basedOn w:val="Normal"/>
    <w:rsid w:val="00D83124"/>
    <w:pPr>
      <w:pBdr>
        <w:top w:space="0" w:sz="8"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88" w:type="paragraph">
    <w:name w:val="xl88"/>
    <w:basedOn w:val="Normal"/>
    <w:rsid w:val="00D83124"/>
    <w:pPr>
      <w:pBdr>
        <w:top w:space="0" w:sz="4"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9" w:type="paragraph">
    <w:name w:val="xl89"/>
    <w:basedOn w:val="Normal"/>
    <w:rsid w:val="00D83124"/>
    <w:pPr>
      <w:pBdr>
        <w:top w:space="0" w:sz="4"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90" w:type="paragraph">
    <w:name w:val="xl90"/>
    <w:basedOn w:val="Normal"/>
    <w:rsid w:val="00D83124"/>
    <w:pPr>
      <w:pBdr>
        <w:top w:space="0" w:sz="4" w:color="auto" w:val="single"/>
        <w:left w:space="0" w:sz="8" w:color="auto" w:val="single"/>
        <w:right w:space="0" w:sz="4" w:color="auto" w:val="single"/>
      </w:pBdr>
      <w:spacing w:afterAutospacing="true" w:after="100" w:beforeAutospacing="true" w:before="100"/>
    </w:pPr>
    <w:rPr>
      <w:rFonts w:hAnsi="Candara" w:ascii="Candara"/>
      <w:sz w:val="20"/>
      <w:szCs w:val="20"/>
    </w:rPr>
  </w:style>
  <w:style w:customStyle="true" w:styleId="xl91" w:type="paragraph">
    <w:name w:val="xl91"/>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2" w:type="paragraph">
    <w:name w:val="xl92"/>
    <w:basedOn w:val="Normal"/>
    <w:rsid w:val="00D83124"/>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3" w:type="paragraph">
    <w:name w:val="xl93"/>
    <w:basedOn w:val="Normal"/>
    <w:rsid w:val="00D83124"/>
    <w:pPr>
      <w:pBdr>
        <w:top w:space="0" w:sz="4" w:color="auto" w:val="single"/>
        <w:left w:space="0" w:sz="4" w:color="auto" w:val="single"/>
        <w:right w:space="0" w:sz="8" w:color="auto" w:val="single"/>
      </w:pBdr>
      <w:spacing w:afterAutospacing="true" w:after="100" w:beforeAutospacing="true" w:before="100"/>
    </w:pPr>
    <w:rPr>
      <w:rFonts w:hAnsi="Candara" w:ascii="Candara"/>
      <w:sz w:val="20"/>
      <w:szCs w:val="20"/>
    </w:rPr>
  </w:style>
  <w:style w:customStyle="true" w:styleId="xl94" w:type="paragraph">
    <w:name w:val="xl94"/>
    <w:basedOn w:val="Normal"/>
    <w:rsid w:val="00D83124"/>
    <w:pPr>
      <w:pBdr>
        <w:top w:space="0" w:sz="8" w:color="auto" w:val="single"/>
        <w:left w:space="0" w:sz="8"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5" w:type="paragraph">
    <w:name w:val="xl95"/>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6" w:type="paragraph">
    <w:name w:val="xl96"/>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7" w:type="paragraph">
    <w:name w:val="xl97"/>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8" w:type="paragraph">
    <w:name w:val="xl98"/>
    <w:basedOn w:val="Normal"/>
    <w:rsid w:val="00D83124"/>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sz w:val="20"/>
      <w:szCs w:val="20"/>
    </w:rPr>
  </w:style>
  <w:style w:customStyle="true" w:styleId="xl99" w:type="paragraph">
    <w:name w:val="xl99"/>
    <w:basedOn w:val="Normal"/>
    <w:rsid w:val="00D83124"/>
    <w:pPr>
      <w:pBdr>
        <w:top w:space="0" w:sz="8" w:color="auto" w:val="single"/>
        <w:left w:space="0" w:sz="4" w:color="auto" w:val="single"/>
        <w:bottom w:space="0" w:sz="8" w:color="auto" w:val="single"/>
        <w:right w:space="0" w:sz="8" w:color="auto" w:val="single"/>
      </w:pBdr>
      <w:spacing w:afterAutospacing="true" w:after="100" w:beforeAutospacing="true" w:before="100"/>
    </w:pPr>
    <w:rPr>
      <w:rFonts w:hAnsi="Candara" w:ascii="Candara"/>
      <w:sz w:val="20"/>
      <w:szCs w:val="20"/>
    </w:rPr>
  </w:style>
  <w:style w:customStyle="true" w:styleId="xl100" w:type="paragraph">
    <w:name w:val="xl100"/>
    <w:basedOn w:val="Normal"/>
    <w:rsid w:val="00D83124"/>
    <w:pPr>
      <w:pBdr>
        <w:top w:space="0" w:sz="8" w:color="auto" w:val="single"/>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1" w:type="paragraph">
    <w:name w:val="xl101"/>
    <w:basedOn w:val="Normal"/>
    <w:rsid w:val="00D83124"/>
    <w:pPr>
      <w:pBdr>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2" w:type="paragraph">
    <w:name w:val="xl102"/>
    <w:basedOn w:val="Normal"/>
    <w:rsid w:val="00D83124"/>
    <w:pPr>
      <w:pBdr>
        <w:bottom w:space="0" w:sz="8" w:color="auto" w:val="single"/>
      </w:pBdr>
      <w:shd w:fill="FFFF00" w:color="000000" w:val="clear"/>
      <w:spacing w:afterAutospacing="true" w:after="100" w:beforeAutospacing="true" w:before="100"/>
      <w:jc w:val="center"/>
    </w:pPr>
    <w:rPr>
      <w:rFonts w:hAnsi="Candara" w:ascii="Candara"/>
      <w:b/>
      <w:bCs/>
      <w:u w:val="single"/>
    </w:rPr>
  </w:style>
  <w:style w:customStyle="true" w:styleId="xl80" w:type="paragraph">
    <w:name w:val="xl80"/>
    <w:basedOn w:val="Normal"/>
    <w:uiPriority w:val="99"/>
    <w:rsid w:val="00D83124"/>
    <w:pPr>
      <w:pBdr>
        <w:top w:space="0" w:sz="4" w:color="000000" w:val="single"/>
        <w:left w:space="0" w:sz="4" w:color="000000" w:val="single"/>
        <w:bottom w:space="0" w:sz="4" w:color="000000" w:val="single"/>
        <w:right w:space="0" w:sz="4" w:color="000000" w:val="single"/>
      </w:pBdr>
      <w:shd w:fill="FFFFFF" w:color="000000" w:val="clear"/>
      <w:spacing w:afterAutospacing="true" w:after="100" w:beforeAutospacing="true" w:before="100"/>
      <w:textAlignment w:val="top"/>
    </w:pPr>
    <w:rPr>
      <w:rFonts w:hAnsi="Candara" w:ascii="Candara"/>
      <w:sz w:val="18"/>
      <w:szCs w:val="18"/>
    </w:rPr>
  </w:style>
  <w:style w:customStyle="true" w:styleId="input-large1" w:type="character">
    <w:name w:val="input-large1"/>
    <w:rsid w:val="00D83124"/>
  </w:style>
  <w:style w:customStyle="true" w:styleId="TPHeading1" w:type="paragraph">
    <w:name w:val="TP Heading 1"/>
    <w:basedOn w:val="Normal"/>
    <w:next w:val="Normal"/>
    <w:link w:val="TPHeading1Char"/>
    <w:uiPriority w:val="99"/>
    <w:rsid w:val="00D83124"/>
    <w:pPr>
      <w:numPr>
        <w:numId w:val="3"/>
      </w:numPr>
      <w:spacing w:lineRule="auto" w:line="360" w:after="280"/>
      <w:ind w:hanging="851" w:left="851"/>
      <w:jc w:val="both"/>
      <w:outlineLvl w:val="0"/>
    </w:pPr>
    <w:rPr>
      <w:rFonts w:eastAsia="Trebuchet MS" w:hAnsi="Trebuchet MS" w:ascii="Trebuchet MS"/>
      <w:caps/>
      <w:noProof/>
      <w:color w:val="ED1A3B"/>
      <w:kern w:val="16"/>
      <w:sz w:val="56"/>
      <w:szCs w:val="56"/>
    </w:rPr>
  </w:style>
  <w:style w:customStyle="true" w:styleId="TPHeading1Char" w:type="character">
    <w:name w:val="TP Heading 1 Char"/>
    <w:link w:val="TPHeading1"/>
    <w:uiPriority w:val="99"/>
    <w:locked/>
    <w:rsid w:val="00D83124"/>
    <w:rPr>
      <w:rFonts w:eastAsia="Trebuchet MS" w:hAnsi="Trebuchet MS" w:ascii="Trebuchet MS"/>
      <w:caps/>
      <w:noProof/>
      <w:color w:val="ED1A3B"/>
      <w:kern w:val="16"/>
      <w:sz w:val="56"/>
      <w:szCs w:val="56"/>
    </w:rPr>
  </w:style>
  <w:style w:customStyle="true" w:styleId="TPHeading2" w:type="paragraph">
    <w:name w:val="TP Heading 2"/>
    <w:basedOn w:val="Normal"/>
    <w:next w:val="Normal"/>
    <w:uiPriority w:val="99"/>
    <w:rsid w:val="00D83124"/>
    <w:pPr>
      <w:keepNext/>
      <w:numPr>
        <w:ilvl w:val="1"/>
        <w:numId w:val="3"/>
      </w:numPr>
      <w:spacing w:lineRule="auto" w:line="360" w:after="240" w:before="480"/>
      <w:jc w:val="both"/>
      <w:outlineLvl w:val="1"/>
    </w:pPr>
    <w:rPr>
      <w:rFonts w:eastAsia="Trebuchet MS" w:hAnsi="Trebuchet MS" w:ascii="Trebuchet MS"/>
      <w:b/>
      <w:noProof/>
      <w:color w:val="ED1A3B"/>
      <w:kern w:val="16"/>
    </w:rPr>
  </w:style>
  <w:style w:customStyle="true" w:styleId="AA1stlevelbullet" w:type="paragraph">
    <w:name w:val="AA 1st level bullet"/>
    <w:basedOn w:val="Normal"/>
    <w:rsid w:val="00D83124"/>
    <w:pPr>
      <w:numPr>
        <w:numId w:val="4"/>
      </w:numPr>
      <w:tabs>
        <w:tab w:pos="283" w:val="clear"/>
        <w:tab w:pos="284" w:val="left"/>
      </w:tabs>
      <w:spacing w:lineRule="auto" w:line="360" w:after="55" w:before="55"/>
      <w:ind w:hanging="284" w:left="284"/>
    </w:pPr>
    <w:rPr>
      <w:rFonts w:eastAsia="Batang" w:hAnsi="Arial" w:ascii="Arial"/>
      <w:sz w:val="20"/>
      <w:szCs w:val="20"/>
      <w:lang w:val="en-US"/>
    </w:rPr>
  </w:style>
  <w:style w:customStyle="true" w:styleId="Style10ptJustifiedLinespacing15lines" w:type="paragraph">
    <w:name w:val="Style 10 pt Justified Line spacing:  1.5 lines"/>
    <w:basedOn w:val="Normal"/>
    <w:link w:val="Style10ptJustifiedLinespacing15linesChar"/>
    <w:autoRedefine/>
    <w:rsid w:val="00D83124"/>
    <w:pPr>
      <w:widowControl w:val="false"/>
      <w:autoSpaceDE w:val="false"/>
      <w:autoSpaceDN w:val="false"/>
      <w:adjustRightInd w:val="false"/>
      <w:spacing w:lineRule="auto" w:line="360"/>
      <w:jc w:val="both"/>
    </w:pPr>
    <w:rPr>
      <w:rFonts w:eastAsia="Simsun (Founder Extended)" w:hAnsi="Tahoma" w:ascii="Tahoma"/>
      <w:sz w:val="20"/>
      <w:szCs w:val="20"/>
      <w:lang w:eastAsia="zh-CN"/>
    </w:rPr>
  </w:style>
  <w:style w:customStyle="true" w:styleId="Style10ptJustifiedLinespacing15linesChar" w:type="character">
    <w:name w:val="Style 10 pt Justified Line spacing:  1.5 lines Char"/>
    <w:link w:val="Style10ptJustifiedLinespacing15lines"/>
    <w:rsid w:val="00D83124"/>
    <w:rPr>
      <w:rFonts w:eastAsia="Simsun (Founder Extended)" w:hAnsi="Tahoma" w:ascii="Tahoma"/>
      <w:lang w:eastAsia="zh-CN"/>
    </w:rPr>
  </w:style>
  <w:style w:customStyle="true" w:styleId="Normal1" w:type="paragraph">
    <w:name w:val="Normal1"/>
    <w:rsid w:val="00D83124"/>
    <w:pPr>
      <w:suppressAutoHyphens/>
      <w:spacing w:lineRule="auto" w:line="276" w:after="200"/>
    </w:pPr>
    <w:rPr>
      <w:rFonts w:eastAsia="Calibri" w:hAnsi="Calibri" w:ascii="Calibri"/>
      <w:sz w:val="22"/>
      <w:szCs w:val="22"/>
      <w:lang w:eastAsia="ar-SA"/>
    </w:rPr>
  </w:style>
  <w:style w:styleId="Sadraj2" w:type="paragraph">
    <w:name w:val="toc 2"/>
    <w:basedOn w:val="Normal"/>
    <w:next w:val="Normal"/>
    <w:autoRedefine/>
    <w:uiPriority w:val="39"/>
    <w:unhideWhenUsed/>
    <w:rsid w:val="00D83124"/>
    <w:pPr>
      <w:spacing w:lineRule="auto" w:line="276" w:after="100"/>
      <w:ind w:left="220"/>
    </w:pPr>
    <w:rPr>
      <w:rFonts w:eastAsia="Calibri" w:hAnsi="Calibri" w:ascii="Calibri"/>
      <w:sz w:val="22"/>
      <w:szCs w:val="22"/>
    </w:rPr>
  </w:style>
  <w:style w:customStyle="true" w:styleId="Bezpopisa1" w:type="numbering">
    <w:name w:val="Bez popisa1"/>
    <w:next w:val="Bezpopisa"/>
    <w:uiPriority w:val="99"/>
    <w:semiHidden/>
    <w:rsid w:val="00E43D04"/>
  </w:style>
  <w:style w:customStyle="true" w:styleId="Reetkatablice1" w:type="table">
    <w:name w:val="Rešetka tablice1"/>
    <w:basedOn w:val="Obinatablica"/>
    <w:next w:val="Reetkatablice"/>
    <w:uiPriority w:val="99"/>
    <w:rsid w:val="00E43D04"/>
    <w:pPr>
      <w:suppressAutoHyphens/>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Uvuenotijeloteksta" w:type="paragraph">
    <w:name w:val="Body Text Indent"/>
    <w:basedOn w:val="Normal"/>
    <w:link w:val="UvuenotijelotekstaChar"/>
    <w:uiPriority w:val="99"/>
    <w:unhideWhenUsed/>
    <w:rsid w:val="00E43D04"/>
    <w:pPr>
      <w:spacing w:lineRule="auto" w:line="264"/>
      <w:ind w:firstLine="720"/>
      <w:jc w:val="both"/>
    </w:pPr>
    <w:rPr>
      <w:rFonts w:cs="Arial" w:hAnsi="Arial" w:ascii="Arial"/>
      <w:sz w:val="22"/>
    </w:rPr>
  </w:style>
  <w:style w:customStyle="true" w:styleId="UvuenotijelotekstaChar" w:type="character">
    <w:name w:val="Uvučeno tijelo teksta Char"/>
    <w:link w:val="Uvuenotijeloteksta"/>
    <w:uiPriority w:val="99"/>
    <w:rsid w:val="00E43D04"/>
    <w:rPr>
      <w:rFonts w:cs="Arial" w:hAnsi="Arial" w:ascii="Arial"/>
      <w:sz w:val="22"/>
      <w:szCs w:val="24"/>
    </w:rPr>
  </w:style>
  <w:style w:styleId="Naslovknjige" w:type="character">
    <w:name w:val="Book Title"/>
    <w:uiPriority w:val="99"/>
    <w:qFormat/>
    <w:rsid w:val="00E43D04"/>
    <w:rPr>
      <w:b/>
      <w:bCs/>
      <w:smallCaps/>
      <w:spacing w:val="5"/>
    </w:rPr>
  </w:style>
  <w:style w:styleId="Neupadljivareferenca" w:type="character">
    <w:name w:val="Subtle Reference"/>
    <w:uiPriority w:val="99"/>
    <w:qFormat/>
    <w:rsid w:val="00E43D04"/>
    <w:rPr>
      <w:smallCaps/>
      <w:color w:val="C0504D"/>
      <w:u w:val="single"/>
    </w:rPr>
  </w:style>
  <w:style w:styleId="Revizija" w:type="paragraph">
    <w:name w:val="Revision"/>
    <w:hidden/>
    <w:uiPriority w:val="99"/>
    <w:semiHidden/>
    <w:rsid w:val="00E43D04"/>
    <w:rPr>
      <w:rFonts w:cs="Arial" w:hAnsi="Tw Cen MT" w:ascii="Tw Cen MT"/>
      <w:b/>
      <w:bCs/>
    </w:rPr>
  </w:style>
  <w:style w:styleId="Istaknuto" w:type="character">
    <w:name w:val="Emphasis"/>
    <w:uiPriority w:val="99"/>
    <w:qFormat/>
    <w:rsid w:val="00E43D04"/>
    <w:rPr>
      <w:b/>
      <w:bCs/>
      <w:i w:val="false"/>
      <w:iCs w:val="false"/>
    </w:rPr>
  </w:style>
  <w:style w:customStyle="true" w:styleId="st" w:type="character">
    <w:name w:val="st"/>
    <w:uiPriority w:val="99"/>
    <w:rsid w:val="00E43D04"/>
  </w:style>
  <w:style w:customStyle="true" w:styleId="outputformat1" w:type="character">
    <w:name w:val="outputformat1"/>
    <w:uiPriority w:val="99"/>
    <w:rsid w:val="00E43D04"/>
    <w:rPr>
      <w:rFonts w:cs="Arial" w:hAnsi="Arial" w:ascii="Arial" w:hint="default"/>
      <w:sz w:val="18"/>
      <w:szCs w:val="18"/>
    </w:rPr>
  </w:style>
  <w:style w:customStyle="true" w:styleId="naziv" w:type="character">
    <w:name w:val="naziv"/>
    <w:uiPriority w:val="99"/>
    <w:rsid w:val="00E43D04"/>
    <w:rPr>
      <w:rFonts w:cs="Times New Roman"/>
    </w:rPr>
  </w:style>
  <w:style w:customStyle="true" w:styleId="street4" w:type="character">
    <w:name w:val="street4"/>
    <w:uiPriority w:val="99"/>
    <w:rsid w:val="00E43D04"/>
    <w:rPr>
      <w:vanish w:val="false"/>
      <w:webHidden w:val="false"/>
      <w:specVanish w:val="false"/>
    </w:rPr>
  </w:style>
  <w:style w:customStyle="true" w:styleId="zip" w:type="character">
    <w:name w:val="zip"/>
    <w:uiPriority w:val="99"/>
    <w:rsid w:val="00E43D04"/>
  </w:style>
  <w:style w:customStyle="true" w:styleId="address" w:type="character">
    <w:name w:val="address"/>
    <w:uiPriority w:val="99"/>
    <w:rsid w:val="00E43D04"/>
  </w:style>
  <w:style w:customStyle="true" w:styleId="infos" w:type="character">
    <w:name w:val="infos"/>
    <w:uiPriority w:val="99"/>
    <w:rsid w:val="00E43D04"/>
  </w:style>
  <w:style w:customStyle="true" w:styleId="Bezpopisa2" w:type="numbering">
    <w:name w:val="Bez popisa2"/>
    <w:next w:val="Bezpopisa"/>
    <w:uiPriority w:val="99"/>
    <w:semiHidden/>
    <w:rsid w:val="00E43D04"/>
  </w:style>
  <w:style w:customStyle="true" w:styleId="TijelotekstaChar" w:type="character">
    <w:name w:val="Tijelo teksta Char"/>
    <w:link w:val="Tijeloteksta"/>
    <w:uiPriority w:val="99"/>
    <w:rsid w:val="00780838"/>
    <w:rPr>
      <w:sz w:val="24"/>
      <w:szCs w:val="24"/>
    </w:rPr>
  </w:style>
  <w:style w:customStyle="true" w:styleId="Bezpopisa3" w:type="numbering">
    <w:name w:val="Bez popisa3"/>
    <w:next w:val="Bezpopisa"/>
    <w:uiPriority w:val="99"/>
    <w:semiHidden/>
    <w:unhideWhenUsed/>
    <w:rsid w:val="00F640E0"/>
  </w:style>
  <w:style w:customStyle="true" w:styleId="Odlomakpopisa1" w:type="paragraph">
    <w:name w:val="Odlomak popisa1"/>
    <w:basedOn w:val="Normal"/>
    <w:uiPriority w:val="99"/>
    <w:rsid w:val="00F640E0"/>
    <w:pPr>
      <w:ind w:left="708"/>
    </w:pPr>
  </w:style>
  <w:style w:customStyle="true" w:styleId="Reetkatablice2" w:type="table">
    <w:name w:val="Rešetka tablice2"/>
    <w:basedOn w:val="Obinatablica"/>
    <w:next w:val="Reetkatablice"/>
    <w:uiPriority w:val="99"/>
    <w:locked/>
    <w:rsid w:val="00F640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4" w:type="numbering">
    <w:name w:val="Bez popisa4"/>
    <w:next w:val="Bezpopisa"/>
    <w:uiPriority w:val="99"/>
    <w:semiHidden/>
    <w:unhideWhenUsed/>
    <w:rsid w:val="00FC7FE0"/>
  </w:style>
  <w:style w:customStyle="true" w:styleId="Reetkatablice3" w:type="table">
    <w:name w:val="Rešetka tablice3"/>
    <w:basedOn w:val="Obinatablica"/>
    <w:next w:val="Reetkatablice"/>
    <w:uiPriority w:val="99"/>
    <w:rsid w:val="00FC7FE0"/>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apple-style-span" w:type="character">
    <w:name w:val="apple-style-span"/>
    <w:uiPriority w:val="99"/>
    <w:rsid w:val="000E15B3"/>
  </w:style>
  <w:style w:customStyle="true" w:styleId="xl106" w:type="paragraph">
    <w:name w:val="xl106"/>
    <w:basedOn w:val="Normal"/>
    <w:uiPriority w:val="99"/>
    <w:rsid w:val="000E15B3"/>
    <w:pPr>
      <w:spacing w:afterAutospacing="true" w:after="100" w:beforeAutospacing="true" w:before="100"/>
      <w:textAlignment w:val="center"/>
    </w:pPr>
  </w:style>
  <w:style w:customStyle="true" w:styleId="xl107" w:type="paragraph">
    <w:name w:val="xl107"/>
    <w:basedOn w:val="Normal"/>
    <w:uiPriority w:val="99"/>
    <w:rsid w:val="000E15B3"/>
    <w:pPr>
      <w:spacing w:afterAutospacing="true" w:after="100" w:beforeAutospacing="true" w:before="100"/>
      <w:jc w:val="center"/>
      <w:textAlignment w:val="center"/>
    </w:pPr>
    <w:rPr>
      <w:b/>
      <w:bCs/>
      <w:sz w:val="18"/>
      <w:szCs w:val="18"/>
    </w:rPr>
  </w:style>
  <w:style w:customStyle="true" w:styleId="xl108" w:type="paragraph">
    <w:name w:val="xl108"/>
    <w:basedOn w:val="Normal"/>
    <w:uiPriority w:val="99"/>
    <w:rsid w:val="000E15B3"/>
    <w:pPr>
      <w:spacing w:afterAutospacing="true" w:after="100" w:beforeAutospacing="true" w:before="100"/>
      <w:textAlignment w:val="center"/>
    </w:pPr>
    <w:rPr>
      <w:b/>
      <w:bCs/>
      <w:sz w:val="16"/>
      <w:szCs w:val="16"/>
    </w:rPr>
  </w:style>
  <w:style w:customStyle="true" w:styleId="xl109" w:type="paragraph">
    <w:name w:val="xl109"/>
    <w:basedOn w:val="Normal"/>
    <w:uiPriority w:val="99"/>
    <w:rsid w:val="000E15B3"/>
    <w:pPr>
      <w:pBdr>
        <w:top w:space="0" w:sz="8" w:color="auto" w:val="single"/>
        <w:left w:space="0" w:sz="8" w:color="auto" w:val="single"/>
        <w:bottom w:space="0" w:sz="8" w:color="auto" w:val="single"/>
      </w:pBdr>
      <w:shd w:fill="969696" w:color="000000" w:val="clear"/>
      <w:spacing w:afterAutospacing="true" w:after="100" w:beforeAutospacing="true" w:before="100"/>
      <w:jc w:val="center"/>
      <w:textAlignment w:val="center"/>
    </w:pPr>
    <w:rPr>
      <w:b/>
      <w:bCs/>
      <w:sz w:val="14"/>
      <w:szCs w:val="14"/>
    </w:rPr>
  </w:style>
  <w:style w:customStyle="true" w:styleId="xl110" w:type="paragraph">
    <w:name w:val="xl110"/>
    <w:basedOn w:val="Normal"/>
    <w:uiPriority w:val="99"/>
    <w:rsid w:val="000E15B3"/>
    <w:pPr>
      <w:pBdr>
        <w:top w:space="0" w:sz="8" w:color="auto" w:val="single"/>
        <w:left w:space="0" w:sz="4" w:color="auto" w:val="single"/>
        <w:bottom w:space="0" w:sz="8"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11" w:type="paragraph">
    <w:name w:val="xl111"/>
    <w:basedOn w:val="Normal"/>
    <w:uiPriority w:val="99"/>
    <w:rsid w:val="000E15B3"/>
    <w:pPr>
      <w:pBdr>
        <w:top w:space="0" w:sz="8" w:color="auto" w:val="single"/>
        <w:left w:space="0" w:sz="8" w:color="auto" w:val="single"/>
        <w:bottom w:space="0" w:sz="8"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12" w:type="paragraph">
    <w:name w:val="xl112"/>
    <w:basedOn w:val="Normal"/>
    <w:uiPriority w:val="99"/>
    <w:rsid w:val="000E15B3"/>
    <w:pPr>
      <w:pBdr>
        <w:top w:space="0" w:sz="8" w:color="auto" w:val="single"/>
        <w:left w:space="0" w:sz="4" w:color="auto" w:val="single"/>
        <w:bottom w:space="0" w:sz="8" w:color="auto" w:val="single"/>
        <w:right w:space="0" w:sz="8" w:color="auto" w:val="single"/>
      </w:pBdr>
      <w:shd w:fill="969696" w:color="000000" w:val="clear"/>
      <w:spacing w:afterAutospacing="true" w:after="100" w:beforeAutospacing="true" w:before="100"/>
      <w:jc w:val="center"/>
      <w:textAlignment w:val="center"/>
    </w:pPr>
    <w:rPr>
      <w:b/>
      <w:bCs/>
      <w:sz w:val="14"/>
      <w:szCs w:val="14"/>
    </w:rPr>
  </w:style>
  <w:style w:customStyle="true" w:styleId="xl113" w:type="paragraph">
    <w:name w:val="xl113"/>
    <w:basedOn w:val="Normal"/>
    <w:uiPriority w:val="99"/>
    <w:rsid w:val="000E15B3"/>
    <w:pPr>
      <w:spacing w:afterAutospacing="true" w:after="100" w:beforeAutospacing="true" w:before="100"/>
      <w:textAlignment w:val="center"/>
    </w:pPr>
    <w:rPr>
      <w:sz w:val="14"/>
      <w:szCs w:val="14"/>
    </w:rPr>
  </w:style>
  <w:style w:customStyle="true" w:styleId="xl114" w:type="paragraph">
    <w:name w:val="xl114"/>
    <w:basedOn w:val="Normal"/>
    <w:uiPriority w:val="99"/>
    <w:rsid w:val="000E15B3"/>
    <w:pPr>
      <w:pBdr>
        <w:top w:space="0" w:sz="4" w:color="auto" w:val="single"/>
        <w:left w:space="0" w:sz="8" w:color="auto" w:val="single"/>
        <w:bottom w:space="0" w:sz="4" w:color="auto" w:val="single"/>
        <w:right w:space="0" w:sz="4" w:color="auto" w:val="single"/>
      </w:pBdr>
      <w:spacing w:afterAutospacing="true" w:after="100" w:beforeAutospacing="true" w:before="100"/>
      <w:jc w:val="center"/>
      <w:textAlignment w:val="center"/>
    </w:pPr>
    <w:rPr>
      <w:b/>
      <w:bCs/>
      <w:sz w:val="12"/>
      <w:szCs w:val="12"/>
    </w:rPr>
  </w:style>
  <w:style w:customStyle="true" w:styleId="xl115" w:type="paragraph">
    <w:name w:val="xl115"/>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16" w:type="paragraph">
    <w:name w:val="xl116"/>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17" w:type="paragraph">
    <w:name w:val="xl117"/>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2"/>
      <w:szCs w:val="12"/>
    </w:rPr>
  </w:style>
  <w:style w:customStyle="true" w:styleId="xl118" w:type="paragraph">
    <w:name w:val="xl118"/>
    <w:basedOn w:val="Normal"/>
    <w:uiPriority w:val="99"/>
    <w:rsid w:val="000E15B3"/>
    <w:pPr>
      <w:pBdr>
        <w:top w:space="0" w:sz="4" w:color="auto" w:val="single"/>
        <w:left w:space="0" w:sz="4" w:color="auto" w:val="single"/>
        <w:bottom w:space="0" w:sz="4" w:color="auto" w:val="single"/>
        <w:right w:space="0" w:sz="8" w:color="auto" w:val="single"/>
      </w:pBdr>
      <w:spacing w:afterAutospacing="true" w:after="100" w:beforeAutospacing="true" w:before="100"/>
      <w:jc w:val="right"/>
      <w:textAlignment w:val="center"/>
    </w:pPr>
    <w:rPr>
      <w:sz w:val="12"/>
      <w:szCs w:val="12"/>
    </w:rPr>
  </w:style>
  <w:style w:customStyle="true" w:styleId="xl119" w:type="paragraph">
    <w:name w:val="xl119"/>
    <w:basedOn w:val="Normal"/>
    <w:uiPriority w:val="99"/>
    <w:rsid w:val="000E15B3"/>
    <w:pPr>
      <w:spacing w:afterAutospacing="true" w:after="100" w:beforeAutospacing="true" w:before="100"/>
      <w:textAlignment w:val="center"/>
    </w:pPr>
    <w:rPr>
      <w:sz w:val="12"/>
      <w:szCs w:val="12"/>
    </w:rPr>
  </w:style>
  <w:style w:customStyle="true" w:styleId="xl120" w:type="paragraph">
    <w:name w:val="xl120"/>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1" w:type="paragraph">
    <w:name w:val="xl121"/>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FFFFFF"/>
      <w:sz w:val="12"/>
      <w:szCs w:val="12"/>
    </w:rPr>
  </w:style>
  <w:style w:customStyle="true" w:styleId="xl122" w:type="paragraph">
    <w:name w:val="xl122"/>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3" w:type="paragraph">
    <w:name w:val="xl123"/>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24" w:type="paragraph">
    <w:name w:val="xl124"/>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2"/>
      <w:szCs w:val="12"/>
    </w:rPr>
  </w:style>
  <w:style w:customStyle="true" w:styleId="xl125" w:type="paragraph">
    <w:name w:val="xl125"/>
    <w:basedOn w:val="Normal"/>
    <w:uiPriority w:val="99"/>
    <w:rsid w:val="000E15B3"/>
    <w:pPr>
      <w:spacing w:afterAutospacing="true" w:after="100" w:beforeAutospacing="true" w:before="100"/>
      <w:textAlignment w:val="center"/>
    </w:pPr>
    <w:rPr>
      <w:sz w:val="12"/>
      <w:szCs w:val="12"/>
    </w:rPr>
  </w:style>
  <w:style w:customStyle="true" w:styleId="xl126" w:type="paragraph">
    <w:name w:val="xl126"/>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7" w:type="paragraph">
    <w:name w:val="xl127"/>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28" w:type="paragraph">
    <w:name w:val="xl128"/>
    <w:basedOn w:val="Normal"/>
    <w:uiPriority w:val="99"/>
    <w:rsid w:val="000E15B3"/>
    <w:pPr>
      <w:pBdr>
        <w:top w:space="0" w:sz="4" w:color="auto" w:val="single"/>
        <w:left w:space="0" w:sz="4" w:color="auto" w:val="single"/>
        <w:bottom w:space="0" w:sz="4" w:color="auto" w:val="single"/>
        <w:right w:space="0" w:sz="8" w:color="auto" w:val="single"/>
      </w:pBdr>
      <w:spacing w:afterAutospacing="true" w:after="100" w:beforeAutospacing="true" w:before="100"/>
      <w:jc w:val="right"/>
      <w:textAlignment w:val="center"/>
    </w:pPr>
    <w:rPr>
      <w:sz w:val="12"/>
      <w:szCs w:val="12"/>
    </w:rPr>
  </w:style>
  <w:style w:customStyle="true" w:styleId="xl129" w:type="paragraph">
    <w:name w:val="xl129"/>
    <w:basedOn w:val="Normal"/>
    <w:uiPriority w:val="99"/>
    <w:rsid w:val="000E15B3"/>
    <w:pPr>
      <w:spacing w:afterAutospacing="true" w:after="100" w:beforeAutospacing="true" w:before="100"/>
      <w:textAlignment w:val="center"/>
    </w:pPr>
    <w:rPr>
      <w:b/>
      <w:bCs/>
      <w:sz w:val="12"/>
      <w:szCs w:val="12"/>
    </w:rPr>
  </w:style>
  <w:style w:customStyle="true" w:styleId="xl130" w:type="paragraph">
    <w:name w:val="xl130"/>
    <w:basedOn w:val="Normal"/>
    <w:uiPriority w:val="99"/>
    <w:rsid w:val="000E15B3"/>
    <w:pPr>
      <w:pBdr>
        <w:top w:space="0" w:sz="4" w:color="auto" w:val="single"/>
        <w:left w:space="0" w:sz="8" w:color="auto" w:val="single"/>
        <w:bottom w:space="0" w:sz="4" w:color="auto" w:val="single"/>
        <w:right w:space="0" w:sz="4" w:color="auto" w:val="single"/>
      </w:pBdr>
      <w:spacing w:afterAutospacing="true" w:after="100" w:beforeAutospacing="true" w:before="100"/>
      <w:jc w:val="center"/>
      <w:textAlignment w:val="center"/>
    </w:pPr>
    <w:rPr>
      <w:b/>
      <w:bCs/>
      <w:sz w:val="12"/>
      <w:szCs w:val="12"/>
    </w:rPr>
  </w:style>
  <w:style w:customStyle="true" w:styleId="xl131" w:type="paragraph">
    <w:name w:val="xl131"/>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2"/>
      <w:szCs w:val="12"/>
    </w:rPr>
  </w:style>
  <w:style w:customStyle="true" w:styleId="xl132" w:type="paragraph">
    <w:name w:val="xl132"/>
    <w:basedOn w:val="Normal"/>
    <w:uiPriority w:val="99"/>
    <w:rsid w:val="000E15B3"/>
    <w:pPr>
      <w:pBdr>
        <w:top w:space="0" w:sz="6" w:color="auto" w:val="double"/>
        <w:left w:space="0" w:sz="8" w:color="auto" w:val="single"/>
        <w:bottom w:space="0" w:sz="8" w:color="auto" w:val="single"/>
        <w:right w:space="0" w:sz="4" w:color="auto" w:val="single"/>
      </w:pBdr>
      <w:spacing w:afterAutospacing="true" w:after="100" w:beforeAutospacing="true" w:before="100"/>
      <w:jc w:val="center"/>
      <w:textAlignment w:val="center"/>
    </w:pPr>
    <w:rPr>
      <w:b/>
      <w:bCs/>
      <w:sz w:val="12"/>
      <w:szCs w:val="12"/>
    </w:rPr>
  </w:style>
  <w:style w:customStyle="true" w:styleId="xl133" w:type="paragraph">
    <w:name w:val="xl133"/>
    <w:basedOn w:val="Normal"/>
    <w:uiPriority w:val="99"/>
    <w:rsid w:val="000E15B3"/>
    <w:pPr>
      <w:pBdr>
        <w:top w:space="0" w:sz="6" w:color="auto" w:val="double"/>
        <w:bottom w:space="0" w:sz="8" w:color="auto" w:val="single"/>
        <w:right w:space="0" w:sz="4" w:color="auto" w:val="single"/>
      </w:pBdr>
      <w:spacing w:afterAutospacing="true" w:after="100" w:beforeAutospacing="true" w:before="100"/>
      <w:textAlignment w:val="center"/>
    </w:pPr>
    <w:rPr>
      <w:b/>
      <w:bCs/>
      <w:sz w:val="12"/>
      <w:szCs w:val="12"/>
    </w:rPr>
  </w:style>
  <w:style w:customStyle="true" w:styleId="xl134" w:type="paragraph">
    <w:name w:val="xl134"/>
    <w:basedOn w:val="Normal"/>
    <w:uiPriority w:val="99"/>
    <w:rsid w:val="000E15B3"/>
    <w:pPr>
      <w:pBdr>
        <w:top w:space="0" w:sz="6" w:color="auto" w:val="double"/>
        <w:bottom w:space="0" w:sz="8" w:color="auto" w:val="single"/>
      </w:pBdr>
      <w:spacing w:afterAutospacing="true" w:after="100" w:beforeAutospacing="true" w:before="100"/>
      <w:textAlignment w:val="center"/>
    </w:pPr>
    <w:rPr>
      <w:b/>
      <w:bCs/>
      <w:sz w:val="12"/>
      <w:szCs w:val="12"/>
    </w:rPr>
  </w:style>
  <w:style w:customStyle="true" w:styleId="xl135" w:type="paragraph">
    <w:name w:val="xl135"/>
    <w:basedOn w:val="Normal"/>
    <w:uiPriority w:val="99"/>
    <w:rsid w:val="000E15B3"/>
    <w:pPr>
      <w:pBdr>
        <w:top w:space="0" w:sz="6" w:color="auto" w:val="double"/>
        <w:left w:space="0" w:sz="4" w:color="auto" w:val="single"/>
        <w:bottom w:space="0" w:sz="8" w:color="auto" w:val="single"/>
        <w:right w:space="0" w:sz="4" w:color="auto" w:val="single"/>
      </w:pBdr>
      <w:spacing w:afterAutospacing="true" w:after="100" w:beforeAutospacing="true" w:before="100"/>
      <w:textAlignment w:val="center"/>
    </w:pPr>
    <w:rPr>
      <w:b/>
      <w:bCs/>
      <w:sz w:val="12"/>
      <w:szCs w:val="12"/>
    </w:rPr>
  </w:style>
  <w:style w:customStyle="true" w:styleId="xl136" w:type="paragraph">
    <w:name w:val="xl136"/>
    <w:basedOn w:val="Normal"/>
    <w:uiPriority w:val="99"/>
    <w:rsid w:val="000E15B3"/>
    <w:pPr>
      <w:pBdr>
        <w:top w:space="0" w:sz="6" w:color="auto" w:val="double"/>
        <w:left w:space="0" w:sz="4" w:color="auto" w:val="single"/>
        <w:bottom w:space="0" w:sz="8" w:color="auto" w:val="single"/>
        <w:right w:space="0" w:sz="8" w:color="auto" w:val="single"/>
      </w:pBdr>
      <w:spacing w:afterAutospacing="true" w:after="100" w:beforeAutospacing="true" w:before="100"/>
      <w:textAlignment w:val="center"/>
    </w:pPr>
    <w:rPr>
      <w:b/>
      <w:bCs/>
      <w:sz w:val="12"/>
      <w:szCs w:val="12"/>
    </w:rPr>
  </w:style>
  <w:style w:customStyle="true" w:styleId="xl137" w:type="paragraph">
    <w:name w:val="xl137"/>
    <w:basedOn w:val="Normal"/>
    <w:uiPriority w:val="99"/>
    <w:rsid w:val="000E15B3"/>
    <w:pPr>
      <w:spacing w:afterAutospacing="true" w:after="100" w:beforeAutospacing="true" w:before="100"/>
      <w:textAlignment w:val="center"/>
    </w:pPr>
    <w:rPr>
      <w:b/>
      <w:bCs/>
      <w:sz w:val="12"/>
      <w:szCs w:val="12"/>
    </w:rPr>
  </w:style>
  <w:style w:customStyle="true" w:styleId="xl138" w:type="paragraph">
    <w:name w:val="xl138"/>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0"/>
      <w:szCs w:val="10"/>
    </w:rPr>
  </w:style>
  <w:style w:customStyle="true" w:styleId="xl139" w:type="paragraph">
    <w:name w:val="xl139"/>
    <w:basedOn w:val="Normal"/>
    <w:uiPriority w:val="99"/>
    <w:rsid w:val="000E15B3"/>
    <w:pPr>
      <w:pBdr>
        <w:top w:space="0" w:sz="8" w:color="auto" w:val="single"/>
        <w:left w:space="0" w:sz="4" w:color="auto" w:val="single"/>
        <w:right w:space="0" w:sz="4" w:color="auto" w:val="single"/>
      </w:pBdr>
      <w:shd w:fill="969696" w:color="000000" w:val="clear"/>
      <w:spacing w:afterAutospacing="true" w:after="100" w:beforeAutospacing="true" w:before="100"/>
      <w:jc w:val="center"/>
      <w:textAlignment w:val="center"/>
    </w:pPr>
    <w:rPr>
      <w:b/>
      <w:bCs/>
      <w:sz w:val="14"/>
      <w:szCs w:val="14"/>
    </w:rPr>
  </w:style>
  <w:style w:customStyle="true" w:styleId="xl140" w:type="paragraph">
    <w:name w:val="xl140"/>
    <w:basedOn w:val="Normal"/>
    <w:uiPriority w:val="99"/>
    <w:rsid w:val="000E15B3"/>
    <w:pPr>
      <w:pBdr>
        <w:left w:space="0" w:sz="4" w:color="auto" w:val="single"/>
        <w:bottom w:space="0" w:sz="8" w:color="auto" w:val="single"/>
      </w:pBdr>
      <w:spacing w:afterAutospacing="true" w:after="100" w:beforeAutospacing="true" w:before="100"/>
      <w:textAlignment w:val="center"/>
    </w:pPr>
    <w:rPr>
      <w:b/>
      <w:bCs/>
      <w:sz w:val="12"/>
      <w:szCs w:val="12"/>
    </w:rPr>
  </w:style>
  <w:style w:customStyle="true" w:styleId="xl141" w:type="paragraph">
    <w:name w:val="xl141"/>
    <w:basedOn w:val="Normal"/>
    <w:uiPriority w:val="99"/>
    <w:rsid w:val="000E15B3"/>
    <w:pPr>
      <w:pBdr>
        <w:top w:space="0" w:sz="4" w:color="auto" w:val="single"/>
        <w:left w:space="0" w:sz="4" w:color="auto" w:val="single"/>
        <w:bottom w:space="0" w:sz="6" w:color="auto" w:val="double"/>
        <w:right w:space="0" w:sz="4" w:color="auto" w:val="single"/>
      </w:pBdr>
      <w:spacing w:afterAutospacing="true" w:after="100" w:beforeAutospacing="true" w:before="100"/>
      <w:textAlignment w:val="center"/>
    </w:pPr>
    <w:rPr>
      <w:sz w:val="10"/>
      <w:szCs w:val="10"/>
    </w:rPr>
  </w:style>
  <w:style w:customStyle="true" w:styleId="xl142" w:type="paragraph">
    <w:name w:val="xl142"/>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43" w:type="paragraph">
    <w:name w:val="xl143"/>
    <w:basedOn w:val="Normal"/>
    <w:uiPriority w:val="99"/>
    <w:rsid w:val="000E15B3"/>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b/>
      <w:bCs/>
      <w:sz w:val="12"/>
      <w:szCs w:val="12"/>
    </w:rPr>
  </w:style>
  <w:style w:customStyle="true" w:styleId="xl144" w:type="paragraph">
    <w:name w:val="xl144"/>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2"/>
      <w:szCs w:val="12"/>
    </w:rPr>
  </w:style>
  <w:style w:customStyle="true" w:styleId="xl145" w:type="paragraph">
    <w:name w:val="xl145"/>
    <w:basedOn w:val="Normal"/>
    <w:uiPriority w:val="99"/>
    <w:rsid w:val="000E15B3"/>
    <w:pPr>
      <w:pBdr>
        <w:top w:space="0" w:sz="8" w:color="auto" w:val="single"/>
        <w:bottom w:space="0" w:sz="8" w:color="auto" w:val="single"/>
        <w:right w:space="0" w:sz="8" w:color="auto" w:val="single"/>
      </w:pBdr>
      <w:spacing w:afterAutospacing="true" w:after="100" w:beforeAutospacing="true" w:before="100"/>
      <w:textAlignment w:val="center"/>
    </w:pPr>
    <w:rPr>
      <w:b/>
      <w:bCs/>
      <w:sz w:val="12"/>
      <w:szCs w:val="12"/>
    </w:rPr>
  </w:style>
  <w:style w:customStyle="true" w:styleId="xl146" w:type="paragraph">
    <w:name w:val="xl146"/>
    <w:basedOn w:val="Normal"/>
    <w:uiPriority w:val="99"/>
    <w:rsid w:val="000E15B3"/>
    <w:pPr>
      <w:spacing w:afterAutospacing="true" w:after="100" w:beforeAutospacing="true" w:before="100"/>
      <w:textAlignment w:val="center"/>
    </w:pPr>
    <w:rPr>
      <w:b/>
      <w:bCs/>
      <w:sz w:val="12"/>
      <w:szCs w:val="12"/>
    </w:rPr>
  </w:style>
  <w:style w:customStyle="true" w:styleId="xl147" w:type="paragraph">
    <w:name w:val="xl147"/>
    <w:basedOn w:val="Normal"/>
    <w:uiPriority w:val="99"/>
    <w:rsid w:val="000E15B3"/>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0"/>
      <w:szCs w:val="10"/>
    </w:rPr>
  </w:style>
  <w:style w:styleId="Tekstrezerviranogmjesta" w:type="character">
    <w:name w:val="Placeholder Text"/>
    <w:basedOn w:val="Zadanifontodlomka"/>
    <w:uiPriority w:val="99"/>
    <w:semiHidden/>
    <w:rsid w:val="006C04E6"/>
    <w:rPr>
      <w:color w:val="808080"/>
      <w:bdr w:space="0" w:sz="0" w:color="auto" w:val="none"/>
      <w:shd w:fill="auto" w:color="auto" w:val="clear"/>
    </w:rPr>
  </w:style>
  <w:style w:customStyle="true" w:styleId="eSPISCCParagraphDefaultFont" w:type="character">
    <w:name w:val="eSPIS_CC_Paragraph Default Font"/>
    <w:basedOn w:val="Zadanifontodlomka"/>
    <w:rsid w:val="006C04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04E6"/>
    <w:rPr>
      <w:bdr w:space="0" w:sz="0" w:color="auto" w:val="none"/>
      <w:shd w:fill="FFFFCC" w:color="auto" w:val="clear"/>
      <w:lang w:val="hr-HR"/>
    </w:rPr>
  </w:style>
  <w:style w:customStyle="true" w:styleId="PozadinaSvijetloCrvena" w:type="character">
    <w:name w:val="Pozadina_SvijetloCrvena"/>
    <w:basedOn w:val="eSPISCCParagraphDefaultFont"/>
    <w:rsid w:val="006C04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04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uiPriority="99"/>
    <w:lsdException w:name="heading 3" w:qFormat="1" w:uiPriority="99"/>
    <w:lsdException w:name="heading 4" w:qFormat="1" w:uiPriority="99"/>
    <w:lsdException w:name="heading 5" w:qFormat="1" w:semiHidden="1" w:uiPriority="99" w:unhideWhenUsed="1"/>
    <w:lsdException w:name="heading 6" w:qFormat="1" w:semiHidden="1" w:uiPriority="99" w:unhideWhenUsed="1"/>
    <w:lsdException w:name="heading 7" w:qFormat="1" w:semiHidden="1" w:uiPriority="99" w:unhideWhenUsed="1"/>
    <w:lsdException w:name="heading 8" w:qFormat="1" w:semiHidden="1" w:uiPriority="99" w:unhideWhenUsed="1"/>
    <w:lsdException w:name="heading 9" w:qFormat="1" w:semiHidden="1" w:uiPriority="99" w:unhideWhenUsed="1"/>
    <w:lsdException w:name="toc 2" w:uiPriority="39"/>
    <w:lsdException w:name="toc 4" w:uiPriority="99"/>
    <w:lsdException w:name="footnote text" w:uiPriority="99"/>
    <w:lsdException w:name="annotation text" w:uiPriority="99"/>
    <w:lsdException w:name="header" w:uiPriority="99"/>
    <w:lsdException w:name="footer" w:uiPriority="99"/>
    <w:lsdException w:name="caption" w:qFormat="1" w:semiHidden="1" w:unhideWhenUsed="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Hyperlink" w:uiPriority="99"/>
    <w:lsdException w:name="FollowedHyperlink" w:uiPriority="99"/>
    <w:lsdException w:name="Strong" w:qFormat="1" w:uiPriority="99"/>
    <w:lsdException w:name="Emphasis" w:qFormat="1"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99"/>
    <w:lsdException w:name="Intense Reference" w:qFormat="1" w:uiPriority="32"/>
    <w:lsdException w:name="Book Title" w:qFormat="1" w:uiPriority="99"/>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pPr>
      <w:keepNext/>
      <w:outlineLvl w:val="0"/>
    </w:pPr>
    <w:rPr>
      <w:b/>
      <w:bCs/>
    </w:rPr>
  </w:style>
  <w:style w:styleId="Naslov2" w:type="paragraph">
    <w:name w:val="heading 2"/>
    <w:basedOn w:val="Normal"/>
    <w:next w:val="Normal"/>
    <w:link w:val="Naslov2Char"/>
    <w:uiPriority w:val="99"/>
    <w:qFormat/>
    <w:pPr>
      <w:keepNext/>
      <w:jc w:val="center"/>
      <w:outlineLvl w:val="1"/>
    </w:pPr>
    <w:rPr>
      <w:b/>
      <w:bCs/>
    </w:rPr>
  </w:style>
  <w:style w:styleId="Naslov3" w:type="paragraph">
    <w:name w:val="heading 3"/>
    <w:basedOn w:val="Normal"/>
    <w:next w:val="Normal"/>
    <w:link w:val="Naslov3Char"/>
    <w:uiPriority w:val="99"/>
    <w:qFormat/>
    <w:pPr>
      <w:keepNext/>
      <w:ind w:firstLine="708"/>
      <w:jc w:val="center"/>
      <w:outlineLvl w:val="2"/>
    </w:pPr>
    <w:rPr>
      <w:b/>
      <w:bCs/>
    </w:rPr>
  </w:style>
  <w:style w:styleId="Naslov4" w:type="paragraph">
    <w:name w:val="heading 4"/>
    <w:basedOn w:val="Normal"/>
    <w:next w:val="Normal"/>
    <w:link w:val="Naslov4Char"/>
    <w:uiPriority w:val="99"/>
    <w:qFormat/>
    <w:pPr>
      <w:keepNext/>
      <w:jc w:val="both"/>
      <w:outlineLvl w:val="3"/>
    </w:pPr>
    <w:rPr>
      <w:b/>
      <w:bCs/>
    </w:rPr>
  </w:style>
  <w:style w:styleId="Naslov5" w:type="paragraph">
    <w:name w:val="heading 5"/>
    <w:basedOn w:val="Normal"/>
    <w:next w:val="Normal"/>
    <w:link w:val="Naslov5Char"/>
    <w:uiPriority w:val="99"/>
    <w:qFormat/>
    <w:rsid w:val="00D83124"/>
    <w:pPr>
      <w:tabs>
        <w:tab w:pos="1701" w:val="num"/>
      </w:tabs>
      <w:spacing w:after="120" w:line="320" w:lineRule="exact"/>
      <w:ind w:hanging="567" w:left="1701"/>
      <w:contextualSpacing/>
      <w:jc w:val="both"/>
      <w:outlineLvl w:val="4"/>
    </w:pPr>
    <w:rPr>
      <w:rFonts w:ascii="Frutiger Linotype" w:hAnsi="Frutiger Linotype"/>
      <w:bCs/>
      <w:iCs/>
      <w:sz w:val="22"/>
      <w:szCs w:val="22"/>
      <w:lang w:val="en-US"/>
    </w:rPr>
  </w:style>
  <w:style w:styleId="Naslov6" w:type="paragraph">
    <w:name w:val="heading 6"/>
    <w:basedOn w:val="Normal"/>
    <w:next w:val="Normal"/>
    <w:link w:val="Naslov6Char"/>
    <w:uiPriority w:val="99"/>
    <w:qFormat/>
    <w:rsid w:val="00D83124"/>
    <w:pPr>
      <w:tabs>
        <w:tab w:pos="1701" w:val="num"/>
      </w:tabs>
      <w:spacing w:after="120" w:line="320" w:lineRule="exact"/>
      <w:ind w:hanging="567" w:left="1701"/>
      <w:contextualSpacing/>
      <w:jc w:val="both"/>
      <w:outlineLvl w:val="5"/>
    </w:pPr>
    <w:rPr>
      <w:rFonts w:ascii="Frutiger Linotype" w:hAnsi="Frutiger Linotype"/>
      <w:bCs/>
      <w:sz w:val="22"/>
      <w:szCs w:val="22"/>
      <w:lang w:val="en-US"/>
    </w:rPr>
  </w:style>
  <w:style w:styleId="Naslov7" w:type="paragraph">
    <w:name w:val="heading 7"/>
    <w:basedOn w:val="Normal"/>
    <w:next w:val="Normal"/>
    <w:link w:val="Naslov7Char"/>
    <w:uiPriority w:val="99"/>
    <w:qFormat/>
    <w:rsid w:val="00D83124"/>
    <w:pPr>
      <w:tabs>
        <w:tab w:pos="1701" w:val="num"/>
      </w:tabs>
      <w:spacing w:after="120" w:line="320" w:lineRule="exact"/>
      <w:ind w:hanging="567" w:left="1701"/>
      <w:contextualSpacing/>
      <w:jc w:val="both"/>
      <w:outlineLvl w:val="6"/>
    </w:pPr>
    <w:rPr>
      <w:rFonts w:ascii="Frutiger Linotype" w:hAnsi="Frutiger Linotype"/>
      <w:sz w:val="22"/>
      <w:szCs w:val="22"/>
      <w:lang w:val="en-US"/>
    </w:rPr>
  </w:style>
  <w:style w:styleId="Naslov8" w:type="paragraph">
    <w:name w:val="heading 8"/>
    <w:basedOn w:val="Normal"/>
    <w:next w:val="Normal"/>
    <w:link w:val="Naslov8Char"/>
    <w:uiPriority w:val="99"/>
    <w:qFormat/>
    <w:rsid w:val="00D83124"/>
    <w:pPr>
      <w:spacing w:after="120" w:line="320" w:lineRule="exact"/>
      <w:ind w:left="1701"/>
      <w:contextualSpacing/>
      <w:jc w:val="both"/>
      <w:outlineLvl w:val="7"/>
    </w:pPr>
    <w:rPr>
      <w:rFonts w:ascii="Frutiger Linotype" w:hAnsi="Frutiger Linotype"/>
      <w:i/>
      <w:iCs/>
      <w:sz w:val="22"/>
      <w:szCs w:val="22"/>
      <w:lang w:val="en-US"/>
    </w:rPr>
  </w:style>
  <w:style w:styleId="Naslov9" w:type="paragraph">
    <w:name w:val="heading 9"/>
    <w:basedOn w:val="Normal"/>
    <w:next w:val="Normal"/>
    <w:link w:val="Naslov9Char"/>
    <w:uiPriority w:val="99"/>
    <w:qFormat/>
    <w:rsid w:val="00D83124"/>
    <w:pPr>
      <w:spacing w:after="120" w:line="320" w:lineRule="exact"/>
      <w:ind w:left="1701"/>
      <w:contextualSpacing/>
      <w:jc w:val="both"/>
      <w:outlineLvl w:val="8"/>
    </w:pPr>
    <w:rPr>
      <w:rFonts w:ascii="Frutiger Linotype" w:cs="Arial" w:hAnsi="Frutiger Linotype"/>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uiPriority w:val="99"/>
    <w:pPr>
      <w:jc w:val="both"/>
    </w:pPr>
  </w:style>
  <w:style w:styleId="Brojstranice" w:type="character">
    <w:name w:val="page number"/>
    <w:basedOn w:val="Zadanifontodlomka"/>
    <w:uiPriority w:val="99"/>
  </w:style>
  <w:style w:styleId="Tekstbalonia" w:type="paragraph">
    <w:name w:val="Balloon Text"/>
    <w:basedOn w:val="Normal"/>
    <w:link w:val="TekstbaloniaChar"/>
    <w:uiPriority w:val="99"/>
    <w:rsid w:val="0091128C"/>
    <w:rPr>
      <w:rFonts w:ascii="Tahoma" w:cs="Tahoma" w:hAnsi="Tahoma"/>
      <w:sz w:val="16"/>
      <w:szCs w:val="16"/>
    </w:rPr>
  </w:style>
  <w:style w:styleId="Odlomakpopisa" w:type="paragraph">
    <w:name w:val="List Paragraph"/>
    <w:basedOn w:val="Normal"/>
    <w:link w:val="OdlomakpopisaChar"/>
    <w:uiPriority w:val="99"/>
    <w:qFormat/>
    <w:rsid w:val="00234F61"/>
    <w:pPr>
      <w:ind w:left="708"/>
    </w:pPr>
  </w:style>
  <w:style w:styleId="Reetkatablice" w:type="table">
    <w:name w:val="Table Grid"/>
    <w:basedOn w:val="Obinatablica"/>
    <w:uiPriority w:val="99"/>
    <w:rsid w:val="00BA3F4B"/>
    <w:pPr>
      <w:spacing w:after="200" w:line="276"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link w:val="Tekstbalonia"/>
    <w:uiPriority w:val="99"/>
    <w:rsid w:val="00BA3F4B"/>
    <w:rPr>
      <w:rFonts w:ascii="Tahoma" w:cs="Tahoma" w:hAnsi="Tahoma"/>
      <w:sz w:val="16"/>
      <w:szCs w:val="16"/>
    </w:rPr>
  </w:style>
  <w:style w:customStyle="1" w:styleId="Naslov5Char" w:type="character">
    <w:name w:val="Naslov 5 Char"/>
    <w:link w:val="Naslov5"/>
    <w:uiPriority w:val="99"/>
    <w:rsid w:val="00D83124"/>
    <w:rPr>
      <w:rFonts w:ascii="Frutiger Linotype" w:hAnsi="Frutiger Linotype"/>
      <w:bCs/>
      <w:iCs/>
      <w:sz w:val="22"/>
      <w:szCs w:val="22"/>
      <w:lang w:val="en-US"/>
    </w:rPr>
  </w:style>
  <w:style w:customStyle="1" w:styleId="Naslov6Char" w:type="character">
    <w:name w:val="Naslov 6 Char"/>
    <w:link w:val="Naslov6"/>
    <w:uiPriority w:val="99"/>
    <w:rsid w:val="00D83124"/>
    <w:rPr>
      <w:rFonts w:ascii="Frutiger Linotype" w:hAnsi="Frutiger Linotype"/>
      <w:bCs/>
      <w:sz w:val="22"/>
      <w:szCs w:val="22"/>
      <w:lang w:val="en-US"/>
    </w:rPr>
  </w:style>
  <w:style w:customStyle="1" w:styleId="Naslov7Char" w:type="character">
    <w:name w:val="Naslov 7 Char"/>
    <w:link w:val="Naslov7"/>
    <w:uiPriority w:val="99"/>
    <w:rsid w:val="00D83124"/>
    <w:rPr>
      <w:rFonts w:ascii="Frutiger Linotype" w:hAnsi="Frutiger Linotype"/>
      <w:sz w:val="22"/>
      <w:szCs w:val="22"/>
      <w:lang w:val="en-US"/>
    </w:rPr>
  </w:style>
  <w:style w:customStyle="1" w:styleId="Naslov8Char" w:type="character">
    <w:name w:val="Naslov 8 Char"/>
    <w:link w:val="Naslov8"/>
    <w:uiPriority w:val="99"/>
    <w:rsid w:val="00D83124"/>
    <w:rPr>
      <w:rFonts w:ascii="Frutiger Linotype" w:hAnsi="Frutiger Linotype"/>
      <w:i/>
      <w:iCs/>
      <w:sz w:val="22"/>
      <w:szCs w:val="22"/>
      <w:lang w:val="en-US"/>
    </w:rPr>
  </w:style>
  <w:style w:customStyle="1" w:styleId="Naslov9Char" w:type="character">
    <w:name w:val="Naslov 9 Char"/>
    <w:link w:val="Naslov9"/>
    <w:uiPriority w:val="99"/>
    <w:rsid w:val="00D83124"/>
    <w:rPr>
      <w:rFonts w:ascii="Frutiger Linotype" w:cs="Arial" w:hAnsi="Frutiger Linotype"/>
      <w:sz w:val="22"/>
      <w:szCs w:val="22"/>
      <w:lang w:val="en-US"/>
    </w:rPr>
  </w:style>
  <w:style w:customStyle="1" w:styleId="Naslov1Char" w:type="character">
    <w:name w:val="Naslov 1 Char"/>
    <w:link w:val="Naslov1"/>
    <w:uiPriority w:val="99"/>
    <w:rsid w:val="00D83124"/>
    <w:rPr>
      <w:b/>
      <w:bCs/>
      <w:sz w:val="24"/>
      <w:szCs w:val="24"/>
    </w:rPr>
  </w:style>
  <w:style w:customStyle="1" w:styleId="Naslov2Char" w:type="character">
    <w:name w:val="Naslov 2 Char"/>
    <w:link w:val="Naslov2"/>
    <w:uiPriority w:val="99"/>
    <w:rsid w:val="00D83124"/>
    <w:rPr>
      <w:b/>
      <w:bCs/>
      <w:sz w:val="24"/>
      <w:szCs w:val="24"/>
    </w:rPr>
  </w:style>
  <w:style w:customStyle="1" w:styleId="Naslov3Char" w:type="character">
    <w:name w:val="Naslov 3 Char"/>
    <w:link w:val="Naslov3"/>
    <w:uiPriority w:val="99"/>
    <w:rsid w:val="00D83124"/>
    <w:rPr>
      <w:b/>
      <w:bCs/>
      <w:sz w:val="24"/>
      <w:szCs w:val="24"/>
    </w:rPr>
  </w:style>
  <w:style w:customStyle="1" w:styleId="Naslov4Char" w:type="character">
    <w:name w:val="Naslov 4 Char"/>
    <w:link w:val="Naslov4"/>
    <w:uiPriority w:val="99"/>
    <w:rsid w:val="00D83124"/>
    <w:rPr>
      <w:b/>
      <w:bCs/>
      <w:sz w:val="24"/>
      <w:szCs w:val="24"/>
    </w:rPr>
  </w:style>
  <w:style w:customStyle="1" w:styleId="ZaglavljeChar" w:type="character">
    <w:name w:val="Zaglavlje Char"/>
    <w:link w:val="Zaglavlje"/>
    <w:uiPriority w:val="99"/>
    <w:rsid w:val="00D83124"/>
    <w:rPr>
      <w:sz w:val="24"/>
      <w:szCs w:val="24"/>
    </w:rPr>
  </w:style>
  <w:style w:customStyle="1" w:styleId="PodnojeChar" w:type="character">
    <w:name w:val="Podnožje Char"/>
    <w:link w:val="Podnoje"/>
    <w:uiPriority w:val="99"/>
    <w:rsid w:val="00D83124"/>
    <w:rPr>
      <w:sz w:val="24"/>
      <w:szCs w:val="24"/>
    </w:rPr>
  </w:style>
  <w:style w:styleId="Hiperveza" w:type="character">
    <w:name w:val="Hyperlink"/>
    <w:uiPriority w:val="99"/>
    <w:unhideWhenUsed/>
    <w:rsid w:val="00D83124"/>
    <w:rPr>
      <w:color w:val="0000FF"/>
      <w:u w:val="single"/>
    </w:rPr>
  </w:style>
  <w:style w:styleId="Naglaeno" w:type="character">
    <w:name w:val="Strong"/>
    <w:uiPriority w:val="99"/>
    <w:qFormat/>
    <w:rsid w:val="00D83124"/>
    <w:rPr>
      <w:b/>
      <w:bCs/>
    </w:rPr>
  </w:style>
  <w:style w:styleId="StandardWeb" w:type="paragraph">
    <w:name w:val="Normal (Web)"/>
    <w:basedOn w:val="Normal"/>
    <w:uiPriority w:val="99"/>
    <w:unhideWhenUsed/>
    <w:rsid w:val="00D83124"/>
  </w:style>
  <w:style w:customStyle="1" w:styleId="yiv9268595537msonormal" w:type="paragraph">
    <w:name w:val="yiv9268595537msonormal"/>
    <w:basedOn w:val="Normal"/>
    <w:uiPriority w:val="99"/>
    <w:rsid w:val="00D83124"/>
    <w:pPr>
      <w:spacing w:after="100" w:afterAutospacing="1" w:before="100" w:beforeAutospacing="1"/>
    </w:pPr>
  </w:style>
  <w:style w:customStyle="1" w:styleId="Default" w:type="paragraph">
    <w:name w:val="Default"/>
    <w:uiPriority w:val="99"/>
    <w:rsid w:val="00D83124"/>
    <w:pPr>
      <w:autoSpaceDE w:val="0"/>
      <w:autoSpaceDN w:val="0"/>
      <w:adjustRightInd w:val="0"/>
    </w:pPr>
    <w:rPr>
      <w:rFonts w:eastAsia="Calibri"/>
      <w:color w:val="000000"/>
      <w:sz w:val="24"/>
      <w:szCs w:val="24"/>
    </w:rPr>
  </w:style>
  <w:style w:customStyle="1" w:styleId="ft" w:type="character">
    <w:name w:val="ft"/>
    <w:rsid w:val="00D83124"/>
  </w:style>
  <w:style w:customStyle="1" w:styleId="OdlomakpopisaChar" w:type="character">
    <w:name w:val="Odlomak popisa Char"/>
    <w:link w:val="Odlomakpopisa"/>
    <w:uiPriority w:val="34"/>
    <w:locked/>
    <w:rsid w:val="00D83124"/>
    <w:rPr>
      <w:sz w:val="24"/>
      <w:szCs w:val="24"/>
    </w:rPr>
  </w:style>
  <w:style w:customStyle="1" w:styleId="t-9-8" w:type="paragraph">
    <w:name w:val="t-9-8"/>
    <w:basedOn w:val="Normal"/>
    <w:uiPriority w:val="99"/>
    <w:rsid w:val="00D83124"/>
    <w:pPr>
      <w:spacing w:after="100" w:afterAutospacing="1" w:before="100" w:beforeAutospacing="1"/>
    </w:pPr>
  </w:style>
  <w:style w:customStyle="1" w:styleId="11" w:type="paragraph">
    <w:name w:val="1.1."/>
    <w:basedOn w:val="Normal"/>
    <w:uiPriority w:val="99"/>
    <w:rsid w:val="00D83124"/>
    <w:pPr>
      <w:jc w:val="center"/>
    </w:pPr>
    <w:rPr>
      <w:b/>
      <w:sz w:val="22"/>
      <w:szCs w:val="22"/>
    </w:rPr>
  </w:style>
  <w:style w:customStyle="1" w:styleId="clanak" w:type="paragraph">
    <w:name w:val="clanak"/>
    <w:basedOn w:val="Normal"/>
    <w:uiPriority w:val="99"/>
    <w:rsid w:val="00D83124"/>
    <w:pPr>
      <w:spacing w:after="100" w:afterAutospacing="1" w:before="100" w:beforeAutospacing="1"/>
    </w:pPr>
  </w:style>
  <w:style w:styleId="Tekstfusnote" w:type="paragraph">
    <w:name w:val="footnote text"/>
    <w:basedOn w:val="Normal"/>
    <w:link w:val="TekstfusnoteChar"/>
    <w:uiPriority w:val="99"/>
    <w:unhideWhenUsed/>
    <w:rsid w:val="00D83124"/>
    <w:rPr>
      <w:rFonts w:ascii="Calibri" w:hAnsi="Calibri"/>
      <w:sz w:val="20"/>
      <w:szCs w:val="20"/>
    </w:rPr>
  </w:style>
  <w:style w:customStyle="1" w:styleId="TekstfusnoteChar" w:type="character">
    <w:name w:val="Tekst fusnote Char"/>
    <w:link w:val="Tekstfusnote"/>
    <w:uiPriority w:val="99"/>
    <w:rsid w:val="00D83124"/>
    <w:rPr>
      <w:rFonts w:ascii="Calibri" w:hAnsi="Calibri"/>
    </w:rPr>
  </w:style>
  <w:style w:styleId="Referencafusnote" w:type="character">
    <w:name w:val="footnote reference"/>
    <w:uiPriority w:val="99"/>
    <w:unhideWhenUsed/>
    <w:rsid w:val="00D83124"/>
    <w:rPr>
      <w:vertAlign w:val="superscript"/>
    </w:rPr>
  </w:style>
  <w:style w:styleId="Sadraj4" w:type="paragraph">
    <w:name w:val="toc 4"/>
    <w:basedOn w:val="Normal"/>
    <w:next w:val="Normal"/>
    <w:autoRedefine/>
    <w:uiPriority w:val="99"/>
    <w:rsid w:val="00D83124"/>
    <w:pPr>
      <w:spacing w:after="120" w:line="320" w:lineRule="exact"/>
      <w:ind w:left="660"/>
      <w:jc w:val="both"/>
    </w:pPr>
    <w:rPr>
      <w:rFonts w:ascii="Frutiger Linotype" w:hAnsi="Frutiger Linotype"/>
      <w:sz w:val="22"/>
      <w:szCs w:val="22"/>
      <w:lang w:val="en-US"/>
    </w:rPr>
  </w:style>
  <w:style w:customStyle="1" w:styleId="Recitals" w:type="paragraph">
    <w:name w:val="Recitals"/>
    <w:basedOn w:val="Normal"/>
    <w:uiPriority w:val="99"/>
    <w:rsid w:val="00D83124"/>
    <w:pPr>
      <w:numPr>
        <w:numId w:val="2"/>
      </w:numPr>
      <w:tabs>
        <w:tab w:pos="567" w:val="clear"/>
        <w:tab w:pos="1425" w:val="num"/>
      </w:tabs>
      <w:spacing w:after="120" w:line="320" w:lineRule="exact"/>
      <w:ind w:hanging="360" w:left="1425"/>
      <w:jc w:val="both"/>
    </w:pPr>
    <w:rPr>
      <w:rFonts w:ascii="Frutiger Linotype" w:hAnsi="Frutiger Linotype"/>
      <w:sz w:val="22"/>
      <w:szCs w:val="22"/>
      <w:lang w:val="en-US"/>
    </w:rPr>
  </w:style>
  <w:style w:styleId="SlijeenaHiperveza" w:type="character">
    <w:name w:val="FollowedHyperlink"/>
    <w:uiPriority w:val="99"/>
    <w:unhideWhenUsed/>
    <w:rsid w:val="00D83124"/>
    <w:rPr>
      <w:color w:val="800080"/>
      <w:u w:val="single"/>
    </w:rPr>
  </w:style>
  <w:style w:customStyle="1" w:styleId="xl63" w:type="paragraph">
    <w:name w:val="xl63"/>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4" w:type="paragraph">
    <w:name w:val="xl64"/>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5" w:type="paragraph">
    <w:name w:val="xl65"/>
    <w:basedOn w:val="Normal"/>
    <w:rsid w:val="00D83124"/>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6" w:type="paragraph">
    <w:name w:val="xl66"/>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0"/>
      <w:szCs w:val="20"/>
    </w:rPr>
  </w:style>
  <w:style w:customStyle="1" w:styleId="xl67" w:type="paragraph">
    <w:name w:val="xl67"/>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68" w:type="paragraph">
    <w:name w:val="xl68"/>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69" w:type="paragraph">
    <w:name w:val="xl69"/>
    <w:basedOn w:val="Normal"/>
    <w:rsid w:val="00D8312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70" w:type="paragraph">
    <w:name w:val="xl70"/>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71" w:type="paragraph">
    <w:name w:val="xl7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2" w:type="paragraph">
    <w:name w:val="xl72"/>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rPr>
  </w:style>
  <w:style w:styleId="Referencakomentara" w:type="character">
    <w:name w:val="annotation reference"/>
    <w:uiPriority w:val="99"/>
    <w:unhideWhenUsed/>
    <w:rsid w:val="00D83124"/>
    <w:rPr>
      <w:sz w:val="16"/>
      <w:szCs w:val="16"/>
    </w:rPr>
  </w:style>
  <w:style w:styleId="Tekstkomentara" w:type="paragraph">
    <w:name w:val="annotation text"/>
    <w:basedOn w:val="Normal"/>
    <w:link w:val="TekstkomentaraChar"/>
    <w:uiPriority w:val="99"/>
    <w:unhideWhenUsed/>
    <w:rsid w:val="00D83124"/>
    <w:pPr>
      <w:spacing w:after="200"/>
    </w:pPr>
    <w:rPr>
      <w:rFonts w:ascii="Calibri" w:hAnsi="Calibri"/>
      <w:sz w:val="20"/>
      <w:szCs w:val="20"/>
    </w:rPr>
  </w:style>
  <w:style w:customStyle="1" w:styleId="TekstkomentaraChar" w:type="character">
    <w:name w:val="Tekst komentara Char"/>
    <w:link w:val="Tekstkomentara"/>
    <w:uiPriority w:val="99"/>
    <w:rsid w:val="00D83124"/>
    <w:rPr>
      <w:rFonts w:ascii="Calibri" w:hAnsi="Calibri"/>
    </w:rPr>
  </w:style>
  <w:style w:styleId="Predmetkomentara" w:type="paragraph">
    <w:name w:val="annotation subject"/>
    <w:basedOn w:val="Tekstkomentara"/>
    <w:next w:val="Tekstkomentara"/>
    <w:link w:val="PredmetkomentaraChar"/>
    <w:uiPriority w:val="99"/>
    <w:unhideWhenUsed/>
    <w:rsid w:val="00D83124"/>
    <w:rPr>
      <w:b/>
      <w:bCs/>
    </w:rPr>
  </w:style>
  <w:style w:customStyle="1" w:styleId="PredmetkomentaraChar" w:type="character">
    <w:name w:val="Predmet komentara Char"/>
    <w:link w:val="Predmetkomentara"/>
    <w:uiPriority w:val="99"/>
    <w:rsid w:val="00D83124"/>
    <w:rPr>
      <w:rFonts w:ascii="Calibri" w:hAnsi="Calibri"/>
      <w:b/>
      <w:bCs/>
    </w:rPr>
  </w:style>
  <w:style w:styleId="Srednjareetka3-Isticanje1" w:type="table">
    <w:name w:val="Medium Grid 3 Accent 1"/>
    <w:basedOn w:val="Obinatablica"/>
    <w:uiPriority w:val="69"/>
    <w:rsid w:val="00D83124"/>
    <w:rPr>
      <w:rFonts w:ascii="Calibri" w:hAnsi="Calibri"/>
      <w:sz w:val="22"/>
      <w:szCs w:val="22"/>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Bezproreda" w:type="paragraph">
    <w:name w:val="No Spacing"/>
    <w:link w:val="BezproredaChar"/>
    <w:uiPriority w:val="1"/>
    <w:qFormat/>
    <w:rsid w:val="00D83124"/>
    <w:rPr>
      <w:rFonts w:ascii="Calibri" w:hAnsi="Calibri"/>
      <w:sz w:val="22"/>
      <w:szCs w:val="22"/>
    </w:rPr>
  </w:style>
  <w:style w:customStyle="1" w:styleId="BezproredaChar" w:type="character">
    <w:name w:val="Bez proreda Char"/>
    <w:link w:val="Bezproreda"/>
    <w:uiPriority w:val="1"/>
    <w:rsid w:val="00D83124"/>
    <w:rPr>
      <w:rFonts w:ascii="Calibri" w:hAnsi="Calibri"/>
      <w:sz w:val="22"/>
      <w:szCs w:val="22"/>
    </w:rPr>
  </w:style>
  <w:style w:customStyle="1" w:styleId="font5" w:type="paragraph">
    <w:name w:val="font5"/>
    <w:basedOn w:val="Normal"/>
    <w:uiPriority w:val="99"/>
    <w:rsid w:val="00D83124"/>
    <w:pPr>
      <w:spacing w:after="100" w:afterAutospacing="1" w:before="100" w:beforeAutospacing="1"/>
    </w:pPr>
    <w:rPr>
      <w:rFonts w:ascii="Candara" w:hAnsi="Candara"/>
      <w:i/>
      <w:iCs/>
      <w:color w:val="000000"/>
      <w:sz w:val="16"/>
      <w:szCs w:val="16"/>
    </w:rPr>
  </w:style>
  <w:style w:customStyle="1" w:styleId="font6" w:type="paragraph">
    <w:name w:val="font6"/>
    <w:basedOn w:val="Normal"/>
    <w:uiPriority w:val="99"/>
    <w:rsid w:val="00D83124"/>
    <w:pPr>
      <w:spacing w:after="100" w:afterAutospacing="1" w:before="100" w:beforeAutospacing="1"/>
    </w:pPr>
    <w:rPr>
      <w:rFonts w:ascii="Candara" w:hAnsi="Candara"/>
      <w:color w:val="000000"/>
      <w:sz w:val="16"/>
      <w:szCs w:val="16"/>
    </w:rPr>
  </w:style>
  <w:style w:customStyle="1" w:styleId="xl73" w:type="paragraph">
    <w:name w:val="xl73"/>
    <w:basedOn w:val="Normal"/>
    <w:rsid w:val="00D83124"/>
    <w:pPr>
      <w:pBdr>
        <w:left w:color="auto" w:space="0" w:sz="8" w:val="single"/>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4" w:type="paragraph">
    <w:name w:val="xl74"/>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5" w:type="paragraph">
    <w:name w:val="xl75"/>
    <w:basedOn w:val="Normal"/>
    <w:rsid w:val="00D83124"/>
    <w:pPr>
      <w:pBdr>
        <w:top w:color="auto" w:space="0" w:sz="8" w:val="single"/>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6" w:type="paragraph">
    <w:name w:val="xl76"/>
    <w:basedOn w:val="Normal"/>
    <w:rsid w:val="00D83124"/>
    <w:pPr>
      <w:pBdr>
        <w:top w:color="auto" w:space="0" w:sz="8" w:val="single"/>
        <w:bottom w:color="auto" w:space="0" w:sz="8" w:val="single"/>
        <w:right w:color="000000"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7" w:type="paragraph">
    <w:name w:val="xl77"/>
    <w:basedOn w:val="Normal"/>
    <w:rsid w:val="00D83124"/>
    <w:pPr>
      <w:pBdr>
        <w:top w:color="auto" w:space="0" w:sz="8" w:val="single"/>
        <w:left w:color="000000"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8" w:type="paragraph">
    <w:name w:val="xl78"/>
    <w:basedOn w:val="Normal"/>
    <w:rsid w:val="00D83124"/>
    <w:pPr>
      <w:pBdr>
        <w:top w:color="auto"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9" w:type="paragraph">
    <w:name w:val="xl79"/>
    <w:basedOn w:val="Normal"/>
    <w:rsid w:val="00D83124"/>
    <w:pPr>
      <w:pBdr>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1" w:type="paragraph">
    <w:name w:val="xl81"/>
    <w:basedOn w:val="Normal"/>
    <w:rsid w:val="00D83124"/>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2" w:type="paragraph">
    <w:name w:val="xl82"/>
    <w:basedOn w:val="Normal"/>
    <w:rsid w:val="00D83124"/>
    <w:pPr>
      <w:pBdr>
        <w:top w:color="auto" w:space="0" w:sz="8" w:val="single"/>
        <w:bottom w:color="auto" w:space="0" w:sz="8" w:val="single"/>
        <w:right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83" w:type="paragraph">
    <w:name w:val="xl83"/>
    <w:basedOn w:val="Normal"/>
    <w:rsid w:val="00D83124"/>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4" w:type="paragraph">
    <w:name w:val="xl84"/>
    <w:basedOn w:val="Normal"/>
    <w:rsid w:val="00D83124"/>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5" w:type="paragraph">
    <w:name w:val="xl85"/>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6" w:type="paragraph">
    <w:name w:val="xl86"/>
    <w:basedOn w:val="Normal"/>
    <w:rsid w:val="00D83124"/>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7" w:type="paragraph">
    <w:name w:val="xl87"/>
    <w:basedOn w:val="Normal"/>
    <w:rsid w:val="00D83124"/>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88" w:type="paragraph">
    <w:name w:val="xl88"/>
    <w:basedOn w:val="Normal"/>
    <w:rsid w:val="00D83124"/>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9" w:type="paragraph">
    <w:name w:val="xl89"/>
    <w:basedOn w:val="Normal"/>
    <w:rsid w:val="00D83124"/>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90" w:type="paragraph">
    <w:name w:val="xl90"/>
    <w:basedOn w:val="Normal"/>
    <w:rsid w:val="00D83124"/>
    <w:pPr>
      <w:pBdr>
        <w:top w:color="auto" w:space="0" w:sz="4" w:val="single"/>
        <w:left w:color="auto" w:space="0" w:sz="8" w:val="single"/>
        <w:right w:color="auto" w:space="0" w:sz="4" w:val="single"/>
      </w:pBdr>
      <w:spacing w:after="100" w:afterAutospacing="1" w:before="100" w:beforeAutospacing="1"/>
    </w:pPr>
    <w:rPr>
      <w:rFonts w:ascii="Candara" w:hAnsi="Candara"/>
      <w:sz w:val="20"/>
      <w:szCs w:val="20"/>
    </w:rPr>
  </w:style>
  <w:style w:customStyle="1" w:styleId="xl91" w:type="paragraph">
    <w:name w:val="xl91"/>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2" w:type="paragraph">
    <w:name w:val="xl92"/>
    <w:basedOn w:val="Normal"/>
    <w:rsid w:val="00D83124"/>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3" w:type="paragraph">
    <w:name w:val="xl93"/>
    <w:basedOn w:val="Normal"/>
    <w:rsid w:val="00D83124"/>
    <w:pPr>
      <w:pBdr>
        <w:top w:color="auto" w:space="0" w:sz="4" w:val="single"/>
        <w:left w:color="auto" w:space="0" w:sz="4" w:val="single"/>
        <w:right w:color="auto" w:space="0" w:sz="8" w:val="single"/>
      </w:pBdr>
      <w:spacing w:after="100" w:afterAutospacing="1" w:before="100" w:beforeAutospacing="1"/>
    </w:pPr>
    <w:rPr>
      <w:rFonts w:ascii="Candara" w:hAnsi="Candara"/>
      <w:sz w:val="20"/>
      <w:szCs w:val="20"/>
    </w:rPr>
  </w:style>
  <w:style w:customStyle="1" w:styleId="xl94" w:type="paragraph">
    <w:name w:val="xl94"/>
    <w:basedOn w:val="Normal"/>
    <w:rsid w:val="00D83124"/>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5" w:type="paragraph">
    <w:name w:val="xl95"/>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6" w:type="paragraph">
    <w:name w:val="xl96"/>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7" w:type="paragraph">
    <w:name w:val="xl97"/>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8" w:type="paragraph">
    <w:name w:val="xl98"/>
    <w:basedOn w:val="Normal"/>
    <w:rsid w:val="00D83124"/>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sz w:val="20"/>
      <w:szCs w:val="20"/>
    </w:rPr>
  </w:style>
  <w:style w:customStyle="1" w:styleId="xl99" w:type="paragraph">
    <w:name w:val="xl99"/>
    <w:basedOn w:val="Normal"/>
    <w:rsid w:val="00D83124"/>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hAnsi="Candara"/>
      <w:sz w:val="20"/>
      <w:szCs w:val="20"/>
    </w:rPr>
  </w:style>
  <w:style w:customStyle="1" w:styleId="xl100" w:type="paragraph">
    <w:name w:val="xl100"/>
    <w:basedOn w:val="Normal"/>
    <w:rsid w:val="00D83124"/>
    <w:pPr>
      <w:pBdr>
        <w:top w:color="auto" w:space="0" w:sz="8" w:val="single"/>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1" w:type="paragraph">
    <w:name w:val="xl101"/>
    <w:basedOn w:val="Normal"/>
    <w:rsid w:val="00D83124"/>
    <w:pPr>
      <w:pBdr>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2" w:type="paragraph">
    <w:name w:val="xl102"/>
    <w:basedOn w:val="Normal"/>
    <w:rsid w:val="00D83124"/>
    <w:pPr>
      <w:pBdr>
        <w:bottom w:color="auto" w:space="0" w:sz="8" w:val="single"/>
      </w:pBdr>
      <w:shd w:color="000000" w:fill="FFFF00" w:val="clear"/>
      <w:spacing w:after="100" w:afterAutospacing="1" w:before="100" w:beforeAutospacing="1"/>
      <w:jc w:val="center"/>
    </w:pPr>
    <w:rPr>
      <w:rFonts w:ascii="Candara" w:hAnsi="Candara"/>
      <w:b/>
      <w:bCs/>
      <w:u w:val="single"/>
    </w:rPr>
  </w:style>
  <w:style w:customStyle="1" w:styleId="xl80" w:type="paragraph">
    <w:name w:val="xl80"/>
    <w:basedOn w:val="Normal"/>
    <w:uiPriority w:val="99"/>
    <w:rsid w:val="00D83124"/>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textAlignment w:val="top"/>
    </w:pPr>
    <w:rPr>
      <w:rFonts w:ascii="Candara" w:hAnsi="Candara"/>
      <w:sz w:val="18"/>
      <w:szCs w:val="18"/>
    </w:rPr>
  </w:style>
  <w:style w:customStyle="1" w:styleId="input-large1" w:type="character">
    <w:name w:val="input-large1"/>
    <w:rsid w:val="00D83124"/>
  </w:style>
  <w:style w:customStyle="1" w:styleId="TPHeading1" w:type="paragraph">
    <w:name w:val="TP Heading 1"/>
    <w:basedOn w:val="Normal"/>
    <w:next w:val="Normal"/>
    <w:link w:val="TPHeading1Char"/>
    <w:uiPriority w:val="99"/>
    <w:rsid w:val="00D83124"/>
    <w:pPr>
      <w:numPr>
        <w:numId w:val="3"/>
      </w:numPr>
      <w:spacing w:after="280" w:line="360" w:lineRule="auto"/>
      <w:ind w:hanging="851" w:left="851"/>
      <w:jc w:val="both"/>
      <w:outlineLvl w:val="0"/>
    </w:pPr>
    <w:rPr>
      <w:rFonts w:ascii="Trebuchet MS" w:eastAsia="Trebuchet MS" w:hAnsi="Trebuchet MS"/>
      <w:caps/>
      <w:noProof/>
      <w:color w:val="ED1A3B"/>
      <w:kern w:val="16"/>
      <w:sz w:val="56"/>
      <w:szCs w:val="56"/>
    </w:rPr>
  </w:style>
  <w:style w:customStyle="1" w:styleId="TPHeading1Char" w:type="character">
    <w:name w:val="TP Heading 1 Char"/>
    <w:link w:val="TPHeading1"/>
    <w:uiPriority w:val="99"/>
    <w:locked/>
    <w:rsid w:val="00D83124"/>
    <w:rPr>
      <w:rFonts w:ascii="Trebuchet MS" w:eastAsia="Trebuchet MS" w:hAnsi="Trebuchet MS"/>
      <w:caps/>
      <w:noProof/>
      <w:color w:val="ED1A3B"/>
      <w:kern w:val="16"/>
      <w:sz w:val="56"/>
      <w:szCs w:val="56"/>
    </w:rPr>
  </w:style>
  <w:style w:customStyle="1" w:styleId="TPHeading2" w:type="paragraph">
    <w:name w:val="TP Heading 2"/>
    <w:basedOn w:val="Normal"/>
    <w:next w:val="Normal"/>
    <w:uiPriority w:val="99"/>
    <w:rsid w:val="00D83124"/>
    <w:pPr>
      <w:keepNext/>
      <w:numPr>
        <w:ilvl w:val="1"/>
        <w:numId w:val="3"/>
      </w:numPr>
      <w:spacing w:after="240" w:before="480" w:line="360" w:lineRule="auto"/>
      <w:jc w:val="both"/>
      <w:outlineLvl w:val="1"/>
    </w:pPr>
    <w:rPr>
      <w:rFonts w:ascii="Trebuchet MS" w:eastAsia="Trebuchet MS" w:hAnsi="Trebuchet MS"/>
      <w:b/>
      <w:noProof/>
      <w:color w:val="ED1A3B"/>
      <w:kern w:val="16"/>
    </w:rPr>
  </w:style>
  <w:style w:customStyle="1" w:styleId="AA1stlevelbullet" w:type="paragraph">
    <w:name w:val="AA 1st level bullet"/>
    <w:basedOn w:val="Normal"/>
    <w:rsid w:val="00D83124"/>
    <w:pPr>
      <w:numPr>
        <w:numId w:val="4"/>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Style10ptJustifiedLinespacing15lines" w:type="paragraph">
    <w:name w:val="Style 10 pt Justified Line spacing:  1.5 lines"/>
    <w:basedOn w:val="Normal"/>
    <w:link w:val="Style10ptJustifiedLinespacing15linesChar"/>
    <w:autoRedefine/>
    <w:rsid w:val="00D83124"/>
    <w:pPr>
      <w:widowControl w:val="0"/>
      <w:autoSpaceDE w:val="0"/>
      <w:autoSpaceDN w:val="0"/>
      <w:adjustRightInd w:val="0"/>
      <w:spacing w:line="360" w:lineRule="auto"/>
      <w:jc w:val="both"/>
    </w:pPr>
    <w:rPr>
      <w:rFonts w:ascii="Tahoma" w:eastAsia="Simsun (Founder Extended)" w:hAnsi="Tahoma"/>
      <w:sz w:val="20"/>
      <w:szCs w:val="20"/>
      <w:lang w:eastAsia="zh-CN"/>
    </w:rPr>
  </w:style>
  <w:style w:customStyle="1" w:styleId="Style10ptJustifiedLinespacing15linesChar" w:type="character">
    <w:name w:val="Style 10 pt Justified Line spacing:  1.5 lines Char"/>
    <w:link w:val="Style10ptJustifiedLinespacing15lines"/>
    <w:rsid w:val="00D83124"/>
    <w:rPr>
      <w:rFonts w:ascii="Tahoma" w:eastAsia="Simsun (Founder Extended)" w:hAnsi="Tahoma"/>
      <w:lang w:eastAsia="zh-CN"/>
    </w:rPr>
  </w:style>
  <w:style w:customStyle="1" w:styleId="Normal1" w:type="paragraph">
    <w:name w:val="Normal1"/>
    <w:rsid w:val="00D83124"/>
    <w:pPr>
      <w:suppressAutoHyphens/>
      <w:spacing w:after="200" w:line="276" w:lineRule="auto"/>
    </w:pPr>
    <w:rPr>
      <w:rFonts w:ascii="Calibri" w:eastAsia="Calibri" w:hAnsi="Calibri"/>
      <w:sz w:val="22"/>
      <w:szCs w:val="22"/>
      <w:lang w:eastAsia="ar-SA"/>
    </w:rPr>
  </w:style>
  <w:style w:styleId="Sadraj2" w:type="paragraph">
    <w:name w:val="toc 2"/>
    <w:basedOn w:val="Normal"/>
    <w:next w:val="Normal"/>
    <w:autoRedefine/>
    <w:uiPriority w:val="39"/>
    <w:unhideWhenUsed/>
    <w:rsid w:val="00D83124"/>
    <w:pPr>
      <w:spacing w:after="100" w:line="276" w:lineRule="auto"/>
      <w:ind w:left="220"/>
    </w:pPr>
    <w:rPr>
      <w:rFonts w:ascii="Calibri" w:eastAsia="Calibri" w:hAnsi="Calibri"/>
      <w:sz w:val="22"/>
      <w:szCs w:val="22"/>
    </w:rPr>
  </w:style>
  <w:style w:customStyle="1" w:styleId="Bezpopisa1" w:type="numbering">
    <w:name w:val="Bez popisa1"/>
    <w:next w:val="Bezpopisa"/>
    <w:uiPriority w:val="99"/>
    <w:semiHidden/>
    <w:rsid w:val="00E43D04"/>
  </w:style>
  <w:style w:customStyle="1" w:styleId="Reetkatablice1" w:type="table">
    <w:name w:val="Rešetka tablice1"/>
    <w:basedOn w:val="Obinatablica"/>
    <w:next w:val="Reetkatablice"/>
    <w:uiPriority w:val="99"/>
    <w:rsid w:val="00E43D04"/>
    <w:pPr>
      <w:suppressAutoHyphens/>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Uvuenotijeloteksta" w:type="paragraph">
    <w:name w:val="Body Text Indent"/>
    <w:basedOn w:val="Normal"/>
    <w:link w:val="UvuenotijelotekstaChar"/>
    <w:uiPriority w:val="99"/>
    <w:unhideWhenUsed/>
    <w:rsid w:val="00E43D04"/>
    <w:pPr>
      <w:spacing w:line="264" w:lineRule="auto"/>
      <w:ind w:firstLine="720"/>
      <w:jc w:val="both"/>
    </w:pPr>
    <w:rPr>
      <w:rFonts w:ascii="Arial" w:cs="Arial" w:hAnsi="Arial"/>
      <w:sz w:val="22"/>
    </w:rPr>
  </w:style>
  <w:style w:customStyle="1" w:styleId="UvuenotijelotekstaChar" w:type="character">
    <w:name w:val="Uvučeno tijelo teksta Char"/>
    <w:link w:val="Uvuenotijeloteksta"/>
    <w:uiPriority w:val="99"/>
    <w:rsid w:val="00E43D04"/>
    <w:rPr>
      <w:rFonts w:ascii="Arial" w:cs="Arial" w:hAnsi="Arial"/>
      <w:sz w:val="22"/>
      <w:szCs w:val="24"/>
    </w:rPr>
  </w:style>
  <w:style w:styleId="Naslovknjige" w:type="character">
    <w:name w:val="Book Title"/>
    <w:uiPriority w:val="99"/>
    <w:qFormat/>
    <w:rsid w:val="00E43D04"/>
    <w:rPr>
      <w:b/>
      <w:bCs/>
      <w:smallCaps/>
      <w:spacing w:val="5"/>
    </w:rPr>
  </w:style>
  <w:style w:styleId="Neupadljivareferenca" w:type="character">
    <w:name w:val="Subtle Reference"/>
    <w:uiPriority w:val="99"/>
    <w:qFormat/>
    <w:rsid w:val="00E43D04"/>
    <w:rPr>
      <w:smallCaps/>
      <w:color w:val="C0504D"/>
      <w:u w:val="single"/>
    </w:rPr>
  </w:style>
  <w:style w:styleId="Revizija" w:type="paragraph">
    <w:name w:val="Revision"/>
    <w:hidden/>
    <w:uiPriority w:val="99"/>
    <w:semiHidden/>
    <w:rsid w:val="00E43D04"/>
    <w:rPr>
      <w:rFonts w:ascii="Tw Cen MT" w:cs="Arial" w:hAnsi="Tw Cen MT"/>
      <w:b/>
      <w:bCs/>
    </w:rPr>
  </w:style>
  <w:style w:styleId="Istaknuto" w:type="character">
    <w:name w:val="Emphasis"/>
    <w:uiPriority w:val="99"/>
    <w:qFormat/>
    <w:rsid w:val="00E43D04"/>
    <w:rPr>
      <w:b/>
      <w:bCs/>
      <w:i w:val="0"/>
      <w:iCs w:val="0"/>
    </w:rPr>
  </w:style>
  <w:style w:customStyle="1" w:styleId="st" w:type="character">
    <w:name w:val="st"/>
    <w:uiPriority w:val="99"/>
    <w:rsid w:val="00E43D04"/>
  </w:style>
  <w:style w:customStyle="1" w:styleId="outputformat1" w:type="character">
    <w:name w:val="outputformat1"/>
    <w:uiPriority w:val="99"/>
    <w:rsid w:val="00E43D04"/>
    <w:rPr>
      <w:rFonts w:ascii="Arial" w:cs="Arial" w:hAnsi="Arial" w:hint="default"/>
      <w:sz w:val="18"/>
      <w:szCs w:val="18"/>
    </w:rPr>
  </w:style>
  <w:style w:customStyle="1" w:styleId="naziv" w:type="character">
    <w:name w:val="naziv"/>
    <w:uiPriority w:val="99"/>
    <w:rsid w:val="00E43D04"/>
    <w:rPr>
      <w:rFonts w:cs="Times New Roman"/>
    </w:rPr>
  </w:style>
  <w:style w:customStyle="1" w:styleId="street4" w:type="character">
    <w:name w:val="street4"/>
    <w:uiPriority w:val="99"/>
    <w:rsid w:val="00E43D04"/>
    <w:rPr>
      <w:vanish w:val="0"/>
      <w:webHidden w:val="0"/>
      <w:specVanish w:val="0"/>
    </w:rPr>
  </w:style>
  <w:style w:customStyle="1" w:styleId="zip" w:type="character">
    <w:name w:val="zip"/>
    <w:uiPriority w:val="99"/>
    <w:rsid w:val="00E43D04"/>
  </w:style>
  <w:style w:customStyle="1" w:styleId="address" w:type="character">
    <w:name w:val="address"/>
    <w:uiPriority w:val="99"/>
    <w:rsid w:val="00E43D04"/>
  </w:style>
  <w:style w:customStyle="1" w:styleId="infos" w:type="character">
    <w:name w:val="infos"/>
    <w:uiPriority w:val="99"/>
    <w:rsid w:val="00E43D04"/>
  </w:style>
  <w:style w:customStyle="1" w:styleId="Bezpopisa2" w:type="numbering">
    <w:name w:val="Bez popisa2"/>
    <w:next w:val="Bezpopisa"/>
    <w:uiPriority w:val="99"/>
    <w:semiHidden/>
    <w:rsid w:val="00E43D04"/>
  </w:style>
  <w:style w:customStyle="1" w:styleId="TijelotekstaChar" w:type="character">
    <w:name w:val="Tijelo teksta Char"/>
    <w:link w:val="Tijeloteksta"/>
    <w:uiPriority w:val="99"/>
    <w:rsid w:val="00780838"/>
    <w:rPr>
      <w:sz w:val="24"/>
      <w:szCs w:val="24"/>
    </w:rPr>
  </w:style>
  <w:style w:customStyle="1" w:styleId="Bezpopisa3" w:type="numbering">
    <w:name w:val="Bez popisa3"/>
    <w:next w:val="Bezpopisa"/>
    <w:uiPriority w:val="99"/>
    <w:semiHidden/>
    <w:unhideWhenUsed/>
    <w:rsid w:val="00F640E0"/>
  </w:style>
  <w:style w:customStyle="1" w:styleId="Odlomakpopisa1" w:type="paragraph">
    <w:name w:val="Odlomak popisa1"/>
    <w:basedOn w:val="Normal"/>
    <w:uiPriority w:val="99"/>
    <w:rsid w:val="00F640E0"/>
    <w:pPr>
      <w:ind w:left="708"/>
    </w:pPr>
  </w:style>
  <w:style w:customStyle="1" w:styleId="Reetkatablice2" w:type="table">
    <w:name w:val="Rešetka tablice2"/>
    <w:basedOn w:val="Obinatablica"/>
    <w:next w:val="Reetkatablice"/>
    <w:uiPriority w:val="99"/>
    <w:locked/>
    <w:rsid w:val="00F640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4" w:type="numbering">
    <w:name w:val="Bez popisa4"/>
    <w:next w:val="Bezpopisa"/>
    <w:uiPriority w:val="99"/>
    <w:semiHidden/>
    <w:unhideWhenUsed/>
    <w:rsid w:val="00FC7FE0"/>
  </w:style>
  <w:style w:customStyle="1" w:styleId="Reetkatablice3" w:type="table">
    <w:name w:val="Rešetka tablice3"/>
    <w:basedOn w:val="Obinatablica"/>
    <w:next w:val="Reetkatablice"/>
    <w:uiPriority w:val="99"/>
    <w:rsid w:val="00FC7FE0"/>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apple-style-span" w:type="character">
    <w:name w:val="apple-style-span"/>
    <w:uiPriority w:val="99"/>
    <w:rsid w:val="000E15B3"/>
  </w:style>
  <w:style w:customStyle="1" w:styleId="xl106" w:type="paragraph">
    <w:name w:val="xl106"/>
    <w:basedOn w:val="Normal"/>
    <w:uiPriority w:val="99"/>
    <w:rsid w:val="000E15B3"/>
    <w:pPr>
      <w:spacing w:after="100" w:afterAutospacing="1" w:before="100" w:beforeAutospacing="1"/>
      <w:textAlignment w:val="center"/>
    </w:pPr>
  </w:style>
  <w:style w:customStyle="1" w:styleId="xl107" w:type="paragraph">
    <w:name w:val="xl107"/>
    <w:basedOn w:val="Normal"/>
    <w:uiPriority w:val="99"/>
    <w:rsid w:val="000E15B3"/>
    <w:pPr>
      <w:spacing w:after="100" w:afterAutospacing="1" w:before="100" w:beforeAutospacing="1"/>
      <w:jc w:val="center"/>
      <w:textAlignment w:val="center"/>
    </w:pPr>
    <w:rPr>
      <w:b/>
      <w:bCs/>
      <w:sz w:val="18"/>
      <w:szCs w:val="18"/>
    </w:rPr>
  </w:style>
  <w:style w:customStyle="1" w:styleId="xl108" w:type="paragraph">
    <w:name w:val="xl108"/>
    <w:basedOn w:val="Normal"/>
    <w:uiPriority w:val="99"/>
    <w:rsid w:val="000E15B3"/>
    <w:pPr>
      <w:spacing w:after="100" w:afterAutospacing="1" w:before="100" w:beforeAutospacing="1"/>
      <w:textAlignment w:val="center"/>
    </w:pPr>
    <w:rPr>
      <w:b/>
      <w:bCs/>
      <w:sz w:val="16"/>
      <w:szCs w:val="16"/>
    </w:rPr>
  </w:style>
  <w:style w:customStyle="1" w:styleId="xl109" w:type="paragraph">
    <w:name w:val="xl109"/>
    <w:basedOn w:val="Normal"/>
    <w:uiPriority w:val="99"/>
    <w:rsid w:val="000E15B3"/>
    <w:pPr>
      <w:pBdr>
        <w:top w:color="auto" w:space="0" w:sz="8" w:val="single"/>
        <w:left w:color="auto" w:space="0" w:sz="8" w:val="single"/>
        <w:bottom w:color="auto" w:space="0" w:sz="8" w:val="single"/>
      </w:pBdr>
      <w:shd w:color="000000" w:fill="969696" w:val="clear"/>
      <w:spacing w:after="100" w:afterAutospacing="1" w:before="100" w:beforeAutospacing="1"/>
      <w:jc w:val="center"/>
      <w:textAlignment w:val="center"/>
    </w:pPr>
    <w:rPr>
      <w:b/>
      <w:bCs/>
      <w:sz w:val="14"/>
      <w:szCs w:val="14"/>
    </w:rPr>
  </w:style>
  <w:style w:customStyle="1" w:styleId="xl110" w:type="paragraph">
    <w:name w:val="xl110"/>
    <w:basedOn w:val="Normal"/>
    <w:uiPriority w:val="99"/>
    <w:rsid w:val="000E15B3"/>
    <w:pPr>
      <w:pBdr>
        <w:top w:color="auto" w:space="0" w:sz="8" w:val="single"/>
        <w:left w:color="auto" w:space="0" w:sz="4" w:val="single"/>
        <w:bottom w:color="auto" w:space="0" w:sz="8"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11" w:type="paragraph">
    <w:name w:val="xl111"/>
    <w:basedOn w:val="Normal"/>
    <w:uiPriority w:val="99"/>
    <w:rsid w:val="000E15B3"/>
    <w:pPr>
      <w:pBdr>
        <w:top w:color="auto" w:space="0" w:sz="8" w:val="single"/>
        <w:left w:color="auto" w:space="0" w:sz="8" w:val="single"/>
        <w:bottom w:color="auto" w:space="0" w:sz="8"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12" w:type="paragraph">
    <w:name w:val="xl112"/>
    <w:basedOn w:val="Normal"/>
    <w:uiPriority w:val="99"/>
    <w:rsid w:val="000E15B3"/>
    <w:pPr>
      <w:pBdr>
        <w:top w:color="auto" w:space="0" w:sz="8" w:val="single"/>
        <w:left w:color="auto" w:space="0" w:sz="4" w:val="single"/>
        <w:bottom w:color="auto" w:space="0" w:sz="8" w:val="single"/>
        <w:right w:color="auto" w:space="0" w:sz="8" w:val="single"/>
      </w:pBdr>
      <w:shd w:color="000000" w:fill="969696" w:val="clear"/>
      <w:spacing w:after="100" w:afterAutospacing="1" w:before="100" w:beforeAutospacing="1"/>
      <w:jc w:val="center"/>
      <w:textAlignment w:val="center"/>
    </w:pPr>
    <w:rPr>
      <w:b/>
      <w:bCs/>
      <w:sz w:val="14"/>
      <w:szCs w:val="14"/>
    </w:rPr>
  </w:style>
  <w:style w:customStyle="1" w:styleId="xl113" w:type="paragraph">
    <w:name w:val="xl113"/>
    <w:basedOn w:val="Normal"/>
    <w:uiPriority w:val="99"/>
    <w:rsid w:val="000E15B3"/>
    <w:pPr>
      <w:spacing w:after="100" w:afterAutospacing="1" w:before="100" w:beforeAutospacing="1"/>
      <w:textAlignment w:val="center"/>
    </w:pPr>
    <w:rPr>
      <w:sz w:val="14"/>
      <w:szCs w:val="14"/>
    </w:rPr>
  </w:style>
  <w:style w:customStyle="1" w:styleId="xl114" w:type="paragraph">
    <w:name w:val="xl114"/>
    <w:basedOn w:val="Normal"/>
    <w:uiPriority w:val="99"/>
    <w:rsid w:val="000E15B3"/>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b/>
      <w:bCs/>
      <w:sz w:val="12"/>
      <w:szCs w:val="12"/>
    </w:rPr>
  </w:style>
  <w:style w:customStyle="1" w:styleId="xl115" w:type="paragraph">
    <w:name w:val="xl115"/>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16" w:type="paragraph">
    <w:name w:val="xl116"/>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17" w:type="paragraph">
    <w:name w:val="xl117"/>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2"/>
      <w:szCs w:val="12"/>
    </w:rPr>
  </w:style>
  <w:style w:customStyle="1" w:styleId="xl118" w:type="paragraph">
    <w:name w:val="xl118"/>
    <w:basedOn w:val="Normal"/>
    <w:uiPriority w:val="99"/>
    <w:rsid w:val="000E15B3"/>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sz w:val="12"/>
      <w:szCs w:val="12"/>
    </w:rPr>
  </w:style>
  <w:style w:customStyle="1" w:styleId="xl119" w:type="paragraph">
    <w:name w:val="xl119"/>
    <w:basedOn w:val="Normal"/>
    <w:uiPriority w:val="99"/>
    <w:rsid w:val="000E15B3"/>
    <w:pPr>
      <w:spacing w:after="100" w:afterAutospacing="1" w:before="100" w:beforeAutospacing="1"/>
      <w:textAlignment w:val="center"/>
    </w:pPr>
    <w:rPr>
      <w:sz w:val="12"/>
      <w:szCs w:val="12"/>
    </w:rPr>
  </w:style>
  <w:style w:customStyle="1" w:styleId="xl120" w:type="paragraph">
    <w:name w:val="xl120"/>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1" w:type="paragraph">
    <w:name w:val="xl121"/>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FFFFFF"/>
      <w:sz w:val="12"/>
      <w:szCs w:val="12"/>
    </w:rPr>
  </w:style>
  <w:style w:customStyle="1" w:styleId="xl122" w:type="paragraph">
    <w:name w:val="xl122"/>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3" w:type="paragraph">
    <w:name w:val="xl123"/>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24" w:type="paragraph">
    <w:name w:val="xl124"/>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2"/>
      <w:szCs w:val="12"/>
    </w:rPr>
  </w:style>
  <w:style w:customStyle="1" w:styleId="xl125" w:type="paragraph">
    <w:name w:val="xl125"/>
    <w:basedOn w:val="Normal"/>
    <w:uiPriority w:val="99"/>
    <w:rsid w:val="000E15B3"/>
    <w:pPr>
      <w:spacing w:after="100" w:afterAutospacing="1" w:before="100" w:beforeAutospacing="1"/>
      <w:textAlignment w:val="center"/>
    </w:pPr>
    <w:rPr>
      <w:sz w:val="12"/>
      <w:szCs w:val="12"/>
    </w:rPr>
  </w:style>
  <w:style w:customStyle="1" w:styleId="xl126" w:type="paragraph">
    <w:name w:val="xl126"/>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7" w:type="paragraph">
    <w:name w:val="xl127"/>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28" w:type="paragraph">
    <w:name w:val="xl128"/>
    <w:basedOn w:val="Normal"/>
    <w:uiPriority w:val="99"/>
    <w:rsid w:val="000E15B3"/>
    <w:pPr>
      <w:pBdr>
        <w:top w:color="auto" w:space="0" w:sz="4" w:val="single"/>
        <w:left w:color="auto" w:space="0" w:sz="4" w:val="single"/>
        <w:bottom w:color="auto" w:space="0" w:sz="4" w:val="single"/>
        <w:right w:color="auto" w:space="0" w:sz="8" w:val="single"/>
      </w:pBdr>
      <w:spacing w:after="100" w:afterAutospacing="1" w:before="100" w:beforeAutospacing="1"/>
      <w:jc w:val="right"/>
      <w:textAlignment w:val="center"/>
    </w:pPr>
    <w:rPr>
      <w:sz w:val="12"/>
      <w:szCs w:val="12"/>
    </w:rPr>
  </w:style>
  <w:style w:customStyle="1" w:styleId="xl129" w:type="paragraph">
    <w:name w:val="xl129"/>
    <w:basedOn w:val="Normal"/>
    <w:uiPriority w:val="99"/>
    <w:rsid w:val="000E15B3"/>
    <w:pPr>
      <w:spacing w:after="100" w:afterAutospacing="1" w:before="100" w:beforeAutospacing="1"/>
      <w:textAlignment w:val="center"/>
    </w:pPr>
    <w:rPr>
      <w:b/>
      <w:bCs/>
      <w:sz w:val="12"/>
      <w:szCs w:val="12"/>
    </w:rPr>
  </w:style>
  <w:style w:customStyle="1" w:styleId="xl130" w:type="paragraph">
    <w:name w:val="xl130"/>
    <w:basedOn w:val="Normal"/>
    <w:uiPriority w:val="99"/>
    <w:rsid w:val="000E15B3"/>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b/>
      <w:bCs/>
      <w:sz w:val="12"/>
      <w:szCs w:val="12"/>
    </w:rPr>
  </w:style>
  <w:style w:customStyle="1" w:styleId="xl131" w:type="paragraph">
    <w:name w:val="xl131"/>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2"/>
      <w:szCs w:val="12"/>
    </w:rPr>
  </w:style>
  <w:style w:customStyle="1" w:styleId="xl132" w:type="paragraph">
    <w:name w:val="xl132"/>
    <w:basedOn w:val="Normal"/>
    <w:uiPriority w:val="99"/>
    <w:rsid w:val="000E15B3"/>
    <w:pPr>
      <w:pBdr>
        <w:top w:color="auto" w:space="0" w:sz="6" w:val="double"/>
        <w:left w:color="auto" w:space="0" w:sz="8" w:val="single"/>
        <w:bottom w:color="auto" w:space="0" w:sz="8" w:val="single"/>
        <w:right w:color="auto" w:space="0" w:sz="4" w:val="single"/>
      </w:pBdr>
      <w:spacing w:after="100" w:afterAutospacing="1" w:before="100" w:beforeAutospacing="1"/>
      <w:jc w:val="center"/>
      <w:textAlignment w:val="center"/>
    </w:pPr>
    <w:rPr>
      <w:b/>
      <w:bCs/>
      <w:sz w:val="12"/>
      <w:szCs w:val="12"/>
    </w:rPr>
  </w:style>
  <w:style w:customStyle="1" w:styleId="xl133" w:type="paragraph">
    <w:name w:val="xl133"/>
    <w:basedOn w:val="Normal"/>
    <w:uiPriority w:val="99"/>
    <w:rsid w:val="000E15B3"/>
    <w:pPr>
      <w:pBdr>
        <w:top w:color="auto" w:space="0" w:sz="6" w:val="double"/>
        <w:bottom w:color="auto" w:space="0" w:sz="8" w:val="single"/>
        <w:right w:color="auto" w:space="0" w:sz="4" w:val="single"/>
      </w:pBdr>
      <w:spacing w:after="100" w:afterAutospacing="1" w:before="100" w:beforeAutospacing="1"/>
      <w:textAlignment w:val="center"/>
    </w:pPr>
    <w:rPr>
      <w:b/>
      <w:bCs/>
      <w:sz w:val="12"/>
      <w:szCs w:val="12"/>
    </w:rPr>
  </w:style>
  <w:style w:customStyle="1" w:styleId="xl134" w:type="paragraph">
    <w:name w:val="xl134"/>
    <w:basedOn w:val="Normal"/>
    <w:uiPriority w:val="99"/>
    <w:rsid w:val="000E15B3"/>
    <w:pPr>
      <w:pBdr>
        <w:top w:color="auto" w:space="0" w:sz="6" w:val="double"/>
        <w:bottom w:color="auto" w:space="0" w:sz="8" w:val="single"/>
      </w:pBdr>
      <w:spacing w:after="100" w:afterAutospacing="1" w:before="100" w:beforeAutospacing="1"/>
      <w:textAlignment w:val="center"/>
    </w:pPr>
    <w:rPr>
      <w:b/>
      <w:bCs/>
      <w:sz w:val="12"/>
      <w:szCs w:val="12"/>
    </w:rPr>
  </w:style>
  <w:style w:customStyle="1" w:styleId="xl135" w:type="paragraph">
    <w:name w:val="xl135"/>
    <w:basedOn w:val="Normal"/>
    <w:uiPriority w:val="99"/>
    <w:rsid w:val="000E15B3"/>
    <w:pPr>
      <w:pBdr>
        <w:top w:color="auto" w:space="0" w:sz="6" w:val="double"/>
        <w:left w:color="auto" w:space="0" w:sz="4" w:val="single"/>
        <w:bottom w:color="auto" w:space="0" w:sz="8" w:val="single"/>
        <w:right w:color="auto" w:space="0" w:sz="4" w:val="single"/>
      </w:pBdr>
      <w:spacing w:after="100" w:afterAutospacing="1" w:before="100" w:beforeAutospacing="1"/>
      <w:textAlignment w:val="center"/>
    </w:pPr>
    <w:rPr>
      <w:b/>
      <w:bCs/>
      <w:sz w:val="12"/>
      <w:szCs w:val="12"/>
    </w:rPr>
  </w:style>
  <w:style w:customStyle="1" w:styleId="xl136" w:type="paragraph">
    <w:name w:val="xl136"/>
    <w:basedOn w:val="Normal"/>
    <w:uiPriority w:val="99"/>
    <w:rsid w:val="000E15B3"/>
    <w:pPr>
      <w:pBdr>
        <w:top w:color="auto" w:space="0" w:sz="6" w:val="double"/>
        <w:left w:color="auto" w:space="0" w:sz="4" w:val="single"/>
        <w:bottom w:color="auto" w:space="0" w:sz="8" w:val="single"/>
        <w:right w:color="auto" w:space="0" w:sz="8" w:val="single"/>
      </w:pBdr>
      <w:spacing w:after="100" w:afterAutospacing="1" w:before="100" w:beforeAutospacing="1"/>
      <w:textAlignment w:val="center"/>
    </w:pPr>
    <w:rPr>
      <w:b/>
      <w:bCs/>
      <w:sz w:val="12"/>
      <w:szCs w:val="12"/>
    </w:rPr>
  </w:style>
  <w:style w:customStyle="1" w:styleId="xl137" w:type="paragraph">
    <w:name w:val="xl137"/>
    <w:basedOn w:val="Normal"/>
    <w:uiPriority w:val="99"/>
    <w:rsid w:val="000E15B3"/>
    <w:pPr>
      <w:spacing w:after="100" w:afterAutospacing="1" w:before="100" w:beforeAutospacing="1"/>
      <w:textAlignment w:val="center"/>
    </w:pPr>
    <w:rPr>
      <w:b/>
      <w:bCs/>
      <w:sz w:val="12"/>
      <w:szCs w:val="12"/>
    </w:rPr>
  </w:style>
  <w:style w:customStyle="1" w:styleId="xl138" w:type="paragraph">
    <w:name w:val="xl138"/>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0"/>
      <w:szCs w:val="10"/>
    </w:rPr>
  </w:style>
  <w:style w:customStyle="1" w:styleId="xl139" w:type="paragraph">
    <w:name w:val="xl139"/>
    <w:basedOn w:val="Normal"/>
    <w:uiPriority w:val="99"/>
    <w:rsid w:val="000E15B3"/>
    <w:pPr>
      <w:pBdr>
        <w:top w:color="auto" w:space="0" w:sz="8" w:val="single"/>
        <w:left w:color="auto" w:space="0" w:sz="4" w:val="single"/>
        <w:right w:color="auto" w:space="0" w:sz="4" w:val="single"/>
      </w:pBdr>
      <w:shd w:color="000000" w:fill="969696" w:val="clear"/>
      <w:spacing w:after="100" w:afterAutospacing="1" w:before="100" w:beforeAutospacing="1"/>
      <w:jc w:val="center"/>
      <w:textAlignment w:val="center"/>
    </w:pPr>
    <w:rPr>
      <w:b/>
      <w:bCs/>
      <w:sz w:val="14"/>
      <w:szCs w:val="14"/>
    </w:rPr>
  </w:style>
  <w:style w:customStyle="1" w:styleId="xl140" w:type="paragraph">
    <w:name w:val="xl140"/>
    <w:basedOn w:val="Normal"/>
    <w:uiPriority w:val="99"/>
    <w:rsid w:val="000E15B3"/>
    <w:pPr>
      <w:pBdr>
        <w:left w:color="auto" w:space="0" w:sz="4" w:val="single"/>
        <w:bottom w:color="auto" w:space="0" w:sz="8" w:val="single"/>
      </w:pBdr>
      <w:spacing w:after="100" w:afterAutospacing="1" w:before="100" w:beforeAutospacing="1"/>
      <w:textAlignment w:val="center"/>
    </w:pPr>
    <w:rPr>
      <w:b/>
      <w:bCs/>
      <w:sz w:val="12"/>
      <w:szCs w:val="12"/>
    </w:rPr>
  </w:style>
  <w:style w:customStyle="1" w:styleId="xl141" w:type="paragraph">
    <w:name w:val="xl141"/>
    <w:basedOn w:val="Normal"/>
    <w:uiPriority w:val="99"/>
    <w:rsid w:val="000E15B3"/>
    <w:pPr>
      <w:pBdr>
        <w:top w:color="auto" w:space="0" w:sz="4" w:val="single"/>
        <w:left w:color="auto" w:space="0" w:sz="4" w:val="single"/>
        <w:bottom w:color="auto" w:space="0" w:sz="6" w:val="double"/>
        <w:right w:color="auto" w:space="0" w:sz="4" w:val="single"/>
      </w:pBdr>
      <w:spacing w:after="100" w:afterAutospacing="1" w:before="100" w:beforeAutospacing="1"/>
      <w:textAlignment w:val="center"/>
    </w:pPr>
    <w:rPr>
      <w:sz w:val="10"/>
      <w:szCs w:val="10"/>
    </w:rPr>
  </w:style>
  <w:style w:customStyle="1" w:styleId="xl142" w:type="paragraph">
    <w:name w:val="xl142"/>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43" w:type="paragraph">
    <w:name w:val="xl143"/>
    <w:basedOn w:val="Normal"/>
    <w:uiPriority w:val="99"/>
    <w:rsid w:val="000E15B3"/>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b/>
      <w:bCs/>
      <w:sz w:val="12"/>
      <w:szCs w:val="12"/>
    </w:rPr>
  </w:style>
  <w:style w:customStyle="1" w:styleId="xl144" w:type="paragraph">
    <w:name w:val="xl144"/>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2"/>
      <w:szCs w:val="12"/>
    </w:rPr>
  </w:style>
  <w:style w:customStyle="1" w:styleId="xl145" w:type="paragraph">
    <w:name w:val="xl145"/>
    <w:basedOn w:val="Normal"/>
    <w:uiPriority w:val="99"/>
    <w:rsid w:val="000E15B3"/>
    <w:pPr>
      <w:pBdr>
        <w:top w:color="auto" w:space="0" w:sz="8" w:val="single"/>
        <w:bottom w:color="auto" w:space="0" w:sz="8" w:val="single"/>
        <w:right w:color="auto" w:space="0" w:sz="8" w:val="single"/>
      </w:pBdr>
      <w:spacing w:after="100" w:afterAutospacing="1" w:before="100" w:beforeAutospacing="1"/>
      <w:textAlignment w:val="center"/>
    </w:pPr>
    <w:rPr>
      <w:b/>
      <w:bCs/>
      <w:sz w:val="12"/>
      <w:szCs w:val="12"/>
    </w:rPr>
  </w:style>
  <w:style w:customStyle="1" w:styleId="xl146" w:type="paragraph">
    <w:name w:val="xl146"/>
    <w:basedOn w:val="Normal"/>
    <w:uiPriority w:val="99"/>
    <w:rsid w:val="000E15B3"/>
    <w:pPr>
      <w:spacing w:after="100" w:afterAutospacing="1" w:before="100" w:beforeAutospacing="1"/>
      <w:textAlignment w:val="center"/>
    </w:pPr>
    <w:rPr>
      <w:b/>
      <w:bCs/>
      <w:sz w:val="12"/>
      <w:szCs w:val="12"/>
    </w:rPr>
  </w:style>
  <w:style w:customStyle="1" w:styleId="xl147" w:type="paragraph">
    <w:name w:val="xl147"/>
    <w:basedOn w:val="Normal"/>
    <w:uiPriority w:val="99"/>
    <w:rsid w:val="000E15B3"/>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0"/>
      <w:szCs w:val="10"/>
    </w:rPr>
  </w:style>
  <w:style w:styleId="Tekstrezerviranogmjesta" w:type="character">
    <w:name w:val="Placeholder Text"/>
    <w:basedOn w:val="Zadanifontodlomka"/>
    <w:uiPriority w:val="99"/>
    <w:semiHidden/>
    <w:rsid w:val="006C04E6"/>
    <w:rPr>
      <w:color w:val="808080"/>
      <w:bdr w:color="auto" w:space="0" w:sz="0" w:val="none"/>
      <w:shd w:color="auto" w:fill="auto" w:val="clear"/>
    </w:rPr>
  </w:style>
  <w:style w:customStyle="1" w:styleId="eSPISCCParagraphDefaultFont" w:type="character">
    <w:name w:val="eSPIS_CC_Paragraph Default Font"/>
    <w:basedOn w:val="Zadanifontodlomka"/>
    <w:rsid w:val="006C04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04E6"/>
    <w:rPr>
      <w:bdr w:color="auto" w:space="0" w:sz="0" w:val="none"/>
      <w:shd w:color="auto" w:fill="FFFFCC" w:val="clear"/>
      <w:lang w:val="hr-HR"/>
    </w:rPr>
  </w:style>
  <w:style w:customStyle="1" w:styleId="PozadinaSvijetloCrvena" w:type="character">
    <w:name w:val="Pozadina_SvijetloCrvena"/>
    <w:basedOn w:val="eSPISCCParagraphDefaultFont"/>
    <w:rsid w:val="006C04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04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156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Stpn-32/2015-15</izvorni_sadrzaj>
    <derivirana_varijabla naziv="DomainObject.Oznaka_1">Stpn-32/2015-15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57</izvorni_sadrzaj>
    <derivirana_varijabla naziv="DomainObject.BrojStranica_1">57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2015.</izvorni_sadrzaj>
    <derivirana_varijabla naziv="DomainObject.Predmet.DatumOsnivanja_1">29.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Stpn-32/2015</izvorni_sadrzaj>
    <derivirana_varijabla naziv="DomainObject.Predmet.OznakaBroj_1">Stpn-32/2015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IMPERIAL VODICE dioničko društvo za turizam i ugostiteljstvo</izvorni_sadrzaj>
    <derivirana_varijabla naziv="DomainObject.Predmet.StrankaFormated_1">  HOTEL IMPERIAL VODICE dioničko društvo za turizam i ugostiteljstvo</derivirana_varijabla>
  </DomainObject.Predmet.StrankaFormated>
  <DomainObject.Predmet.StrankaFormatedOIB>
    <izvorni_sadrzaj>  HOTEL IMPERIAL VODICE dioničko društvo za turizam i ugostiteljstvo, OIB 06819473304</izvorni_sadrzaj>
    <derivirana_varijabla naziv="DomainObject.Predmet.StrankaFormatedOIB_1">  HOTEL IMPERIAL VODICE dioničko društvo za turizam i ugostiteljstvo, OIB 06819473304</derivirana_varijabla>
  </DomainObject.Predmet.StrankaFormatedOIB>
  <DomainObject.Predmet.StrankaFormatedWithAdress>
    <izvorni_sadrzaj> HOTEL IMPERIAL VODICE dioničko društvo za turizam i ugostiteljstvo, Vladimira Nazora 53, 22000 Šibenik</izvorni_sadrzaj>
    <derivirana_varijabla naziv="DomainObject.Predmet.StrankaFormatedWithAdress_1"> HOTEL IMPERIAL VODICE dioničko društvo za turizam i ugostiteljstvo, Vladimira Nazora 53, 22000 Šibenik</derivirana_varijabla>
  </DomainObject.Predmet.StrankaFormatedWithAdress>
  <DomainObject.Predmet.StrankaFormatedWithAdressOIB>
    <izvorni_sadrzaj> HOTEL IMPERIAL VODICE dioničko društvo za turizam i ugostiteljstvo, OIB 06819473304, Vladimira Nazora 53, 22000 Šibenik</izvorni_sadrzaj>
    <derivirana_varijabla naziv="DomainObject.Predmet.StrankaFormatedWithAdressOIB_1"> HOTEL IMPERIAL VODICE dioničko društvo za turizam i ugostiteljstvo, OIB 06819473304, Vladimira Nazora 53, 22000 Šibenik</derivirana_varijabla>
  </DomainObject.Predmet.StrankaFormatedWithAdressOIB>
  <DomainObject.Predmet.StrankaWithAdress>
    <izvorni_sadrzaj>HOTEL IMPERIAL VODICE dioničko društvo za turizam i ugostiteljstvo Vladimira Nazora 53,22000 Šibenik</izvorni_sadrzaj>
    <derivirana_varijabla naziv="DomainObject.Predmet.StrankaWithAdress_1">HOTEL IMPERIAL VODICE dioničko društvo za turizam i ugostiteljstvo Vladimira Nazora 53,22000 Šibenik</derivirana_varijabla>
  </DomainObject.Predmet.StrankaWithAdress>
  <DomainObject.Predmet.StrankaWithAdressOIB>
    <izvorni_sadrzaj>HOTEL IMPERIAL VODICE dioničko društvo za turizam i ugostiteljstvo, OIB 06819473304, Vladimira Nazora 53,22000 Šibenik</izvorni_sadrzaj>
    <derivirana_varijabla naziv="DomainObject.Predmet.StrankaWithAdressOIB_1">HOTEL IMPERIAL VODICE dioničko društvo za turizam i ugostiteljstvo, OIB 06819473304, Vladimira Nazora 53,22000 Šibenik</derivirana_varijabla>
  </DomainObject.Predmet.StrankaWithAdressOIB>
  <DomainObject.Predmet.StrankaNazivFormated>
    <izvorni_sadrzaj>HOTEL IMPERIAL VODICE dioničko društvo za turizam i ugostiteljstvo</izvorni_sadrzaj>
    <derivirana_varijabla naziv="DomainObject.Predmet.StrankaNazivFormated_1">HOTEL IMPERIAL VODICE dioničko društvo za turizam i ugostiteljstvo</derivirana_varijabla>
  </DomainObject.Predmet.StrankaNazivFormated>
  <DomainObject.Predmet.StrankaNazivFormatedOIB>
    <izvorni_sadrzaj>HOTEL IMPERIAL VODICE dioničko društvo za turizam i ugostiteljstvo, OIB 06819473304</izvorni_sadrzaj>
    <derivirana_varijabla naziv="DomainObject.Predmet.StrankaNazivFormatedOIB_1">HOTEL IMPERIAL VODICE dioničko društvo za turizam i ugostiteljstvo, OIB 06819473304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HOTEL IMPERIAL VODICE dioničko društvo za turizam i ugostiteljstvo</item>
    </izvorni_sadrzaj>
    <derivirana_varijabla naziv="DomainObject.Predmet.StrankaListFormated_1">
      <item>HOTEL IMPERIAL VODICE dioničko društvo za turizam i ugostiteljstvo</item>
    </derivirana_varijabla>
  </DomainObject.Predmet.StrankaListFormated>
  <DomainObject.Predmet.StrankaListFormatedOIB>
    <izvorni_sadrzaj>
      <item>HOTEL IMPERIAL VODICE dioničko društvo za turizam i ugostiteljstvo, OIB 06819473304</item>
    </izvorni_sadrzaj>
    <derivirana_varijabla naziv="DomainObject.Predmet.StrankaListFormatedOIB_1">
      <item>HOTEL IMPERIAL VODICE dioničko društvo za turizam i ugostiteljstvo, OIB 06819473304</item>
    </derivirana_varijabla>
  </DomainObject.Predmet.StrankaListFormatedOIB>
  <DomainObject.Predmet.StrankaListFormatedWithAdress>
    <izvorni_sadrzaj>
      <item>HOTEL IMPERIAL VODICE dioničko društvo za turizam i ugostiteljstvo, Vladimira Nazora 53, 22000 Šibenik</item>
    </izvorni_sadrzaj>
    <derivirana_varijabla naziv="DomainObject.Predmet.StrankaListFormatedWithAdress_1">
      <item>HOTEL IMPERIAL VODICE dioničko društvo za turizam i ugostiteljstvo, Vladimira Nazora 53, 22000 Šibenik</item>
    </derivirana_varijabla>
  </DomainObject.Predmet.StrankaListFormatedWithAdress>
  <DomainObject.Predmet.StrankaListFormatedWithAdressOIB>
    <izvorni_sadrzaj>
      <item>HOTEL IMPERIAL VODICE dioničko društvo za turizam i ugostiteljstvo, OIB 06819473304, Vladimira Nazora 53, 22000 Šibenik</item>
    </izvorni_sadrzaj>
    <derivirana_varijabla naziv="DomainObject.Predmet.StrankaListFormatedWithAdressOIB_1">
      <item>HOTEL IMPERIAL VODICE dioničko društvo za turizam i ugostiteljstvo, OIB 06819473304, Vladimira Nazora 53, 22000 Šibenik</item>
    </derivirana_varijabla>
  </DomainObject.Predmet.StrankaListFormatedWithAdressOIB>
  <DomainObject.Predmet.StrankaListNazivFormated>
    <izvorni_sadrzaj>
      <item>HOTEL IMPERIAL VODICE dioničko društvo za turizam i ugostiteljstvo</item>
    </izvorni_sadrzaj>
    <derivirana_varijabla naziv="DomainObject.Predmet.StrankaListNazivFormated_1">
      <item>HOTEL IMPERIAL VODICE dioničko društvo za turizam i ugostiteljstvo</item>
    </derivirana_varijabla>
  </DomainObject.Predmet.StrankaListNazivFormated>
  <DomainObject.Predmet.StrankaListNazivFormatedOIB>
    <izvorni_sadrzaj>
      <item>HOTEL IMPERIAL VODICE dioničko društvo za turizam i ugostiteljstvo, OIB 06819473304</item>
    </izvorni_sadrzaj>
    <derivirana_varijabla naziv="DomainObject.Predmet.StrankaListNazivFormatedOIB_1">
      <item>HOTEL IMPERIAL VODICE dioničko društvo za turizam i ugostiteljstvo, OIB 06819473304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Stpn-32/2015-15</izvorni_sadrzaj>
    <derivirana_varijabla naziv="DomainObject.PoslovniBrojDokumenta_1">Stpn-32/2015-15</derivirana_varijabla>
  </DomainObject.PoslovniBrojDokumenta>
  <DomainObject.Predmet.StrankaIDrugi>
    <izvorni_sadrzaj>HOTEL IMPERIAL VODICE dioničko društvo za turizam i ugostiteljstvo</izvorni_sadrzaj>
    <derivirana_varijabla naziv="DomainObject.Predmet.StrankaIDrugi_1">HOTEL IMPERIAL VODICE dioničko društvo za turizam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HOTEL IMPERIAL VODICE dioničko društvo za turizam i ugostiteljstvo, OIB 06819473304, Vladimira Nazora 53, 22000 Šibenik</izvorni_sadrzaj>
    <derivirana_varijabla naziv="DomainObject.Predmet.StrankaIDrugiAdressOIB_1">HOTEL IMPERIAL VODICE dioničko društvo za turizam i ugostiteljstvo, OIB 06819473304, Vladimira Nazora 53,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IMPERIAL VODICE dioničko društvo za turizam i ugostiteljstvo</item>
    </izvorni_sadrzaj>
    <derivirana_varijabla naziv="DomainObject.Predmet.SudioniciListNaziv_1">
      <item>HOTEL IMPERIAL VODICE dioničko društvo za turizam i ugostiteljstvo</item>
    </derivirana_varijabla>
  </DomainObject.Predmet.SudioniciListNaziv>
  <DomainObject.Predmet.SudioniciListAdressOIB>
    <izvorni_sadrzaj>
      <item>HOTEL IMPERIAL VODICE dioničko društvo za turizam i ugostiteljstvo, OIB 06819473304, Vladimira Nazora 53,22000 Šibenik</item>
    </izvorni_sadrzaj>
    <derivirana_varijabla naziv="DomainObject.Predmet.SudioniciListAdressOIB_1">
      <item>HOTEL IMPERIAL VODICE dioničko društvo za turizam i ugostiteljstvo, OIB 06819473304, Vladimira Nazora 53,22000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06819473304</item>
    </izvorni_sadrzaj>
    <derivirana_varijabla naziv="DomainObject.Predmet.SudioniciListNazivOIB_1">
      <item>, OIB 06819473304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banka</properties:Company>
  <properties:Pages>57</properties:Pages>
  <properties:Words>15654</properties:Words>
  <properties:Characters>88784</properties:Characters>
  <properties:Lines>5558</properties:Lines>
  <properties:Paragraphs>2349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102156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2015-09-10T06:26:00Z</dcterms:created>
  <dc:creator>banka</dc:creator>
  <cp:lastModifiedBy>wsadmin</cp:lastModifiedBy>
  <cp:lastPrinted>2015-03-18T10:43:00Z</cp:lastPrinted>
  <dcterms:modified xmlns:xsi="http://www.w3.org/2001/XMLSchema-instance" xsi:type="dcterms:W3CDTF">2015-09-11T08:18:00Z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Stpn-32/2015-15 / Odluka - Rješenje o odobravanju sklapanja predstečajne nagodbe</vt:lpwstr>
  </prop:property>
  <prop:property name="CC_coloring" pid="4" fmtid="{D5CDD505-2E9C-101B-9397-08002B2CF9AE}">
    <vt:bool>false</vt:bool>
  </prop:property>
  <prop:property name="BrojStranica" pid="5" fmtid="{D5CDD505-2E9C-101B-9397-08002B2CF9AE}">
    <vt:i4>57</vt:i4>
  </prop:property>
</prop:Properties>
</file>