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47fb" w14:paraId="b9f47fb" w:rsidRDefault="00D47921" w:rsidP="00C9293C" w:rsidR="00C9293C">
      <w:pPr>
        <w:jc w:val="right"/>
        <w15:collapsed w:val="false"/>
      </w:pPr>
      <w:bookmarkStart w:name="_GoBack" w:id="0"/>
      <w:bookmarkEnd w:id="0"/>
      <w:r>
        <w:t>19</w:t>
      </w:r>
      <w:r w:rsidR="00E34EFC">
        <w:t xml:space="preserve"> </w:t>
      </w:r>
      <w:r w:rsidR="009D3CD2">
        <w:t>Sp</w:t>
      </w:r>
      <w:r w:rsidR="00C9293C">
        <w:t>-</w:t>
      </w:r>
      <w:r w:rsidR="004060EE">
        <w:t>1</w:t>
      </w:r>
      <w:r w:rsidR="00C9293C">
        <w:t>/</w:t>
      </w:r>
      <w:r w:rsidR="00CB4934">
        <w:t>20</w:t>
      </w:r>
      <w:r w:rsidR="00E34EFC">
        <w:t>1</w:t>
      </w:r>
      <w:r w:rsidR="004060EE">
        <w:t>7</w:t>
      </w:r>
    </w:p>
    <w:p w:rsidRDefault="00D47921" w:rsidP="00D47921" w:rsidR="00D47921" w:rsidRPr="00703B28">
      <w:pPr>
        <w:ind w:firstLine="708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21" w:rsidP="00D47921" w:rsidR="00D47921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D47921" w:rsidP="00D47921" w:rsidR="00D47921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D47921" w:rsidP="00D47921" w:rsidR="00D47921">
      <w:pPr>
        <w:rPr>
          <w:b/>
        </w:rPr>
      </w:pPr>
      <w:r>
        <w:rPr>
          <w:b/>
        </w:rPr>
        <w:t>OIB:29399232217</w:t>
      </w:r>
    </w:p>
    <w:p w:rsidRDefault="00D47921" w:rsidP="00D47921" w:rsidR="00D47921">
      <w:pPr>
        <w:ind w:firstLine="708"/>
      </w:pPr>
    </w:p>
    <w:p w:rsidRDefault="009D3CD2" w:rsidP="00E34EFC" w:rsidR="009D3CD2">
      <w:pPr>
        <w:jc w:val="both"/>
      </w:pPr>
    </w:p>
    <w:p w:rsidRDefault="00C9293C" w:rsidP="00C9293C" w:rsidR="00C9293C">
      <w:pPr>
        <w:jc w:val="center"/>
      </w:pPr>
    </w:p>
    <w:p w:rsidRDefault="00C9293C" w:rsidP="00C9293C" w:rsidR="00C9293C">
      <w:pPr>
        <w:jc w:val="both"/>
      </w:pPr>
      <w:r>
        <w:tab/>
        <w:t xml:space="preserve">Općinski sud u </w:t>
      </w:r>
      <w:r w:rsidR="00D47921">
        <w:t>Šibeniku, po sutkinji Ani Kević Brakus</w:t>
      </w:r>
      <w:r>
        <w:t xml:space="preserve">, </w:t>
      </w:r>
      <w:r w:rsidR="009D3CD2">
        <w:t xml:space="preserve">povodom prijedloga potrošača </w:t>
      </w:r>
      <w:r w:rsidR="004060EE">
        <w:t>Ivana Škugor Petruša</w:t>
      </w:r>
      <w:r w:rsidR="00D47921">
        <w:t xml:space="preserve"> iz Šibenika, </w:t>
      </w:r>
      <w:r w:rsidR="004060EE">
        <w:t>Zlarinski prolaz 1</w:t>
      </w:r>
      <w:r w:rsidR="009D3CD2">
        <w:t>, OIB:</w:t>
      </w:r>
      <w:r w:rsidR="004060EE">
        <w:t>22832313287</w:t>
      </w:r>
      <w:r w:rsidR="009D3CD2">
        <w:t xml:space="preserve">, za otvaranje postupka stečaja potrošača, </w:t>
      </w:r>
      <w:r w:rsidR="004060EE">
        <w:t>4</w:t>
      </w:r>
      <w:r w:rsidR="009D3CD2">
        <w:t xml:space="preserve">. </w:t>
      </w:r>
      <w:r w:rsidR="00B43B79">
        <w:t>s</w:t>
      </w:r>
      <w:r w:rsidR="004060EE">
        <w:t>iječnja</w:t>
      </w:r>
      <w:r w:rsidR="009D3CD2">
        <w:t xml:space="preserve"> 201</w:t>
      </w:r>
      <w:r w:rsidR="004060EE">
        <w:t>7</w:t>
      </w:r>
      <w:r w:rsidR="009D3CD2">
        <w:t>.g</w:t>
      </w:r>
      <w:r w:rsidR="00D47921">
        <w:t>.</w:t>
      </w:r>
      <w:r w:rsidR="005B1E85">
        <w:t>, objavljuje slijedeći</w:t>
      </w:r>
    </w:p>
    <w:p w:rsidRDefault="00C9293C" w:rsidP="00C9293C" w:rsidR="00C9293C">
      <w:pPr>
        <w:jc w:val="both"/>
      </w:pPr>
    </w:p>
    <w:p w:rsidRDefault="005B1E85" w:rsidP="00C9293C" w:rsidR="00C9293C">
      <w:pPr>
        <w:jc w:val="center"/>
      </w:pPr>
      <w:r>
        <w:t xml:space="preserve">P O Z I V </w:t>
      </w:r>
    </w:p>
    <w:p w:rsidRDefault="005B1E85" w:rsidP="00C9293C" w:rsidR="005B1E85">
      <w:pPr>
        <w:jc w:val="center"/>
      </w:pPr>
      <w:r>
        <w:t>za pripremno ročište u postupku stečaja potrošača</w:t>
      </w:r>
    </w:p>
    <w:p w:rsidRDefault="00C9293C" w:rsidP="009566A2" w:rsidR="00C9293C">
      <w:pPr>
        <w:jc w:val="both"/>
      </w:pPr>
    </w:p>
    <w:p w:rsidRDefault="00FD6492" w:rsidP="00EC635F" w:rsidR="009D3CD2">
      <w:pPr>
        <w:ind w:firstLine="708"/>
        <w:jc w:val="both"/>
      </w:pPr>
      <w:r>
        <w:t xml:space="preserve">I. </w:t>
      </w:r>
      <w:r w:rsidR="009D3CD2">
        <w:t xml:space="preserve">Zakazuje se pripremno ročište </w:t>
      </w:r>
      <w:r w:rsidR="009566A2">
        <w:t>za dan</w:t>
      </w:r>
      <w:r w:rsidR="00B1217E">
        <w:t xml:space="preserve"> </w:t>
      </w:r>
      <w:r w:rsidR="004060EE" w:rsidRPr="004060EE">
        <w:rPr>
          <w:b/>
        </w:rPr>
        <w:t>8</w:t>
      </w:r>
      <w:r w:rsidR="009D3CD2">
        <w:rPr>
          <w:b/>
        </w:rPr>
        <w:t xml:space="preserve">. </w:t>
      </w:r>
      <w:r w:rsidR="004060EE">
        <w:rPr>
          <w:b/>
        </w:rPr>
        <w:t>ožujka</w:t>
      </w:r>
      <w:r w:rsidR="00E34EFC">
        <w:rPr>
          <w:b/>
        </w:rPr>
        <w:t xml:space="preserve"> </w:t>
      </w:r>
      <w:r w:rsidR="009566A2">
        <w:rPr>
          <w:b/>
        </w:rPr>
        <w:t>20</w:t>
      </w:r>
      <w:r w:rsidR="00E34EFC">
        <w:rPr>
          <w:b/>
        </w:rPr>
        <w:t>1</w:t>
      </w:r>
      <w:r w:rsidR="00B43B79">
        <w:rPr>
          <w:b/>
        </w:rPr>
        <w:t>7</w:t>
      </w:r>
      <w:r w:rsidR="001329AB">
        <w:rPr>
          <w:b/>
        </w:rPr>
        <w:t>.g</w:t>
      </w:r>
      <w:r w:rsidR="00D47921">
        <w:rPr>
          <w:b/>
        </w:rPr>
        <w:t>.</w:t>
      </w:r>
      <w:r w:rsidR="001329AB">
        <w:rPr>
          <w:b/>
        </w:rPr>
        <w:t xml:space="preserve"> u </w:t>
      </w:r>
      <w:r w:rsidR="00F05C18">
        <w:rPr>
          <w:b/>
        </w:rPr>
        <w:t>9</w:t>
      </w:r>
      <w:r w:rsidR="009566A2">
        <w:rPr>
          <w:b/>
        </w:rPr>
        <w:t>,</w:t>
      </w:r>
      <w:r w:rsidR="00F05C18">
        <w:rPr>
          <w:b/>
        </w:rPr>
        <w:t>3</w:t>
      </w:r>
      <w:r w:rsidR="009566A2">
        <w:rPr>
          <w:b/>
        </w:rPr>
        <w:t>0 sati</w:t>
      </w:r>
      <w:r w:rsidR="00F05C18">
        <w:rPr>
          <w:b/>
        </w:rPr>
        <w:t xml:space="preserve"> </w:t>
      </w:r>
      <w:r w:rsidR="009566A2">
        <w:t xml:space="preserve">u Općinskom sudu u </w:t>
      </w:r>
      <w:r w:rsidR="00D47921">
        <w:t>Šibeniku</w:t>
      </w:r>
      <w:r w:rsidR="009566A2">
        <w:t xml:space="preserve">, sudnica broj </w:t>
      </w:r>
      <w:r w:rsidR="00D47921">
        <w:t>4 (podrum)</w:t>
      </w:r>
      <w:r w:rsidR="00EC635F">
        <w:t xml:space="preserve"> </w:t>
      </w:r>
      <w:r w:rsidR="009D3CD2">
        <w:t>te se na isto pozivaju:</w:t>
      </w:r>
    </w:p>
    <w:p w:rsidRDefault="009D3CD2" w:rsidP="009D3CD2" w:rsidR="009D3CD2">
      <w:pPr>
        <w:jc w:val="both"/>
      </w:pPr>
    </w:p>
    <w:p w:rsidRDefault="00EE2554" w:rsidP="00060F69" w:rsidR="009D3CD2">
      <w:pPr>
        <w:pStyle w:val="Odlomakpopisa"/>
        <w:numPr>
          <w:ilvl w:val="0"/>
          <w:numId w:val="7"/>
        </w:numPr>
        <w:jc w:val="both"/>
      </w:pPr>
      <w:r>
        <w:t>p</w:t>
      </w:r>
      <w:r w:rsidR="009D3CD2">
        <w:t>otrošač</w:t>
      </w:r>
      <w:r w:rsidR="00B1217E">
        <w:t xml:space="preserve"> – dužnik </w:t>
      </w:r>
      <w:r w:rsidR="009D3CD2">
        <w:t xml:space="preserve"> </w:t>
      </w:r>
      <w:r w:rsidR="004060EE">
        <w:t>Ivana Škugor Petruša iz Šibenika, Zlarinski prolaz 1, OIB:22832313287</w:t>
      </w:r>
    </w:p>
    <w:p w:rsidRDefault="004060EE" w:rsidP="004060EE" w:rsidR="004060EE">
      <w:pPr>
        <w:pStyle w:val="Odlomakpopisa"/>
        <w:jc w:val="both"/>
      </w:pPr>
    </w:p>
    <w:p w:rsidRDefault="00D27D73" w:rsidP="00D27D73" w:rsidR="00D27D73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4060EE">
        <w:t>Croatia osiguranje d.d., Miramarska 22, Zagreb</w:t>
      </w:r>
      <w:r>
        <w:t>, OIB:</w:t>
      </w:r>
      <w:r w:rsidR="004060EE">
        <w:t>26187994862</w:t>
      </w:r>
    </w:p>
    <w:p w:rsidRDefault="004060EE" w:rsidP="005B1E85" w:rsidR="004060EE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>Na pripremnom ročištu će se raspravljati i glasovati o planu ispunjenja obveza (čl.47. st.1. Zakona o stečaju potrošača, Narodne novine, br. 100/15, dalje: ZSP).</w:t>
      </w:r>
      <w:r w:rsidR="00F05C18">
        <w:t xml:space="preserve"> </w:t>
      </w:r>
    </w:p>
    <w:p w:rsidRDefault="00EE2554" w:rsidP="005B1E85" w:rsidR="00EE2554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Ovaj poziv objavljuje se na mrežnoj stranici e-oglasna ploča sudova zajedno s popisom imovine i obveza i planom ispunjenja obveza, a svatko može obaviti uvid u popis imovine i obveza i plan ispunjenja obveza u </w:t>
      </w:r>
      <w:r w:rsidR="00764B1C">
        <w:t xml:space="preserve">ovršnoj </w:t>
      </w:r>
      <w:r>
        <w:t xml:space="preserve">pisarnici Općinskog suda u </w:t>
      </w:r>
      <w:r w:rsidR="00764B1C">
        <w:t>Šibeniku</w:t>
      </w:r>
      <w:r w:rsidR="00EE2554">
        <w:t xml:space="preserve"> (čl.48. st.</w:t>
      </w:r>
      <w:r>
        <w:t>1. ZSP-a).</w:t>
      </w:r>
    </w:p>
    <w:p w:rsidRDefault="00EE2554" w:rsidP="005B1E85" w:rsidR="00EE2554">
      <w:pPr>
        <w:ind w:firstLine="708"/>
        <w:jc w:val="both"/>
      </w:pPr>
    </w:p>
    <w:p w:rsidRDefault="00EE2554" w:rsidP="00EE2554" w:rsidR="00EE2554">
      <w:pPr>
        <w:ind w:firstLine="708"/>
        <w:jc w:val="both"/>
      </w:pPr>
      <w:r>
        <w:t>Vrijeme između objave poziva za pripremno ročište i pripremnog ročišta ne može biti kraće od 60 dana (čl.48. st.2. ZSP-a)</w:t>
      </w:r>
      <w:r w:rsidR="00B43B79">
        <w:t>.</w:t>
      </w:r>
    </w:p>
    <w:p w:rsidRDefault="005B1E85" w:rsidP="005B1E85" w:rsidR="005B1E85">
      <w:pPr>
        <w:ind w:firstLine="708"/>
        <w:jc w:val="both"/>
      </w:pPr>
    </w:p>
    <w:p w:rsidRDefault="005B1E85" w:rsidP="00764B1C" w:rsidR="005B1E85">
      <w:pPr>
        <w:ind w:firstLine="708"/>
        <w:jc w:val="both"/>
      </w:pPr>
      <w:r>
        <w:t>II. Poziva</w:t>
      </w:r>
      <w:r w:rsidR="00764B1C">
        <w:t>ju</w:t>
      </w:r>
      <w:r>
        <w:t xml:space="preserve"> se vjerovnici da se očituju na plan ispunjenja obveza u roku od 30 dana od objave poziva za pripremno ročište na mrežnoj stranici e-oglasna ploča sudova (čl.48. st.3. ZSP-a).</w:t>
      </w:r>
    </w:p>
    <w:p w:rsidRDefault="005B1E85" w:rsidP="005B1E85" w:rsidR="005B1E85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>III. Vjerovnici čije tražbine nisu sadržane u popisu imovine i obveza niti su pri izradi plana ispunjenja uzete u obzir mogu zahtijevati njihovo namirenje samo ako su u roku od 30 dana od objave poziva za pripremno ročište podnijele zahtjev za</w:t>
      </w:r>
      <w:r w:rsidR="00EE2554">
        <w:t xml:space="preserve"> dopunu ili izmjenu popisa (čl.</w:t>
      </w:r>
      <w:r>
        <w:t>48. st.4. ZSP-a).</w:t>
      </w:r>
    </w:p>
    <w:p w:rsidRDefault="00764B1C" w:rsidP="005B1E85" w:rsidR="00764B1C">
      <w:pPr>
        <w:ind w:firstLine="708"/>
        <w:jc w:val="both"/>
      </w:pPr>
    </w:p>
    <w:p w:rsidRDefault="00BD018A" w:rsidP="005B1E85" w:rsidR="005B1E85">
      <w:pPr>
        <w:ind w:firstLine="708"/>
        <w:jc w:val="both"/>
      </w:pPr>
      <w:r>
        <w:t>Prijave vjerovnika koje nisu podnesene u navedenom roku,</w:t>
      </w:r>
      <w:r w:rsidR="00EE2554">
        <w:t xml:space="preserve"> sud će odbaciti rješenjem (čl.</w:t>
      </w:r>
      <w:r>
        <w:t>257. st.6. Stečajnog zakona, Narodne novine, b</w:t>
      </w:r>
      <w:r w:rsidR="00EE2554">
        <w:t>r. 71/15, dalje: SZ, u vezi čl.</w:t>
      </w:r>
      <w:r>
        <w:t>23. ZSP-a).</w:t>
      </w:r>
    </w:p>
    <w:p w:rsidRDefault="00AF6AE0" w:rsidP="005B1E85" w:rsidR="00AF6AE0">
      <w:pPr>
        <w:ind w:firstLine="708"/>
        <w:jc w:val="both"/>
      </w:pPr>
    </w:p>
    <w:p w:rsidRDefault="00BD018A" w:rsidP="00EE2554" w:rsidR="00BD018A">
      <w:pPr>
        <w:ind w:firstLine="708"/>
        <w:jc w:val="both"/>
      </w:pPr>
      <w:r>
        <w:t>IV. Ako se vjero</w:t>
      </w:r>
      <w:r w:rsidR="00764B1C">
        <w:t>v</w:t>
      </w:r>
      <w:r>
        <w:t>nik u roku od 30 dana od objave poziva za pripremno ročište nije izjasnio o planu ispunjenja obveza, smatrat će se da je dao svoj pristanak na plan (čl.50. st.1. ZSP-a).</w:t>
      </w:r>
    </w:p>
    <w:p w:rsidRDefault="00EE2554" w:rsidP="00EE2554" w:rsidR="00EE2554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lastRenderedPageBreak/>
        <w:t>Ako nijedan vjerovnik nije uskratio pristanak na plan ispunjenja obveza, smatra se da je plan prihvaćen (čl.50. st.2.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bude prihvaćen, prijedlog za otvaranje postupka stečaja pot</w:t>
      </w:r>
      <w:r w:rsidR="00EE2554">
        <w:t>rošača smatra se povučenim (čl.</w:t>
      </w:r>
      <w:r>
        <w:t>51. st.4.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ne bude prihvaćen, sud će otvoriti postupak stečaja potrošača uz primjenu pravi</w:t>
      </w:r>
      <w:r w:rsidR="00EE2554">
        <w:t>la propisanih ovim Zakonom (čl.</w:t>
      </w:r>
      <w:r>
        <w:t>52. ZSP</w:t>
      </w:r>
      <w:r w:rsidR="00D27D73">
        <w:t>-a</w:t>
      </w:r>
      <w:r>
        <w:t>).</w:t>
      </w:r>
    </w:p>
    <w:p w:rsidRDefault="00BD018A" w:rsidP="005B1E85" w:rsidR="00BD018A">
      <w:pPr>
        <w:ind w:firstLine="708"/>
        <w:jc w:val="both"/>
      </w:pPr>
    </w:p>
    <w:p w:rsidRDefault="00764B1C" w:rsidP="009566A2" w:rsidR="00764B1C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764B1C">
        <w:t>Šibeniku,</w:t>
      </w:r>
      <w:r>
        <w:t xml:space="preserve"> </w:t>
      </w:r>
      <w:r w:rsidR="004060EE">
        <w:t>4</w:t>
      </w:r>
      <w:r w:rsidR="009566A2">
        <w:t xml:space="preserve">. </w:t>
      </w:r>
      <w:r w:rsidR="00B43B79">
        <w:t>s</w:t>
      </w:r>
      <w:r w:rsidR="004060EE">
        <w:t>iječnja</w:t>
      </w:r>
      <w:r w:rsidR="001329AB">
        <w:t xml:space="preserve"> </w:t>
      </w:r>
      <w:r w:rsidR="009566A2">
        <w:t>20</w:t>
      </w:r>
      <w:r w:rsidR="00E34EFC">
        <w:t>1</w:t>
      </w:r>
      <w:r w:rsidR="004060EE">
        <w:t>7</w:t>
      </w:r>
      <w:r w:rsidR="009566A2">
        <w:t>.g</w:t>
      </w:r>
      <w:r w:rsidR="00764B1C">
        <w:t>.</w:t>
      </w:r>
    </w:p>
    <w:p w:rsidRDefault="00F540E1" w:rsidP="009566A2" w:rsidR="00F540E1">
      <w:pPr>
        <w:jc w:val="center"/>
      </w:pPr>
    </w:p>
    <w:p w:rsidRDefault="00764B1C" w:rsidP="009566A2" w:rsidR="00764B1C">
      <w:pPr>
        <w:jc w:val="right"/>
      </w:pPr>
    </w:p>
    <w:p w:rsidRDefault="009566A2" w:rsidP="00EE2554" w:rsidR="009566A2">
      <w:pPr>
        <w:ind w:firstLine="708" w:left="5664"/>
        <w:jc w:val="center"/>
      </w:pPr>
      <w:r>
        <w:t>S</w:t>
      </w:r>
      <w:r w:rsidR="00764B1C">
        <w:t>UTKINJA</w:t>
      </w:r>
    </w:p>
    <w:p w:rsidRDefault="009566A2" w:rsidP="009566A2" w:rsidR="009566A2">
      <w:pPr>
        <w:jc w:val="right"/>
      </w:pPr>
    </w:p>
    <w:p w:rsidRDefault="00764B1C" w:rsidP="00EE2554" w:rsidR="009566A2">
      <w:pPr>
        <w:ind w:firstLine="708" w:left="5664"/>
        <w:jc w:val="center"/>
      </w:pPr>
      <w:r>
        <w:t>Ana Kević Brakus</w:t>
      </w: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CB4934" w:rsidP="00764B1C" w:rsidR="00CB4934">
      <w:pPr>
        <w:jc w:val="right"/>
      </w:pPr>
    </w:p>
    <w:p w:rsidRDefault="00CB4934" w:rsidP="00764B1C" w:rsidR="00CB4934">
      <w:pPr>
        <w:jc w:val="right"/>
      </w:pPr>
    </w:p>
    <w:p w:rsidRDefault="001710CC" w:rsidP="00764B1C" w:rsidR="001710CC">
      <w:pPr>
        <w:jc w:val="right"/>
      </w:pPr>
    </w:p>
    <w:p w:rsidRDefault="009566A2" w:rsidP="009566A2" w:rsidR="009566A2">
      <w:pPr>
        <w:jc w:val="both"/>
      </w:pPr>
      <w:r>
        <w:t>DNA:</w:t>
      </w:r>
    </w:p>
    <w:p w:rsidRDefault="00B40156" w:rsidP="00764B1C" w:rsidR="00B40156">
      <w:pPr>
        <w:jc w:val="both"/>
      </w:pPr>
      <w:r>
        <w:t>Svim sudionicima putem mrežne stranice e-oglasna ploča sudova</w:t>
      </w:r>
      <w:r w:rsidR="00AF6AE0">
        <w:t xml:space="preserve">, zajedno s </w:t>
      </w:r>
      <w:r w:rsidR="00CB4934">
        <w:t>P</w:t>
      </w:r>
      <w:r w:rsidR="00AF6AE0">
        <w:t xml:space="preserve">opisom imovine i obveza i </w:t>
      </w:r>
      <w:r w:rsidR="00CB4934">
        <w:t>P</w:t>
      </w:r>
      <w:r w:rsidR="00D27D73">
        <w:t>lanom ispunjenja obveza (čl.</w:t>
      </w:r>
      <w:r w:rsidR="00AF6AE0">
        <w:t>48. st.1. ZSP-a).</w:t>
      </w:r>
    </w:p>
    <w:p w:rsidRDefault="00B40156" w:rsidP="00764B1C" w:rsidR="00B40156">
      <w:pPr>
        <w:jc w:val="both"/>
      </w:pPr>
      <w:r>
        <w:t>Smatra se da je dostava pismena obavljena istekom osmog dana od dana objave pismena na mrežnoj stran</w:t>
      </w:r>
      <w:r w:rsidR="00D27D73">
        <w:t>ici e-oglasna ploča sudova (čl.</w:t>
      </w:r>
      <w:r>
        <w:t>25. st.2. ZSP-a).</w:t>
      </w:r>
    </w:p>
    <w:sectPr w:rsidSect="00CB4934" w:rsidR="00B40156">
      <w:headerReference w:type="even" r:id="rId11"/>
      <w:headerReference w:type="default" r:id="rId12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349" w:rsidR="003E0349">
      <w:r>
        <w:separator/>
      </w:r>
    </w:p>
  </w:endnote>
  <w:endnote w:id="0" w:type="continuationSeparator">
    <w:p w:rsidRDefault="003E0349" w:rsidR="003E0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349" w:rsidR="003E0349">
      <w:r>
        <w:separator/>
      </w:r>
    </w:p>
  </w:footnote>
  <w:footnote w:id="0" w:type="continuationSeparator">
    <w:p w:rsidRDefault="003E0349" w:rsidR="003E03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156" w:rsidR="00B40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1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934" w:rsidR="00B40156">
    <w:pPr>
      <w:pStyle w:val="Zaglavlje"/>
    </w:pPr>
    <w:r>
      <w:tab/>
    </w:r>
    <w:r>
      <w:tab/>
      <w:t>19 Sp-</w:t>
    </w:r>
    <w:r w:rsidR="004060EE">
      <w:t>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60F69"/>
    <w:rsid w:val="0009557A"/>
    <w:rsid w:val="001178EC"/>
    <w:rsid w:val="001329AB"/>
    <w:rsid w:val="00136DCF"/>
    <w:rsid w:val="00151023"/>
    <w:rsid w:val="00154EDB"/>
    <w:rsid w:val="001710CC"/>
    <w:rsid w:val="001B7C3B"/>
    <w:rsid w:val="002326E9"/>
    <w:rsid w:val="002C7D7F"/>
    <w:rsid w:val="002D15D1"/>
    <w:rsid w:val="002D74B3"/>
    <w:rsid w:val="00305CA6"/>
    <w:rsid w:val="00344D8F"/>
    <w:rsid w:val="003B1D32"/>
    <w:rsid w:val="003B4368"/>
    <w:rsid w:val="003D17BA"/>
    <w:rsid w:val="003D7CB8"/>
    <w:rsid w:val="003E0349"/>
    <w:rsid w:val="004060EE"/>
    <w:rsid w:val="0042288A"/>
    <w:rsid w:val="00453C35"/>
    <w:rsid w:val="004734CC"/>
    <w:rsid w:val="004E28E6"/>
    <w:rsid w:val="00510AD4"/>
    <w:rsid w:val="005624E7"/>
    <w:rsid w:val="005A1B04"/>
    <w:rsid w:val="005B1E85"/>
    <w:rsid w:val="00655471"/>
    <w:rsid w:val="006626FF"/>
    <w:rsid w:val="00695EDE"/>
    <w:rsid w:val="006B5530"/>
    <w:rsid w:val="006D15E9"/>
    <w:rsid w:val="007317A3"/>
    <w:rsid w:val="00764B1C"/>
    <w:rsid w:val="00773FC7"/>
    <w:rsid w:val="007A6DBF"/>
    <w:rsid w:val="007B0FEE"/>
    <w:rsid w:val="007E41D5"/>
    <w:rsid w:val="00855D28"/>
    <w:rsid w:val="00913843"/>
    <w:rsid w:val="009566A2"/>
    <w:rsid w:val="00966B9D"/>
    <w:rsid w:val="009D3CD2"/>
    <w:rsid w:val="00A318D5"/>
    <w:rsid w:val="00A538B5"/>
    <w:rsid w:val="00AF6AE0"/>
    <w:rsid w:val="00B1217E"/>
    <w:rsid w:val="00B40156"/>
    <w:rsid w:val="00B43B79"/>
    <w:rsid w:val="00B45140"/>
    <w:rsid w:val="00B53E13"/>
    <w:rsid w:val="00B9496B"/>
    <w:rsid w:val="00BD018A"/>
    <w:rsid w:val="00C202C7"/>
    <w:rsid w:val="00C6192A"/>
    <w:rsid w:val="00C9293C"/>
    <w:rsid w:val="00CB4934"/>
    <w:rsid w:val="00CD5CC4"/>
    <w:rsid w:val="00CF267E"/>
    <w:rsid w:val="00D21D14"/>
    <w:rsid w:val="00D25B55"/>
    <w:rsid w:val="00D27D73"/>
    <w:rsid w:val="00D47921"/>
    <w:rsid w:val="00D92CA8"/>
    <w:rsid w:val="00E34EFC"/>
    <w:rsid w:val="00E42AC2"/>
    <w:rsid w:val="00E46C32"/>
    <w:rsid w:val="00E60C6B"/>
    <w:rsid w:val="00E735C8"/>
    <w:rsid w:val="00EC5262"/>
    <w:rsid w:val="00EC635F"/>
    <w:rsid w:val="00EE2554"/>
    <w:rsid w:val="00F05C18"/>
    <w:rsid w:val="00F45669"/>
    <w:rsid w:val="00F5159D"/>
    <w:rsid w:val="00F540E1"/>
    <w:rsid w:val="00F5649F"/>
    <w:rsid w:val="00FC580E"/>
    <w:rsid w:val="00FD6492"/>
    <w:rsid w:val="00FE4107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92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92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Škugor Petruša</izvorni_sadrzaj>
    <derivirana_varijabla naziv="DomainObject.Predmet.StrankaFormated_1">  Ivana Škugor Petruša</derivirana_varijabla>
  </DomainObject.Predmet.StrankaFormated>
  <DomainObject.Predmet.StrankaFormatedOIB>
    <izvorni_sadrzaj>  Ivana Škugor Petruša, OIB 22832313287</izvorni_sadrzaj>
    <derivirana_varijabla naziv="DomainObject.Predmet.StrankaFormatedOIB_1">  Ivana Škugor Petruša, OIB 22832313287</derivirana_varijabla>
  </DomainObject.Predmet.StrankaFormatedOIB>
  <DomainObject.Predmet.StrankaFormatedWithAdress>
    <izvorni_sadrzaj> Ivana Škugor Petruša, Pirinova 7, 10000 Zagreb</izvorni_sadrzaj>
    <derivirana_varijabla naziv="DomainObject.Predmet.StrankaFormatedWithAdress_1"> Ivana Škugor Petruša, Pirinova 7, 10000 Zagreb</derivirana_varijabla>
  </DomainObject.Predmet.StrankaFormatedWithAdress>
  <DomainObject.Predmet.StrankaFormatedWithAdressOIB>
    <izvorni_sadrzaj> Ivana Škugor Petruša, OIB 22832313287, Pirinova 7, 10000 Zagreb</izvorni_sadrzaj>
    <derivirana_varijabla naziv="DomainObject.Predmet.StrankaFormatedWithAdressOIB_1"> Ivana Škugor Petruša, OIB 22832313287, Pirinova 7, 10000 Zagreb</derivirana_varijabla>
  </DomainObject.Predmet.StrankaFormatedWithAdressOIB>
  <DomainObject.Predmet.StrankaWithAdress>
    <izvorni_sadrzaj>Ivana Škugor Petruša Pirinova 7,10000 Zagreb</izvorni_sadrzaj>
    <derivirana_varijabla naziv="DomainObject.Predmet.StrankaWithAdress_1">Ivana Škugor Petruša Pirinova 7,10000 Zagreb</derivirana_varijabla>
  </DomainObject.Predmet.StrankaWithAdress>
  <DomainObject.Predmet.StrankaWithAdressOIB>
    <izvorni_sadrzaj>Ivana Škugor Petruša, OIB 22832313287, Pirinova 7,10000 Zagreb</izvorni_sadrzaj>
    <derivirana_varijabla naziv="DomainObject.Predmet.StrankaWithAdressOIB_1">Ivana Škugor Petruša, OIB 22832313287, Pirinova 7,10000 Zagreb</derivirana_varijabla>
  </DomainObject.Predmet.StrankaWithAdressOIB>
  <DomainObject.Predmet.StrankaNazivFormated>
    <izvorni_sadrzaj>Ivana Škugor Petruša</izvorni_sadrzaj>
    <derivirana_varijabla naziv="DomainObject.Predmet.StrankaNazivFormated_1">Ivana Škugor Petruša</derivirana_varijabla>
  </DomainObject.Predmet.StrankaNazivFormated>
  <DomainObject.Predmet.StrankaNazivFormatedOIB>
    <izvorni_sadrzaj>Ivana Škugor Petruša, OIB 22832313287</izvorni_sadrzaj>
    <derivirana_varijabla naziv="DomainObject.Predmet.StrankaNazivFormatedOIB_1">Ivana Škugor Petruša, OIB 22832313287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Ivana Škugor Petruša</item>
    </izvorni_sadrzaj>
    <derivirana_varijabla naziv="DomainObject.Predmet.StrankaListFormated_1">
      <item>Ivana Škugor Petruša</item>
    </derivirana_varijabla>
  </DomainObject.Predmet.StrankaListFormated>
  <DomainObject.Predmet.StrankaListFormatedOIB>
    <izvorni_sadrzaj>
      <item>Ivana Škugor Petruša, OIB 22832313287</item>
    </izvorni_sadrzaj>
    <derivirana_varijabla naziv="DomainObject.Predmet.StrankaListFormatedOIB_1">
      <item>Ivana Škugor Petruša, OIB 22832313287</item>
    </derivirana_varijabla>
  </DomainObject.Predmet.StrankaListFormatedOIB>
  <DomainObject.Predmet.StrankaListFormatedWithAdress>
    <izvorni_sadrzaj>
      <item>Ivana Škugor Petruša, Pirinova 7, 10000 Zagreb</item>
    </izvorni_sadrzaj>
    <derivirana_varijabla naziv="DomainObject.Predmet.StrankaListFormatedWithAdress_1">
      <item>Ivana Škugor Petruša, Pirinova 7, 10000 Zagreb</item>
    </derivirana_varijabla>
  </DomainObject.Predmet.StrankaListFormatedWithAdress>
  <DomainObject.Predmet.StrankaListFormatedWithAdressOIB>
    <izvorni_sadrzaj>
      <item>Ivana Škugor Petruša, OIB 22832313287, Pirinova 7, 10000 Zagreb</item>
    </izvorni_sadrzaj>
    <derivirana_varijabla naziv="DomainObject.Predmet.StrankaListFormatedWithAdressOIB_1">
      <item>Ivana Škugor Petruša, OIB 22832313287, Pirinova 7, 10000 Zagreb</item>
    </derivirana_varijabla>
  </DomainObject.Predmet.StrankaListFormatedWithAdressOIB>
  <DomainObject.Predmet.StrankaListNazivFormated>
    <izvorni_sadrzaj>
      <item>Ivana Škugor Petruša</item>
    </izvorni_sadrzaj>
    <derivirana_varijabla naziv="DomainObject.Predmet.StrankaListNazivFormated_1">
      <item>Ivana Škugor Petruša</item>
    </derivirana_varijabla>
  </DomainObject.Predmet.StrankaListNazivFormated>
  <DomainObject.Predmet.StrankaListNazivFormatedOIB>
    <izvorni_sadrzaj>
      <item>Ivana Škugor Petruša, OIB 22832313287</item>
    </izvorni_sadrzaj>
    <derivirana_varijabla naziv="DomainObject.Predmet.StrankaListNazivFormatedOIB_1">
      <item>Ivana Škugor Petruša, OIB 22832313287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Škugor Petruša</izvorni_sadrzaj>
    <derivirana_varijabla naziv="DomainObject.Predmet.StrankaIDrugi_1">Ivana Škugor Petruša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Škugor Petruša, OIB 22832313287, Pirinova 7, 10000 Zagreb</izvorni_sadrzaj>
    <derivirana_varijabla naziv="DomainObject.Predmet.StrankaIDrugiAdressOIB_1">Ivana Škugor Petruša, OIB 22832313287, Pirinova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Škugor Petruša</item>
    </izvorni_sadrzaj>
    <derivirana_varijabla naziv="DomainObject.Predmet.SudioniciListNaziv_1">
      <item>Ivana Škugor Petruša</item>
    </derivirana_varijabla>
  </DomainObject.Predmet.SudioniciListNaziv>
  <DomainObject.Predmet.SudioniciListAdressOIB>
    <izvorni_sadrzaj>
      <item>Ivana Škugor Petruša, OIB 22832313287, Pirinova 7,10000 Zagreb</item>
    </izvorni_sadrzaj>
    <derivirana_varijabla naziv="DomainObject.Predmet.SudioniciListAdressOIB_1">
      <item>Ivana Škugor Petruša, OIB 22832313287, Pirinova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22832313287</item>
    </izvorni_sadrzaj>
    <derivirana_varijabla naziv="DomainObject.Predmet.SudioniciListNazivOIB_1">
      <item>, OIB 22832313287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67F26-D9A6-4B2C-A3E1-2358AACA0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439</properties:Words>
  <properties:Characters>2418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2017-01-04T11:19:00Z</dcterms:created>
  <dc:creator>RH - TDU</dc:creator>
  <cp:lastModifiedBy>Ana Kević Brakus</cp:lastModifiedBy>
  <cp:lastPrinted>2017-01-04T11:19:00Z</cp:lastPrinted>
  <dcterms:modified xmlns:xsi="http://www.w3.org/2001/XMLSchema-instance" xsi:type="dcterms:W3CDTF">2017-01-04T11:25:00Z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