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8b7e" w14:paraId="5c28b7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12010">
        <w:rPr>
          <w:rFonts w:hAnsi="Times New Roman" w:ascii="Times New Roman"/>
          <w:szCs w:val="24"/>
        </w:rPr>
        <w:t>1201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E0221A">
        <w:rPr>
          <w:rFonts w:hAnsi="Times New Roman" w:ascii="Times New Roman"/>
          <w:szCs w:val="24"/>
        </w:rPr>
        <w:t xml:space="preserve"> Podružnica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E12010" w:rsidRPr="0042562C">
        <w:rPr>
          <w:rFonts w:hAnsi="Times New Roman" w:ascii="Times New Roman"/>
          <w:szCs w:val="24"/>
        </w:rPr>
        <w:t>POSLOVNO-TRGOVAČKI CENTAR SAMOBOR d.o.o.</w:t>
      </w:r>
      <w:r w:rsidR="00E12010">
        <w:rPr>
          <w:rFonts w:hAnsi="Times New Roman" w:ascii="Times New Roman"/>
          <w:szCs w:val="24"/>
        </w:rPr>
        <w:t>, Samobor, Gradna 5,</w:t>
      </w:r>
      <w:r w:rsidR="00E12010" w:rsidRPr="004D3A78">
        <w:rPr>
          <w:rFonts w:hAnsi="Times New Roman" w:ascii="Times New Roman"/>
          <w:szCs w:val="24"/>
        </w:rPr>
        <w:t xml:space="preserve"> OIB:</w:t>
      </w:r>
      <w:r w:rsidR="00E12010" w:rsidRPr="0042562C">
        <w:t xml:space="preserve"> </w:t>
      </w:r>
      <w:r w:rsidR="00E12010" w:rsidRPr="0042562C">
        <w:rPr>
          <w:rFonts w:hAnsi="Times New Roman" w:ascii="Times New Roman"/>
          <w:szCs w:val="24"/>
        </w:rPr>
        <w:t>11443722214</w:t>
      </w:r>
      <w:r w:rsidR="00E0221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E12010">
        <w:rPr>
          <w:rFonts w:hAnsi="Times New Roman" w:ascii="Times New Roman"/>
          <w:szCs w:val="24"/>
        </w:rPr>
        <w:t>23</w:t>
      </w:r>
      <w:r w:rsidR="00895B77">
        <w:rPr>
          <w:rFonts w:hAnsi="Times New Roman" w:ascii="Times New Roman"/>
          <w:szCs w:val="24"/>
        </w:rPr>
        <w:t xml:space="preserve">. studenoga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E12010" w:rsidRPr="0042562C">
        <w:rPr>
          <w:rFonts w:hAnsi="Times New Roman" w:ascii="Times New Roman"/>
          <w:szCs w:val="24"/>
        </w:rPr>
        <w:t>POSLOVNO-TRGOVAČKI CENTAR SAMOBOR d.o.o.</w:t>
      </w:r>
      <w:r w:rsidR="00E12010">
        <w:rPr>
          <w:rFonts w:hAnsi="Times New Roman" w:ascii="Times New Roman"/>
          <w:szCs w:val="24"/>
        </w:rPr>
        <w:t>, Samobor, Gradna 5,</w:t>
      </w:r>
      <w:r w:rsidR="00E12010" w:rsidRPr="004D3A78">
        <w:rPr>
          <w:rFonts w:hAnsi="Times New Roman" w:ascii="Times New Roman"/>
          <w:szCs w:val="24"/>
        </w:rPr>
        <w:t xml:space="preserve"> OIB:</w:t>
      </w:r>
      <w:r w:rsidR="00E12010" w:rsidRPr="0042562C">
        <w:t xml:space="preserve"> </w:t>
      </w:r>
      <w:r w:rsidR="00E12010" w:rsidRPr="0042562C">
        <w:rPr>
          <w:rFonts w:hAnsi="Times New Roman" w:ascii="Times New Roman"/>
          <w:szCs w:val="24"/>
        </w:rPr>
        <w:t>11443722214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895B77">
        <w:rPr>
          <w:rFonts w:hAnsi="Times New Roman" w:ascii="Times New Roman"/>
          <w:szCs w:val="24"/>
        </w:rPr>
        <w:t>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12010">
        <w:rPr>
          <w:rFonts w:hAnsi="Times New Roman" w:ascii="Times New Roman"/>
        </w:rPr>
        <w:t>1260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E12010">
        <w:rPr>
          <w:rFonts w:hAnsi="Times New Roman" w:ascii="Times New Roman"/>
        </w:rPr>
        <w:t>808.982,43</w:t>
      </w:r>
      <w:r w:rsidR="00895B77">
        <w:rPr>
          <w:rFonts w:hAnsi="Times New Roman" w:ascii="Times New Roman"/>
        </w:rPr>
        <w:t xml:space="preserve"> kn na dan 1</w:t>
      </w:r>
      <w:r w:rsidR="00E12010">
        <w:rPr>
          <w:rFonts w:hAnsi="Times New Roman" w:ascii="Times New Roman"/>
        </w:rPr>
        <w:t>6</w:t>
      </w:r>
      <w:r w:rsidR="00895B77">
        <w:rPr>
          <w:rFonts w:hAnsi="Times New Roman" w:ascii="Times New Roman"/>
        </w:rPr>
        <w:t>.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E0221A">
        <w:rPr>
          <w:rFonts w:hAnsi="Times New Roman" w:ascii="Times New Roman"/>
        </w:rPr>
        <w:t xml:space="preserve">registra udruga / </w:t>
      </w:r>
      <w:r>
        <w:rPr>
          <w:rFonts w:hAnsi="Times New Roman" w:ascii="Times New Roman"/>
        </w:rPr>
        <w:t>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12010">
        <w:rPr>
          <w:rFonts w:hAnsi="Times New Roman" w:ascii="Times New Roman"/>
          <w:szCs w:val="24"/>
        </w:rPr>
        <w:t xml:space="preserve">23. studenoga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12010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7D4B26" w:rsidR="007D4B26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7D4B26" w:rsidP="00FF649E" w:rsidR="007D4B26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lastRenderedPageBreak/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p w:rsidRDefault="00FF649E" w:rsidP="00FF649E" w:rsidR="00FF649E" w:rsidRPr="00D44D4F">
      <w:pPr>
        <w:jc w:val="both"/>
        <w:rPr>
          <w:rFonts w:hAnsi="Times New Roman" w:ascii="Times New Roman"/>
          <w:sz w:val="22"/>
        </w:rPr>
      </w:pPr>
    </w:p>
    <w:p w:rsidRDefault="00D75016" w:rsidP="00FF649E" w:rsidR="00D75016" w:rsidRPr="002A7ADF">
      <w:pPr>
        <w:rPr>
          <w:rFonts w:hAnsi="Times New Roman" w:ascii="Times New Roman"/>
          <w:szCs w:val="24"/>
        </w:rPr>
      </w:pP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B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E12010">
      <w:rPr>
        <w:rFonts w:hAnsi="Times New Roman" w:ascii="Times New Roman"/>
        <w:szCs w:val="24"/>
      </w:rPr>
      <w:t>1201/15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D4B26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3D7D"/>
    <w:rsid w:val="00E0221A"/>
    <w:rsid w:val="00E12010"/>
    <w:rsid w:val="00E35844"/>
    <w:rsid w:val="00E62912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B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B2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B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B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B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B2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B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B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POSLOVNO-TRGOVAČKI CENTAR SAMOBOR d.o.o. zastupanog po punomoćniku Anto Labudović</izvorni_sadrzaj>
    <derivirana_varijabla naziv="DomainObject.Predmet.ProtustrankaFormated_1">  POSLOVNO-TRGOVAČKI CENTAR SAMOBOR d.o.o. zastupanog po punomoćniku Anto Labudović</derivirana_varijabla>
  </DomainObject.Predmet.ProtustrankaFormated>
  <DomainObject.Predmet.ProtustrankaFormatedOIB>
    <izvorni_sadrzaj>  POSLOVNO-TRGOVAČKI CENTAR SAMOBOR d.o.o., OIB 11443722214 zastupanog po punomoćniku Anto Labudović</izvorni_sadrzaj>
    <derivirana_varijabla naziv="DomainObject.Predmet.ProtustrankaFormatedOIB_1">  POSLOVNO-TRGOVAČKI CENTAR SAMOBOR d.o.o., OIB 11443722214 zastupanog po punomoćniku Anto Labudović</derivirana_varijabla>
  </DomainObject.Predmet.ProtustrankaFormatedOIB>
  <DomainObject.Predmet.ProtustrankaFormatedWithAdress>
    <izvorni_sadrzaj> POSLOVNO-TRGOVAČKI CENTAR SAMOBOR d.o.o., Gradna 5, 10430 Samobor zastupanog po punomoćniku Anto Labudović</izvorni_sadrzaj>
    <derivirana_varijabla naziv="DomainObject.Predmet.ProtustrankaFormatedWithAdress_1"> POSLOVNO-TRGOVAČKI CENTAR SAMOBOR d.o.o., Gradna 5, 10430 Samobor zastupanog po punomoćniku Anto Labudović</derivirana_varijabla>
  </DomainObject.Predmet.ProtustrankaFormatedWithAdress>
  <DomainObject.Predmet.ProtustrankaFormatedWithAdressOIB>
    <izvorni_sadrzaj> POSLOVNO-TRGOVAČKI CENTAR SAMOBOR d.o.o., OIB 11443722214, Gradna 5, 10430 Samobor zastupanog po punomoćniku Anto Labudović</izvorni_sadrzaj>
    <derivirana_varijabla naziv="DomainObject.Predmet.ProtustrankaFormatedWithAdressOIB_1"> POSLOVNO-TRGOVAČKI CENTAR SAMOBOR d.o.o., OIB 11443722214, Gradna 5, 10430 Samobor zastupanog po punomoćniku Anto Labudović</derivirana_varijabla>
  </DomainObject.Predmet.ProtustrankaFormatedWithAdressOIB>
  <DomainObject.Predmet.ProtustrankaWithAdress>
    <izvorni_sadrzaj>POSLOVNO-TRGOVAČKI CENTAR SAMOBOR d.o.o. Gradna 5, 10430 Samobor</izvorni_sadrzaj>
    <derivirana_varijabla naziv="DomainObject.Predmet.ProtustrankaWithAdress_1">POSLOVNO-TRGOVAČKI CENTAR SAMOBOR d.o.o. Gradna 5, 10430 Samobor</derivirana_varijabla>
  </DomainObject.Predmet.ProtustrankaWithAdress>
  <DomainObject.Predmet.ProtustrankaWithAdressOIB>
    <izvorni_sadrzaj>POSLOVNO-TRGOVAČKI CENTAR SAMOBOR d.o.o., OIB 11443722214, Gradna 5, 10430 Samobor</izvorni_sadrzaj>
    <derivirana_varijabla naziv="DomainObject.Predmet.ProtustrankaWithAdressOIB_1">POSLOVNO-TRGOVAČKI CENTAR SAMOBOR d.o.o., OIB 11443722214, Gradna 5, 10430 Samobor</derivirana_varijabla>
  </DomainObject.Predmet.ProtustrankaWithAdressOIB>
  <DomainObject.Predmet.ProtustrankaNazivFormated>
    <izvorni_sadrzaj>POSLOVNO-TRGOVAČKI CENTAR SAMOBOR d.o.o.</izvorni_sadrzaj>
    <derivirana_varijabla naziv="DomainObject.Predmet.ProtustrankaNazivFormated_1">POSLOVNO-TRGOVAČKI CENTAR SAMOBOR d.o.o.</derivirana_varijabla>
  </DomainObject.Predmet.ProtustrankaNazivFormated>
  <DomainObject.Predmet.ProtustrankaNazivFormatedOIB>
    <izvorni_sadrzaj>POSLOVNO-TRGOVAČKI CENTAR SAMOBOR d.o.o., OIB 11443722214</izvorni_sadrzaj>
    <derivirana_varijabla naziv="DomainObject.Predmet.ProtustrankaNazivFormatedOIB_1">POSLOVNO-TRGOVAČKI CENTAR SAMOBOR d.o.o., OIB 11443722214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POSLOVNO-TRGOVAČKI CENTAR SAMOBOR d.o.o. zastupanog po punomoćniku Anto Labudović</item>
    </izvorni_sadrzaj>
    <derivirana_varijabla naziv="DomainObject.Predmet.ProtuStrankaListFormated_1">
      <item>POSLOVNO-TRGOVAČKI CENTAR SAMOBOR d.o.o. zastupanog po punomoćniku Anto Labudović</item>
    </derivirana_varijabla>
  </DomainObject.Predmet.ProtuStrankaListFormated>
  <DomainObject.Predmet.ProtuStrankaListFormatedOIB>
    <izvorni_sadrzaj>
      <item>POSLOVNO-TRGOVAČKI CENTAR SAMOBOR d.o.o., OIB 11443722214 zastupanog po punomoćniku Anto Labudović</item>
    </izvorni_sadrzaj>
    <derivirana_varijabla naziv="DomainObject.Predmet.ProtuStrankaListFormatedOIB_1">
      <item>POSLOVNO-TRGOVAČKI CENTAR SAMOBOR d.o.o., OIB 11443722214 zastupanog po punomoćniku Anto Labudović</item>
    </derivirana_varijabla>
  </DomainObject.Predmet.ProtuStrankaListFormatedOIB>
  <DomainObject.Predmet.ProtuStrankaListFormatedWithAdress>
    <izvorni_sadrzaj>
      <item>POSLOVNO-TRGOVAČKI CENTAR SAMOBOR d.o.o., Gradna 5, 10430 Samobor zastupanog po punomoćniku Anto Labudović</item>
    </izvorni_sadrzaj>
    <derivirana_varijabla naziv="DomainObject.Predmet.ProtuStrankaListFormatedWithAdress_1">
      <item>POSLOVNO-TRGOVAČKI CENTAR SAMOBOR d.o.o., Gradna 5, 10430 Samobor zastupanog po punomoćniku Anto Labudović</item>
    </derivirana_varijabla>
  </DomainObject.Predmet.ProtuStrankaListFormatedWithAdress>
  <DomainObject.Predmet.ProtuStrankaListFormatedWithAdressOIB>
    <izvorni_sadrzaj>
      <item>POSLOVNO-TRGOVAČKI CENTAR SAMOBOR d.o.o., OIB 11443722214, Gradna 5, 10430 Samobor zastupanog po punomoćniku Anto Labudović</item>
    </izvorni_sadrzaj>
    <derivirana_varijabla naziv="DomainObject.Predmet.ProtuStrankaListFormatedWithAdressOIB_1">
      <item>POSLOVNO-TRGOVAČKI CENTAR SAMOBOR d.o.o., OIB 11443722214, Gradna 5, 10430 Samobor zastupanog po punomoćniku Anto Labudović</item>
    </derivirana_varijabla>
  </DomainObject.Predmet.ProtuStrankaListFormatedWithAdressOIB>
  <DomainObject.Predmet.ProtuStrankaListNazivFormated>
    <izvorni_sadrzaj>
      <item>POSLOVNO-TRGOVAČKI CENTAR SAMOBOR d.o.o.</item>
    </izvorni_sadrzaj>
    <derivirana_varijabla naziv="DomainObject.Predmet.ProtuStrankaListNazivFormated_1">
      <item>POSLOVNO-TRGOVAČKI CENTAR SAMOBOR d.o.o.</item>
    </derivirana_varijabla>
  </DomainObject.Predmet.ProtuStrankaListNazivFormated>
  <DomainObject.Predmet.ProtuStrankaListNazivFormatedOIB>
    <izvorni_sadrzaj>
      <item>POSLOVNO-TRGOVAČKI CENTAR SAMOBOR d.o.o., OIB 11443722214</item>
    </izvorni_sadrzaj>
    <derivirana_varijabla naziv="DomainObject.Predmet.ProtuStrankaListNazivFormatedOIB_1">
      <item>POSLOVNO-TRGOVAČKI CENTAR SAMOBOR d.o.o., OIB 11443722214</item>
    </derivirana_varijabla>
  </DomainObject.Predmet.ProtuStrankaListNazivFormatedOIB>
  <DomainObject.Predmet.OstaliListFormated>
    <izvorni_sadrzaj>
      <item>HRVATSKI ZAVOD ZA MIROVINSKO OSIGURANJE</item>
      <item>Anto Labudović punomoćnik sudionika u postupku POSLOVNO-TRGOVAČKI CENTAR SAMOBOR d.o.o.</item>
    </izvorni_sadrzaj>
    <derivirana_varijabla naziv="DomainObject.Predmet.OstaliListFormated_1">
      <item>HRVATSKI ZAVOD ZA MIROVINSKO OSIGURANJE</item>
      <item>Anto Labudović punomoćnik sudionika u postupku POSLOVNO-TRGOVAČKI CENTAR SAMOBOR d.o.o.</item>
    </derivirana_varijabla>
  </DomainObject.Predmet.OstaliListFormated>
  <DomainObject.Predmet.OstaliListFormatedOIB>
    <izvorni_sadrzaj>
      <item>HRVATSKI ZAVOD ZA MIROVINSKO OSIGURANJE</item>
      <item>Anto Labudović, OIB 07268381654 punomoćnik sudionika u postupku POSLOVNO-TRGOVAČKI CENTAR SAMOBOR d.o.o.</item>
    </izvorni_sadrzaj>
    <derivirana_varijabla naziv="DomainObject.Predmet.OstaliListFormatedOIB_1">
      <item>HRVATSKI ZAVOD ZA MIROVINSKO OSIGURANJE</item>
      <item>Anto Labudović, OIB 07268381654 punomoćnik sudionika u postupku POSLOVNO-TRGOVAČKI CENTAR SAMOBOR d.o.o.</item>
    </derivirana_varijabla>
  </DomainObject.Predmet.OstaliListFormatedOIB>
  <DomainObject.Predmet.OstaliListFormatedWithAdress>
    <izvorni_sadrzaj>
      <item>HRVATSKI ZAVOD ZA MIROVINSKO OSIGURANJE, Trpimirova 4, 10000 Zagreb</item>
      <item>Anto Labudović, Gradna 5, 10430 Gradna punomoćnik sudionika u postupku POSLOVNO-TRGOVAČKI CENTAR SAMOBOR d.o.o.</item>
    </izvorni_sadrzaj>
    <derivirana_varijabla naziv="DomainObject.Predmet.OstaliListFormatedWithAdress_1">
      <item>HRVATSKI ZAVOD ZA MIROVINSKO OSIGURANJE, Trpimirova 4, 10000 Zagreb</item>
      <item>Anto Labudović, Gradna 5, 10430 Gradna punomoćnik sudionika u postupku POSLOVNO-TRGOVAČKI CENTAR SAMOBOR d.o.o.</item>
    </derivirana_varijabla>
  </DomainObject.Predmet.OstaliListFormatedWithAdress>
  <DomainObject.Predmet.OstaliListFormatedWithAdressOIB>
    <izvorni_sadrzaj>
      <item>HRVATSKI ZAVOD ZA MIROVINSKO OSIGURANJE, Trpimirova 4, 10000 Zagreb</item>
      <item>Anto Labudović, OIB 07268381654, Gradna 5, 10430 Gradna punomoćnik sudionika u postupku POSLOVNO-TRGOVAČKI CENTAR SAMOBOR d.o.o.</item>
    </izvorni_sadrzaj>
    <derivirana_varijabla naziv="DomainObject.Predmet.OstaliListFormatedWithAdressOIB_1">
      <item>HRVATSKI ZAVOD ZA MIROVINSKO OSIGURANJE, Trpimirova 4, 10000 Zagreb</item>
      <item>Anto Labudović, OIB 07268381654, Gradna 5, 10430 Gradna punomoćnik sudionika u postupku POSLOVNO-TRGOVAČKI CENTAR SAMOBOR d.o.o.</item>
    </derivirana_varijabla>
  </DomainObject.Predmet.OstaliListFormatedWithAdressOIB>
  <DomainObject.Predmet.OstaliListNazivFormated>
    <izvorni_sadrzaj>
      <item>HRVATSKI ZAVOD ZA MIROVINSKO OSIGURANJE</item>
      <item>Anto Labudović</item>
    </izvorni_sadrzaj>
    <derivirana_varijabla naziv="DomainObject.Predmet.OstaliListNazivFormated_1">
      <item>HRVATSKI ZAVOD ZA MIROVINSKO OSIGURANJE</item>
      <item>Anto Labudović</item>
    </derivirana_varijabla>
  </DomainObject.Predmet.OstaliListNazivFormated>
  <DomainObject.Predmet.OstaliListNazivFormatedOIB>
    <izvorni_sadrzaj>
      <item>HRVATSKI ZAVOD ZA MIROVINSKO OSIGURANJE</item>
      <item>Anto Labudović, OIB 07268381654</item>
    </izvorni_sadrzaj>
    <derivirana_varijabla naziv="DomainObject.Predmet.OstaliListNazivFormatedOIB_1">
      <item>HRVATSKI ZAVOD ZA MIROVINSKO OSIGURANJE</item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POSLOVNO-TRGOVAČKI CENTAR SAMOBOR d.o.o.</izvorni_sadrzaj>
    <derivirana_varijabla naziv="DomainObject.Predmet.ProtustrankaIDrugi_1">POSLOVNO-TRGOVAČKI CENTAR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POSLOVNO-TRGOVAČKI CENTAR SAMOBOR d.o.o., OIB 11443722214, Gradna 5, 10430 Samobor</izvorni_sadrzaj>
    <derivirana_varijabla naziv="DomainObject.Predmet.ProtustrankaIDrugiAdressOIB_1">POSLOVNO-TRGOVAČKI CENTAR SAMOBOR d.o.o., OIB 11443722214, Gradna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POSLOVNO-TRGOVAČKI CENTAR SAMOBOR d.o.o.</item>
      <item>HRVATSKI ZAVOD ZA MIROVINSKO OSIGURANJE</item>
      <item>Anto Labudović</item>
    </izvorni_sadrzaj>
    <derivirana_varijabla naziv="DomainObject.Predmet.SudioniciListNaziv_1">
      <item>FINA Regionalni centar Zagreb</item>
      <item>POSLOVNO-TRGOVAČKI CENTAR SAMOBOR d.o.o.</item>
      <item>HRVATSKI ZAVOD ZA MIROVINSKO OSIGURANJE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POSLOVNO-TRGOVAČKI CENTAR SAMOBOR d.o.o., OIB 11443722214, Gradna 5,10430 Samobor</item>
      <item>HRVATSKI ZAVOD ZA MIROVINSKO OSIGURANJE, Trpimirova 4,10000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11443722214</item>
      <item>, OIB null</item>
      <item>, OIB 07268381654</item>
    </izvorni_sadrzaj>
    <derivirana_varijabla naziv="DomainObject.Predmet.SudioniciListNazivOIB_1">
      <item>, OIB 85821130368</item>
      <item>, OIB 11443722214</item>
      <item>, OIB null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1717</properties:Characters>
  <properties:Lines>52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2015-11-23T09:41:00Z</cp:lastPrinted>
  <dcterms:modified xmlns:xsi="http://www.w3.org/2001/XMLSchema-instance" xsi:type="dcterms:W3CDTF">2015-11-23T09:43:00Z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