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ab98" w14:paraId="631ab9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26911">
        <w:t>6</w:t>
      </w:r>
      <w:r w:rsidR="006962CC">
        <w:t>215</w:t>
      </w:r>
      <w:r w:rsidR="00F16A8B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B59ED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62CC" w:rsidRPr="006962CC">
        <w:t xml:space="preserve"> </w:t>
      </w:r>
      <w:r w:rsidR="006962CC">
        <w:t>BONUS GRUPA d.d., Zagreb, Trg bana Jelačića 6, OIB: 22228047497, MBS: 080606077</w:t>
      </w:r>
      <w:r w:rsidR="0015488C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962CC">
        <w:t>68.826,02</w:t>
      </w:r>
      <w:r w:rsidR="0015488C">
        <w:t xml:space="preserve"> kuna.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B59ED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E76A7">
      <w:t>6</w:t>
    </w:r>
    <w:r w:rsidR="006962CC">
      <w:t>215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488C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B59ED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45B64"/>
    <w:rsid w:val="00657B8E"/>
    <w:rsid w:val="006962CC"/>
    <w:rsid w:val="006C120B"/>
    <w:rsid w:val="00730783"/>
    <w:rsid w:val="00741841"/>
    <w:rsid w:val="00786AE3"/>
    <w:rsid w:val="007B034F"/>
    <w:rsid w:val="007B13A4"/>
    <w:rsid w:val="007B5AFD"/>
    <w:rsid w:val="007C7891"/>
    <w:rsid w:val="007D5A5D"/>
    <w:rsid w:val="007E717E"/>
    <w:rsid w:val="008155EE"/>
    <w:rsid w:val="00860308"/>
    <w:rsid w:val="008613BD"/>
    <w:rsid w:val="00861B8B"/>
    <w:rsid w:val="00863025"/>
    <w:rsid w:val="00871F01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BD2F8B"/>
    <w:rsid w:val="00BE76A7"/>
    <w:rsid w:val="00C26911"/>
    <w:rsid w:val="00C50013"/>
    <w:rsid w:val="00C53218"/>
    <w:rsid w:val="00C836B9"/>
    <w:rsid w:val="00C958E9"/>
    <w:rsid w:val="00CE7362"/>
    <w:rsid w:val="00CF0E8E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16A8B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5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B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B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B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B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5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B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B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B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B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6215</izvorni_sadrzaj>
    <derivirana_varijabla naziv="DomainObject.Predmet.Broj_1">6215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St-6215/2015</izvorni_sadrzaj>
    <derivirana_varijabla naziv="DomainObject.Predmet.OznakaBroj_1">St-6215/2015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GRUPA d.d. zastupanog po punomoćniku Mihael Hribar</izvorni_sadrzaj>
    <derivirana_varijabla naziv="DomainObject.Predmet.ProtustrankaFormated_1">  BONUS GRUPA d.d. zastupanog po punomoćniku Mihael Hribar</derivirana_varijabla>
  </DomainObject.Predmet.ProtustrankaFormated>
  <DomainObject.Predmet.ProtustrankaFormatedOIB>
    <izvorni_sadrzaj>  BONUS GRUPA d.d., OIB 22228047497 zastupanog po punomoćniku Mihael Hribar</izvorni_sadrzaj>
    <derivirana_varijabla naziv="DomainObject.Predmet.ProtustrankaFormatedOIB_1">  BONUS GRUPA d.d., OIB 22228047497 zastupanog po punomoćniku Mihael Hribar</derivirana_varijabla>
  </DomainObject.Predmet.ProtustrankaFormatedOIB>
  <DomainObject.Predmet.ProtustrankaFormatedWithAdress>
    <izvorni_sadrzaj> BONUS GRUPA d.d., Trg bana Jelačića 6, 10000 Zagreb zastupanog po punomoćniku Mihael Hribar</izvorni_sadrzaj>
    <derivirana_varijabla naziv="DomainObject.Predmet.ProtustrankaFormatedWithAdress_1"> BONUS GRUPA d.d., Trg bana Jelačića 6, 10000 Zagreb zastupanog po punomoćniku Mihael Hribar</derivirana_varijabla>
  </DomainObject.Predmet.ProtustrankaFormatedWithAdress>
  <DomainObject.Predmet.ProtustrankaFormatedWithAdressOIB>
    <izvorni_sadrzaj> BONUS GRUPA d.d., OIB 22228047497, Trg bana Jelačića 6, 10000 Zagreb zastupanog po punomoćniku Mihael Hribar</izvorni_sadrzaj>
    <derivirana_varijabla naziv="DomainObject.Predmet.ProtustrankaFormatedWithAdressOIB_1"> BONUS GRUPA d.d., OIB 22228047497, Trg bana Jelačića 6, 10000 Zagreb zastupanog po punomoćniku Mihael Hribar</derivirana_varijabla>
  </DomainObject.Predmet.ProtustrankaFormatedWithAdressOIB>
  <DomainObject.Predmet.ProtustrankaWithAdress>
    <izvorni_sadrzaj>BONUS GRUPA d.d. Trg bana Jelačića 6, 10000 Zagreb</izvorni_sadrzaj>
    <derivirana_varijabla naziv="DomainObject.Predmet.ProtustrankaWithAdress_1">BONUS GRUPA d.d. Trg bana Jelačića 6, 10000 Zagreb</derivirana_varijabla>
  </DomainObject.Predmet.ProtustrankaWithAdress>
  <DomainObject.Predmet.ProtustrankaWithAdressOIB>
    <izvorni_sadrzaj>BONUS GRUPA d.d., OIB 22228047497, Trg bana Jelačića 6, 10000 Zagreb</izvorni_sadrzaj>
    <derivirana_varijabla naziv="DomainObject.Predmet.ProtustrankaWithAdressOIB_1">BONUS GRUPA d.d., OIB 22228047497, Trg bana Jelačića 6, 10000 Zagreb</derivirana_varijabla>
  </DomainObject.Predmet.ProtustrankaWithAdressOIB>
  <DomainObject.Predmet.ProtustrankaNazivFormated>
    <izvorni_sadrzaj>BONUS GRUPA d.d.</izvorni_sadrzaj>
    <derivirana_varijabla naziv="DomainObject.Predmet.ProtustrankaNazivFormated_1">BONUS GRUPA d.d.</derivirana_varijabla>
  </DomainObject.Predmet.ProtustrankaNazivFormated>
  <DomainObject.Predmet.ProtustrankaNazivFormatedOIB>
    <izvorni_sadrzaj>BONUS GRUPA d.d., OIB 22228047497</izvorni_sadrzaj>
    <derivirana_varijabla naziv="DomainObject.Predmet.ProtustrankaNazivFormatedOIB_1">BONUS GRUPA d.d., OIB 22228047497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GRUPA d.d. zastupanog po punomoćniku Mihael Hribar</item>
    </izvorni_sadrzaj>
    <derivirana_varijabla naziv="DomainObject.Predmet.ProtuStrankaListFormated_1">
      <item>BONUS GRUPA d.d. zastupanog po punomoćniku Mihael Hribar</item>
    </derivirana_varijabla>
  </DomainObject.Predmet.ProtuStrankaListFormated>
  <DomainObject.Predmet.ProtuStrankaListFormatedOIB>
    <izvorni_sadrzaj>
      <item>BONUS GRUPA d.d., OIB 22228047497 zastupanog po punomoćniku Mihael Hribar</item>
    </izvorni_sadrzaj>
    <derivirana_varijabla naziv="DomainObject.Predmet.ProtuStrankaListFormatedOIB_1">
      <item>BONUS GRUPA d.d., OIB 22228047497 zastupanog po punomoćniku Mihael Hribar</item>
    </derivirana_varijabla>
  </DomainObject.Predmet.ProtuStrankaListFormatedOIB>
  <DomainObject.Predmet.ProtuStrankaListFormatedWithAdress>
    <izvorni_sadrzaj>
      <item>BONUS GRUPA d.d., Trg bana Jelačića 6, 10000 Zagreb zastupanog po punomoćniku Mihael Hribar</item>
    </izvorni_sadrzaj>
    <derivirana_varijabla naziv="DomainObject.Predmet.ProtuStrankaListFormatedWithAdress_1">
      <item>BONUS GRUPA d.d., Trg bana Jelačića 6, 10000 Zagreb zastupanog po punomoćniku Mihael Hribar</item>
    </derivirana_varijabla>
  </DomainObject.Predmet.ProtuStrankaListFormatedWithAdress>
  <DomainObject.Predmet.ProtuStrankaListFormatedWithAdressOIB>
    <izvorni_sadrzaj>
      <item>BONUS GRUPA d.d., OIB 22228047497, Trg bana Jelačića 6, 10000 Zagreb zastupanog po punomoćniku Mihael Hribar</item>
    </izvorni_sadrzaj>
    <derivirana_varijabla naziv="DomainObject.Predmet.ProtuStrankaListFormatedWithAdressOIB_1">
      <item>BONUS GRUPA d.d., OIB 22228047497, Trg bana Jelačića 6, 10000 Zagreb zastupanog po punomoćniku Mihael Hribar</item>
    </derivirana_varijabla>
  </DomainObject.Predmet.ProtuStrankaListFormatedWithAdressOIB>
  <DomainObject.Predmet.ProtuStrankaListNazivFormated>
    <izvorni_sadrzaj>
      <item>BONUS GRUPA d.d.</item>
    </izvorni_sadrzaj>
    <derivirana_varijabla naziv="DomainObject.Predmet.ProtuStrankaListNazivFormated_1">
      <item>BONUS GRUPA d.d.</item>
    </derivirana_varijabla>
  </DomainObject.Predmet.ProtuStrankaListNazivFormated>
  <DomainObject.Predmet.ProtuStrankaListNazivFormatedOIB>
    <izvorni_sadrzaj>
      <item>BONUS GRUPA d.d., OIB 22228047497</item>
    </izvorni_sadrzaj>
    <derivirana_varijabla naziv="DomainObject.Predmet.ProtuStrankaListNazivFormatedOIB_1">
      <item>BONUS GRUPA d.d., OIB 22228047497</item>
    </derivirana_varijabla>
  </DomainObject.Predmet.ProtuStrankaListNazivFormatedOIB>
  <DomainObject.Predmet.OstaliListFormated>
    <izvorni_sadrzaj>
      <item>Mihael Hribar punomoćnik sudionika u postupku BONUS GRUPA d.d.</item>
    </izvorni_sadrzaj>
    <derivirana_varijabla naziv="DomainObject.Predmet.OstaliListFormated_1">
      <item>Mihael Hribar punomoćnik sudionika u postupku BONUS GRUPA d.d.</item>
    </derivirana_varijabla>
  </DomainObject.Predmet.OstaliListFormated>
  <DomainObject.Predmet.OstaliListFormatedOIB>
    <izvorni_sadrzaj>
      <item>Mihael Hribar, OIB 36908832596 punomoćnik sudionika u postupku BONUS GRUPA d.d.</item>
    </izvorni_sadrzaj>
    <derivirana_varijabla naziv="DomainObject.Predmet.OstaliListFormatedOIB_1">
      <item>Mihael Hribar, OIB 36908832596 punomoćnik sudionika u postupku BONUS GRUPA d.d.</item>
    </derivirana_varijabla>
  </DomainObject.Predmet.OstaliListFormatedOIB>
  <DomainObject.Predmet.OstaliListFormatedWithAdress>
    <izvorni_sadrzaj>
      <item>Mihael Hribar, Vinogradarska Ulica 51a, 10450 Prhoć punomoćnik sudionika u postupku BONUS GRUPA d.d.</item>
    </izvorni_sadrzaj>
    <derivirana_varijabla naziv="DomainObject.Predmet.OstaliListFormatedWithAdress_1">
      <item>Mihael Hribar, Vinogradarska Ulica 51a, 10450 Prhoć punomoćnik sudionika u postupku BONUS GRUPA d.d.</item>
    </derivirana_varijabla>
  </DomainObject.Predmet.OstaliListFormatedWithAdress>
  <DomainObject.Predmet.OstaliListFormatedWithAdressOIB>
    <izvorni_sadrzaj>
      <item>Mihael Hribar, OIB 36908832596, Vinogradarska Ulica 51a, 10450 Prhoć punomoćnik sudionika u postupku BONUS GRUPA d.d.</item>
    </izvorni_sadrzaj>
    <derivirana_varijabla naziv="DomainObject.Predmet.OstaliListFormatedWithAdressOIB_1">
      <item>Mihael Hribar, OIB 36908832596, Vinogradarska Ulica 51a, 10450 Prhoć punomoćnik sudionika u postupku BONUS GRUPA d.d.</item>
    </derivirana_varijabla>
  </DomainObject.Predmet.OstaliListFormatedWithAdressOIB>
  <DomainObject.Predmet.OstaliListNazivFormated>
    <izvorni_sadrzaj>
      <item>Mihael Hribar</item>
    </izvorni_sadrzaj>
    <derivirana_varijabla naziv="DomainObject.Predmet.OstaliListNazivFormated_1">
      <item>Mihael Hribar</item>
    </derivirana_varijabla>
  </DomainObject.Predmet.OstaliListNazivFormated>
  <DomainObject.Predmet.OstaliListNazivFormatedOIB>
    <izvorni_sadrzaj>
      <item>Mihael Hribar, OIB 36908832596</item>
    </izvorni_sadrzaj>
    <derivirana_varijabla naziv="DomainObject.Predmet.OstaliListNazivFormatedOIB_1">
      <item>Mihael Hribar, OIB 36908832596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GRUPA d.d.</izvorni_sadrzaj>
    <derivirana_varijabla naziv="DomainObject.Predmet.ProtustrankaIDrugi_1">BONUS GRUPA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BONUS GRUPA d.d., OIB 22228047497, Trg bana Jelačića 6, 10000 Zagreb</izvorni_sadrzaj>
    <derivirana_varijabla naziv="DomainObject.Predmet.ProtustrankaIDrugiAdressOIB_1">BONUS GRUPA d.d., OIB 22228047497, Trg bana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GRUPA d.d.</item>
      <item>Mihael Hribar</item>
    </izvorni_sadrzaj>
    <derivirana_varijabla naziv="DomainObject.Predmet.SudioniciListNaziv_1">
      <item>FINA Regionalni centar Zagreb</item>
      <item>BONUS GRUPA d.d.</item>
      <item>Mihael Hribar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BONUS GRUPA d.d., OIB 22228047497, Trg bana Jelačića 6,10000 Zagreb</item>
      <item>Mihael Hribar, OIB 36908832596, Vinogradarska Ulica 51a,10450 Prhoć</item>
    </izvorni_sadrzaj>
    <derivirana_varijabla naziv="DomainObject.Predmet.SudioniciListAdressOIB_1">
      <item>FINA Regionalni centar Zagreb, OIB 85821130368, Trg svibanjskih žrtava 1995. br. 1,10000 Zagreb</item>
      <item>BONUS GRUPA d.d., OIB 22228047497, Trg bana Jelačića 6,10000 Zagreb</item>
      <item>Mihael Hribar, OIB 36908832596, Vinogradarska Ulica 51a,10450 Prhoć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22228047497</item>
      <item>, OIB 36908832596</item>
    </izvorni_sadrzaj>
    <derivirana_varijabla naziv="DomainObject.Predmet.SudioniciListNazivOIB_1">
      <item>, OIB 85821130368</item>
      <item>, OIB 22228047497</item>
      <item>, OIB 36908832596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1455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2016-02-12T10:37:00Z</dcterms:created>
  <dc:creator>ilukac</dc:creator>
  <cp:lastModifiedBy>Mirela Šantek</cp:lastModifiedBy>
  <cp:lastPrinted>2016-03-14T09:15:00Z</cp:lastPrinted>
  <dcterms:modified xmlns:xsi="http://www.w3.org/2001/XMLSchema-instance" xsi:type="dcterms:W3CDTF">2016-03-16T12:54:00Z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