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db72" w14:paraId="bd8db7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756C25" w:rsidRPr="00756C25">
        <w:t>7284</w:t>
      </w:r>
      <w:r w:rsidR="00DB5D27">
        <w:t>/15</w:t>
      </w:r>
      <w:r w:rsidR="00FA1431">
        <w:t>-6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756C25">
        <w:t>INFORMATIČKOM UDRUGOM</w:t>
      </w:r>
      <w:r w:rsidR="00756C25" w:rsidRPr="00756C25">
        <w:t xml:space="preserve"> </w:t>
      </w:r>
      <w:r w:rsidR="00756C25">
        <w:t>"</w:t>
      </w:r>
      <w:r w:rsidR="00756C25" w:rsidRPr="00756C25">
        <w:t>INFOSOFT</w:t>
      </w:r>
      <w:r w:rsidR="00756C25">
        <w:t>"</w:t>
      </w:r>
      <w:r w:rsidR="00756C25" w:rsidRPr="00756C25">
        <w:t>, OIB:</w:t>
      </w:r>
      <w:r w:rsidR="00756C25">
        <w:t xml:space="preserve"> </w:t>
      </w:r>
      <w:r w:rsidR="00756C25" w:rsidRPr="00756C25">
        <w:t>48696679014, Zagreb, Stonska 5</w:t>
      </w:r>
      <w:r w:rsidR="005B14E3">
        <w:t xml:space="preserve">, </w:t>
      </w:r>
      <w:r w:rsidR="008035CF">
        <w:rPr>
          <w:rFonts w:eastAsia="Times New Roman"/>
          <w:szCs w:val="24"/>
          <w:lang w:eastAsia="hr-HR"/>
        </w:rPr>
        <w:t>9</w:t>
      </w:r>
      <w:r w:rsidR="00FA1431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756C2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756C25" w:rsidRPr="00756C25">
        <w:t xml:space="preserve">INFORMATIČKA UDRUGA </w:t>
      </w:r>
      <w:r w:rsidR="00756C25">
        <w:t>"</w:t>
      </w:r>
      <w:r w:rsidR="00756C25" w:rsidRPr="00756C25">
        <w:t>INFOSOFT</w:t>
      </w:r>
      <w:r w:rsidR="00756C25">
        <w:t>"</w:t>
      </w:r>
      <w:r w:rsidR="00756C25" w:rsidRPr="00756C25">
        <w:t>, OIB:</w:t>
      </w:r>
      <w:r w:rsidR="00756C25">
        <w:t xml:space="preserve"> </w:t>
      </w:r>
      <w:r w:rsidR="00756C25" w:rsidRPr="00756C25">
        <w:t>48696679014, Zagreb, Stonska 5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8035CF">
        <w:rPr>
          <w:rFonts w:eastAsia="Times New Roman"/>
          <w:szCs w:val="24"/>
          <w:lang w:eastAsia="hr-HR"/>
        </w:rPr>
        <w:t>9</w:t>
      </w:r>
      <w:r w:rsidR="00FA1431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756C25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756C25">
        <w:rPr>
          <w:rFonts w:eastAsia="Times New Roman"/>
          <w:szCs w:val="24"/>
          <w:lang w:eastAsia="hr-HR"/>
        </w:rPr>
        <w:t>3</w:t>
      </w:r>
      <w:r w:rsidR="008035CF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756C25">
        <w:rPr>
          <w:rFonts w:eastAsia="Times New Roman"/>
          <w:szCs w:val="24"/>
          <w:lang w:eastAsia="hr-HR"/>
        </w:rPr>
        <w:t>Domagoj Repač</w:t>
      </w:r>
      <w:r w:rsidR="00A50DE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756C25">
        <w:t xml:space="preserve"> Svetog Mateja 46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756C25">
        <w:rPr>
          <w:rFonts w:eastAsia="Times New Roman"/>
          <w:szCs w:val="24"/>
          <w:lang w:eastAsia="hr-HR"/>
        </w:rPr>
        <w:t xml:space="preserve"> 24977406612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56C2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756C25" w:rsidRPr="00756C25">
        <w:t xml:space="preserve">INFORMATIČKA UDRUGA </w:t>
      </w:r>
      <w:r w:rsidR="00756C25">
        <w:t>"</w:t>
      </w:r>
      <w:r w:rsidR="00756C25" w:rsidRPr="00756C25">
        <w:t>INFOSOFT</w:t>
      </w:r>
      <w:r w:rsidR="00756C25">
        <w:t>"</w:t>
      </w:r>
      <w:r w:rsidR="00756C25" w:rsidRPr="00756C25">
        <w:t>, OIB:</w:t>
      </w:r>
      <w:r w:rsidR="00756C25">
        <w:t xml:space="preserve"> </w:t>
      </w:r>
      <w:r w:rsidR="00756C25" w:rsidRPr="00756C25">
        <w:t>48696679014, Zagreb, Stonska 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756C25">
        <w:rPr>
          <w:rFonts w:eastAsia="Times New Roman"/>
          <w:szCs w:val="24"/>
          <w:lang w:eastAsia="hr-HR"/>
        </w:rPr>
        <w:t>30</w:t>
      </w:r>
      <w:r w:rsidR="008035CF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A50B3">
        <w:rPr>
          <w:rFonts w:eastAsia="Times New Roman"/>
          <w:szCs w:val="20"/>
          <w:lang w:eastAsia="hr-HR"/>
        </w:rPr>
        <w:t>9</w:t>
      </w:r>
      <w:r w:rsidR="00FA1431">
        <w:rPr>
          <w:rFonts w:eastAsia="Times New Roman"/>
          <w:szCs w:val="20"/>
          <w:lang w:eastAsia="hr-HR"/>
        </w:rPr>
        <w:t>. veljače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1B3169"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</w:t>
      </w:r>
      <w:r w:rsidR="00FF3B6D">
        <w:rPr>
          <w:rFonts w:eastAsia="Times New Roman"/>
          <w:szCs w:val="20"/>
          <w:lang w:eastAsia="hr-HR"/>
        </w:rPr>
        <w:lastRenderedPageBreak/>
        <w:t>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Zakonski zastupnik dužnika u ostavljenom roku nije dostavio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8035CF">
        <w:rPr>
          <w:rFonts w:eastAsia="Times New Roman"/>
          <w:szCs w:val="20"/>
          <w:lang w:eastAsia="hr-HR"/>
        </w:rPr>
        <w:t>9</w:t>
      </w:r>
      <w:r w:rsidR="00FA1431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NIKOLA RIBARIĆ</w:t>
      </w:r>
      <w:r w:rsidR="00A57A79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A57A79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A79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756C25" w:rsidRPr="00756C25">
          <w:t>7284</w:t>
        </w:r>
        <w:r w:rsidR="00FA1431" w:rsidRPr="00FA1431">
          <w:t>/15-6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B748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41D29"/>
    <w:rsid w:val="00A50DED"/>
    <w:rsid w:val="00A53DC3"/>
    <w:rsid w:val="00A5635C"/>
    <w:rsid w:val="00A57A79"/>
    <w:rsid w:val="00A7455E"/>
    <w:rsid w:val="00A75FC3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42DF6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St-7284/2015-6</izvorni_sadrzaj>
    <derivirana_varijabla naziv="DomainObject.Oznaka_1">St-7284/2015-6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7284</izvorni_sadrzaj>
    <derivirana_varijabla naziv="DomainObject.Predmet.Broj_1">7284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St-7284/2015</izvorni_sadrzaj>
    <derivirana_varijabla naziv="DomainObject.Predmet.OznakaBroj_1">St-7284/2015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INFORMATIČKA UDRUGA INFOSOFT zastupanog po punomoćniku DARIO PIKULA</izvorni_sadrzaj>
    <derivirana_varijabla naziv="DomainObject.Predmet.ProtustrankaFormated_1">  INFORMATIČKA UDRUGA INFOSOFT zastupanog po punomoćniku DARIO PIKULA</derivirana_varijabla>
  </DomainObject.Predmet.ProtustrankaFormated>
  <DomainObject.Predmet.ProtustrankaFormatedOIB>
    <izvorni_sadrzaj>  INFORMATIČKA UDRUGA INFOSOFT, OIB 48696679014 zastupanog po punomoćniku DARIO PIKULA</izvorni_sadrzaj>
    <derivirana_varijabla naziv="DomainObject.Predmet.ProtustrankaFormatedOIB_1">  INFORMATIČKA UDRUGA INFOSOFT, OIB 48696679014 zastupanog po punomoćniku DARIO PIKULA</derivirana_varijabla>
  </DomainObject.Predmet.ProtustrankaFormatedOIB>
  <DomainObject.Predmet.ProtustrankaFormatedWithAdress>
    <izvorni_sadrzaj> INFORMATIČKA UDRUGA INFOSOFT, Stonska 5, 10000 Zagreb zastupanog po punomoćniku DARIO PIKULA</izvorni_sadrzaj>
    <derivirana_varijabla naziv="DomainObject.Predmet.ProtustrankaFormatedWithAdress_1"> INFORMATIČKA UDRUGA INFOSOFT, Stonska 5, 10000 Zagreb zastupanog po punomoćniku DARIO PIKULA</derivirana_varijabla>
  </DomainObject.Predmet.ProtustrankaFormatedWithAdress>
  <DomainObject.Predmet.ProtustrankaFormatedWithAdressOIB>
    <izvorni_sadrzaj> INFORMATIČKA UDRUGA INFOSOFT, OIB 48696679014, Stonska 5, 10000 Zagreb zastupanog po punomoćniku DARIO PIKULA</izvorni_sadrzaj>
    <derivirana_varijabla naziv="DomainObject.Predmet.ProtustrankaFormatedWithAdressOIB_1"> INFORMATIČKA UDRUGA INFOSOFT, OIB 48696679014, Stonska 5, 10000 Zagreb zastupanog po punomoćniku DARIO PIKULA</derivirana_varijabla>
  </DomainObject.Predmet.ProtustrankaFormatedWithAdressOIB>
  <DomainObject.Predmet.ProtustrankaWithAdress>
    <izvorni_sadrzaj>INFORMATIČKA UDRUGA INFOSOFT Stonska 5, 10000 Zagreb</izvorni_sadrzaj>
    <derivirana_varijabla naziv="DomainObject.Predmet.ProtustrankaWithAdress_1">INFORMATIČKA UDRUGA INFOSOFT Stonska 5, 10000 Zagreb</derivirana_varijabla>
  </DomainObject.Predmet.ProtustrankaWithAdress>
  <DomainObject.Predmet.ProtustrankaWithAdressOIB>
    <izvorni_sadrzaj>INFORMATIČKA UDRUGA INFOSOFT, OIB 48696679014, Stonska 5, 10000 Zagreb</izvorni_sadrzaj>
    <derivirana_varijabla naziv="DomainObject.Predmet.ProtustrankaWithAdressOIB_1">INFORMATIČKA UDRUGA INFOSOFT, OIB 48696679014, Stonska 5, 10000 Zagreb</derivirana_varijabla>
  </DomainObject.Predmet.ProtustrankaWithAdressOIB>
  <DomainObject.Predmet.ProtustrankaNazivFormated>
    <izvorni_sadrzaj>INFORMATIČKA UDRUGA INFOSOFT</izvorni_sadrzaj>
    <derivirana_varijabla naziv="DomainObject.Predmet.ProtustrankaNazivFormated_1">INFORMATIČKA UDRUGA INFOSOFT</derivirana_varijabla>
  </DomainObject.Predmet.ProtustrankaNazivFormated>
  <DomainObject.Predmet.ProtustrankaNazivFormatedOIB>
    <izvorni_sadrzaj>INFORMATIČKA UDRUGA INFOSOFT, OIB 48696679014</izvorni_sadrzaj>
    <derivirana_varijabla naziv="DomainObject.Predmet.ProtustrankaNazivFormatedOIB_1">INFORMATIČKA UDRUGA INFOSOFT, OIB 48696679014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INFORMATIČKA UDRUGA INFOSOFT zastupanog po punomoćniku DARIO PIKULA</item>
    </izvorni_sadrzaj>
    <derivirana_varijabla naziv="DomainObject.Predmet.ProtuStrankaListFormated_1">
      <item>INFORMATIČKA UDRUGA INFOSOFT zastupanog po punomoćniku DARIO PIKULA</item>
    </derivirana_varijabla>
  </DomainObject.Predmet.ProtuStrankaListFormated>
  <DomainObject.Predmet.ProtuStrankaListFormatedOIB>
    <izvorni_sadrzaj>
      <item>INFORMATIČKA UDRUGA INFOSOFT, OIB 48696679014 zastupanog po punomoćniku DARIO PIKULA</item>
    </izvorni_sadrzaj>
    <derivirana_varijabla naziv="DomainObject.Predmet.ProtuStrankaListFormatedOIB_1">
      <item>INFORMATIČKA UDRUGA INFOSOFT, OIB 48696679014 zastupanog po punomoćniku DARIO PIKULA</item>
    </derivirana_varijabla>
  </DomainObject.Predmet.ProtuStrankaListFormatedOIB>
  <DomainObject.Predmet.ProtuStrankaListFormatedWithAdress>
    <izvorni_sadrzaj>
      <item>INFORMATIČKA UDRUGA INFOSOFT, Stonska 5, 10000 Zagreb zastupanog po punomoćniku DARIO PIKULA</item>
    </izvorni_sadrzaj>
    <derivirana_varijabla naziv="DomainObject.Predmet.ProtuStrankaListFormatedWithAdress_1">
      <item>INFORMATIČKA UDRUGA INFOSOFT, Stonska 5, 10000 Zagreb zastupanog po punomoćniku DARIO PIKULA</item>
    </derivirana_varijabla>
  </DomainObject.Predmet.ProtuStrankaListFormatedWithAdress>
  <DomainObject.Predmet.ProtuStrankaListFormatedWithAdressOIB>
    <izvorni_sadrzaj>
      <item>INFORMATIČKA UDRUGA INFOSOFT, OIB 48696679014, Stonska 5, 10000 Zagreb zastupanog po punomoćniku DARIO PIKULA</item>
    </izvorni_sadrzaj>
    <derivirana_varijabla naziv="DomainObject.Predmet.ProtuStrankaListFormatedWithAdressOIB_1">
      <item>INFORMATIČKA UDRUGA INFOSOFT, OIB 48696679014, Stonska 5, 10000 Zagreb zastupanog po punomoćniku DARIO PIKULA</item>
    </derivirana_varijabla>
  </DomainObject.Predmet.ProtuStrankaListFormatedWithAdressOIB>
  <DomainObject.Predmet.ProtuStrankaListNazivFormated>
    <izvorni_sadrzaj>
      <item>INFORMATIČKA UDRUGA INFOSOFT</item>
    </izvorni_sadrzaj>
    <derivirana_varijabla naziv="DomainObject.Predmet.ProtuStrankaListNazivFormated_1">
      <item>INFORMATIČKA UDRUGA INFOSOFT</item>
    </derivirana_varijabla>
  </DomainObject.Predmet.ProtuStrankaListNazivFormated>
  <DomainObject.Predmet.ProtuStrankaListNazivFormatedOIB>
    <izvorni_sadrzaj>
      <item>INFORMATIČKA UDRUGA INFOSOFT, OIB 48696679014</item>
    </izvorni_sadrzaj>
    <derivirana_varijabla naziv="DomainObject.Predmet.ProtuStrankaListNazivFormatedOIB_1">
      <item>INFORMATIČKA UDRUGA INFOSOFT, OIB 48696679014</item>
    </derivirana_varijabla>
  </DomainObject.Predmet.ProtuStrankaListNazivFormatedOIB>
  <DomainObject.Predmet.OstaliListFormated>
    <izvorni_sadrzaj>
      <item>DARIO PIKULA punomoćnik sudionika u postupku INFORMATIČKA UDRUGA INFOSOFT</item>
    </izvorni_sadrzaj>
    <derivirana_varijabla naziv="DomainObject.Predmet.OstaliListFormated_1">
      <item>DARIO PIKULA punomoćnik sudionika u postupku INFORMATIČKA UDRUGA INFOSOFT</item>
    </derivirana_varijabla>
  </DomainObject.Predmet.OstaliListFormated>
  <DomainObject.Predmet.OstaliListFormatedOIB>
    <izvorni_sadrzaj>
      <item>DARIO PIKULA, OIB 48696679014 punomoćnik sudionika u postupku INFORMATIČKA UDRUGA INFOSOFT</item>
    </izvorni_sadrzaj>
    <derivirana_varijabla naziv="DomainObject.Predmet.OstaliListFormatedOIB_1">
      <item>DARIO PIKULA, OIB 48696679014 punomoćnik sudionika u postupku INFORMATIČKA UDRUGA INFOSOFT</item>
    </derivirana_varijabla>
  </DomainObject.Predmet.OstaliListFormatedOIB>
  <DomainObject.Predmet.OstaliListFormatedWithAdress>
    <izvorni_sadrzaj>
      <item>DARIO PIKULA, STONSKA 5, 10000 Zagreb punomoćnik sudionika u postupku INFORMATIČKA UDRUGA INFOSOFT</item>
    </izvorni_sadrzaj>
    <derivirana_varijabla naziv="DomainObject.Predmet.OstaliListFormatedWithAdress_1">
      <item>DARIO PIKULA, STONSKA 5, 10000 Zagreb punomoćnik sudionika u postupku INFORMATIČKA UDRUGA INFOSOFT</item>
    </derivirana_varijabla>
  </DomainObject.Predmet.OstaliListFormatedWithAdress>
  <DomainObject.Predmet.OstaliListFormatedWithAdressOIB>
    <izvorni_sadrzaj>
      <item>DARIO PIKULA, OIB 48696679014, STONSKA 5, 10000 Zagreb punomoćnik sudionika u postupku INFORMATIČKA UDRUGA INFOSOFT</item>
    </izvorni_sadrzaj>
    <derivirana_varijabla naziv="DomainObject.Predmet.OstaliListFormatedWithAdressOIB_1">
      <item>DARIO PIKULA, OIB 48696679014, STONSKA 5, 10000 Zagreb punomoćnik sudionika u postupku INFORMATIČKA UDRUGA INFOSOFT</item>
    </derivirana_varijabla>
  </DomainObject.Predmet.OstaliListFormatedWithAdressOIB>
  <DomainObject.Predmet.OstaliListNazivFormated>
    <izvorni_sadrzaj>
      <item>DARIO PIKULA</item>
    </izvorni_sadrzaj>
    <derivirana_varijabla naziv="DomainObject.Predmet.OstaliListNazivFormated_1">
      <item>DARIO PIKULA</item>
    </derivirana_varijabla>
  </DomainObject.Predmet.OstaliListNazivFormated>
  <DomainObject.Predmet.OstaliListNazivFormatedOIB>
    <izvorni_sadrzaj>
      <item>DARIO PIKULA, OIB 48696679014</item>
    </izvorni_sadrzaj>
    <derivirana_varijabla naziv="DomainObject.Predmet.OstaliListNazivFormatedOIB_1">
      <item>DARIO PIKULA, OIB 48696679014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St-7284/2015-6</izvorni_sadrzaj>
    <derivirana_varijabla naziv="DomainObject.PoslovniBrojDokumenta_1">St-7284/2015-6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INFORMATIČKA UDRUGA INFOSOFT</izvorni_sadrzaj>
    <derivirana_varijabla naziv="DomainObject.Predmet.ProtustrankaIDrugi_1">INFORMATIČKA UDRUGA INFOSOFT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INFORMATIČKA UDRUGA INFOSOFT, OIB 48696679014, Stonska 5, 10000 Zagreb</izvorni_sadrzaj>
    <derivirana_varijabla naziv="DomainObject.Predmet.ProtustrankaIDrugiAdressOIB_1">INFORMATIČKA UDRUGA INFOSOFT, OIB 48696679014, Stonska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INFORMATIČKA UDRUGA INFOSOFT</item>
      <item>DARIO PIKULA</item>
    </izvorni_sadrzaj>
    <derivirana_varijabla naziv="DomainObject.Predmet.SudioniciListNaziv_1">
      <item>FINA Regionalni centar Zagreb</item>
      <item>INFORMATIČKA UDRUGA INFOSOFT</item>
      <item>DARIO PIKULA</item>
    </derivirana_varijabla>
  </DomainObject.Predmet.SudioniciListNaziv>
  <DomainObject.Predmet.SudioniciListAdressOIB>
    <izvorni_sadrzaj>
      <item>INFORMATIČKA UDRUGA INFOSOFT, OIB 48696679014, Stonska 5,10000 Zagreb</item>
      <item>FINA Regionalni centar Zagreb, OIB 85821130368, Trg svibanjskih žrtava 1995. br 1,10000 Zagreb</item>
      <item>DARIO PIKULA, OIB 48696679014, STONSKA 5,10000 Zagreb</item>
    </izvorni_sadrzaj>
    <derivirana_varijabla naziv="DomainObject.Predmet.SudioniciListAdressOIB_1">
      <item>INFORMATIČKA UDRUGA INFOSOFT, OIB 48696679014, Stonska 5,10000 Zagreb</item>
      <item>FINA Regionalni centar Zagreb, OIB 85821130368, Trg svibanjskih žrtava 1995. br 1,10000 Zagreb</item>
      <item>DARIO PIKULA, OIB 48696679014, STONSKA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48696679014</item>
      <item>, OIB 48696679014</item>
    </izvorni_sadrzaj>
    <derivirana_varijabla naziv="DomainObject.Predmet.SudioniciListNazivOIB_1">
      <item>, OIB 85821130368</item>
      <item>, OIB 48696679014</item>
      <item>, OIB 48696679014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2152</properties:Characters>
  <properties:Lines>81</properties:Lines>
  <properties:Paragraphs>26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2016-12-09T09:41:00Z</cp:lastPrinted>
  <dcterms:modified xmlns:xsi="http://www.w3.org/2001/XMLSchema-instance" xsi:type="dcterms:W3CDTF">2016-12-09T09:41:00Z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