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3ae0" w14:paraId="45e3ae0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St-425/16-16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E079AC" w:rsidP="00E079AC" w:rsidR="00485215">
      <w:pPr>
        <w:spacing w:lineRule="auto" w:line="240" w:after="0"/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GRAVIRANJE MRAMORA j.d.o.o. za trgovinu i usluge, OIB: 19320732125, sa sjedištem u Novigradska 46, 48326 Virje, dana 6. ožujka 2017. godine </w:t>
      </w: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E079AC">
        <w:t>GRAVIRANJE MRAMORA j.d.o.o. za trgovinu i usluge, OIB: 19320732125, sa sjedištem u Novigradska 46, 48326 Virje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E079AC">
        <w:t>425/16.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E079AC">
        <w:t>GRAVIRANJE MRAMORA j.d.o.o. za trgovinu i usluge, OIB: 19320732125, sa sjedištem u Novigradska 46, 48326 Virje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E079AC">
        <w:t>15</w:t>
      </w:r>
      <w:r w:rsidR="00E04B25">
        <w:t xml:space="preserve">. </w:t>
      </w:r>
      <w:r w:rsidR="00E079AC">
        <w:t>ožujka 2016</w:t>
      </w:r>
      <w:r w:rsidR="00E04B25">
        <w:t xml:space="preserve">.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E079AC">
        <w:t>navodeći da dužnik na dan  1. rujna 2015. ima evidentirane neizvršene osnove za plaćanje u ukupnom iznosu od 11.388,23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E079AC">
        <w:t>425/16-4 od 8. travnja 2016.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E04B25">
        <w:t>6</w:t>
      </w:r>
      <w:r>
        <w:t xml:space="preserve">. </w:t>
      </w:r>
      <w:r w:rsidR="00E04B25">
        <w:t>ožujka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  <w:r w:rsidR="00734026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E78" w:rsidP="00485215" w:rsidR="00B81E78">
      <w:pPr>
        <w:spacing w:lineRule="auto" w:line="240" w:after="0"/>
      </w:pPr>
      <w:r>
        <w:separator/>
      </w:r>
    </w:p>
  </w:endnote>
  <w:endnote w:id="0" w:type="continuationSeparator">
    <w:p w:rsidRDefault="00B81E78" w:rsidP="00485215" w:rsidR="00B81E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E78" w:rsidP="00485215" w:rsidR="00B81E78">
      <w:pPr>
        <w:spacing w:lineRule="auto" w:line="240" w:after="0"/>
      </w:pPr>
      <w:r>
        <w:separator/>
      </w:r>
    </w:p>
  </w:footnote>
  <w:footnote w:id="0" w:type="continuationSeparator">
    <w:p w:rsidRDefault="00B81E78" w:rsidP="00485215" w:rsidR="00B81E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026">
          <w:rPr>
            <w:noProof/>
          </w:rPr>
          <w:t>2</w:t>
        </w:r>
        <w:r>
          <w:fldChar w:fldCharType="end"/>
        </w:r>
      </w:p>
    </w:sdtContent>
  </w:sdt>
  <w:p w:rsidRDefault="00E079AC" w:rsidP="00E079AC" w:rsidR="00E079AC">
    <w:pPr>
      <w:pStyle w:val="Zaglavlje"/>
      <w:jc w:val="right"/>
    </w:pPr>
    <w:r>
      <w:t>Poslovni broj: 2 St-425/16-16</w:t>
    </w:r>
  </w:p>
  <w:p w:rsidRDefault="00734026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34026"/>
    <w:rsid w:val="00753973"/>
    <w:rsid w:val="007956EF"/>
    <w:rsid w:val="00826507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734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734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GRAVIRANJE MRAMORA jednostavno društvo s ograničenom odgovornošću za trgovinu i usluge</izvorni_sadrzaj>
    <derivirana_varijabla naziv="DomainObject.Predmet.ProtustrankaFormated_1">  GRAVIRANJE MRAMORA jednostavno društvo s ograničenom odgovornošću za trgovinu i usluge</derivirana_varijabla>
  </DomainObject.Predmet.ProtustrankaFormated>
  <DomainObject.Predmet.ProtustrankaFormatedOIB>
    <izvorni_sadrzaj>  GRAVIRANJE MRAMORA jednostavno društvo s ograničenom odgovornošću za trgovinu i usluge, OIB 19320732125</izvorni_sadrzaj>
    <derivirana_varijabla naziv="DomainObject.Predmet.ProtustrankaFormatedOIB_1">  GRAVIRANJE MRAMORA jednostavno društvo s ograničenom odgovornošću za trgovinu i usluge, OIB 19320732125</derivirana_varijabla>
  </DomainObject.Predmet.ProtustrankaFormatedOIB>
  <DomainObject.Predmet.ProtustrankaFormatedWithAdress>
    <izvorni_sadrzaj> GRAVIRANJE MRAMORA jednostavno društvo s ograničenom odgovornošću za trgovinu i usluge, Novigradska 46, 48350 Virje</izvorni_sadrzaj>
    <derivirana_varijabla naziv="DomainObject.Predmet.ProtustrankaFormatedWithAdress_1"> GRAVIRANJE MRAMORA jednostavno društvo s ograničenom odgovornošću za trgovinu i usluge, Novigradska 46, 48350 Virje</derivirana_varijabla>
  </DomainObject.Predmet.ProtustrankaFormatedWithAdress>
  <DomainObject.Predmet.ProtustrankaFormatedWithAdressOIB>
    <izvorni_sadrzaj> GRAVIRANJE MRAMORA jednostavno društvo s ograničenom odgovornošću za trgovinu i usluge, OIB 19320732125, Novigradska 46, 48350 Virje</izvorni_sadrzaj>
    <derivirana_varijabla naziv="DomainObject.Predmet.ProtustrankaFormatedWithAdressOIB_1"> GRAVIRANJE MRAMORA jednostavno društvo s ograničenom odgovornošću za trgovinu i usluge, OIB 19320732125, Novigradska 46, 48350 Virje</derivirana_varijabla>
  </DomainObject.Predmet.ProtustrankaFormatedWithAdressOIB>
  <DomainObject.Predmet.ProtustrankaWithAdress>
    <izvorni_sadrzaj>GRAVIRANJE MRAMORA jednostavno društvo s ograničenom odgovornošću za trgovinu i usluge Novigradska 46, 48350 Virje</izvorni_sadrzaj>
    <derivirana_varijabla naziv="DomainObject.Predmet.ProtustrankaWithAdress_1">GRAVIRANJE MRAMORA jednostavno društvo s ograničenom odgovornošću za trgovinu i usluge Novigradska 46, 48350 Virje</derivirana_varijabla>
  </DomainObject.Predmet.ProtustrankaWithAdress>
  <DomainObject.Predmet.ProtustrankaWithAdressOIB>
    <izvorni_sadrzaj>GRAVIRANJE MRAMORA jednostavno društvo s ograničenom odgovornošću za trgovinu i usluge, OIB 19320732125, Novigradska 46, 48350 Virje</izvorni_sadrzaj>
    <derivirana_varijabla naziv="DomainObject.Predmet.ProtustrankaWithAdressOIB_1">GRAVIRANJE MRAMORA jednostavno društvo s ograničenom odgovornošću za trgovinu i usluge, OIB 19320732125, Novigradska 46, 48350 Virje</derivirana_varijabla>
  </DomainObject.Predmet.ProtustrankaWithAdressOIB>
  <DomainObject.Predmet.ProtustrankaNazivFormated>
    <izvorni_sadrzaj>GRAVIRANJE MRAMORA jednostavno društvo s ograničenom odgovornošću za trgovinu i usluge</izvorni_sadrzaj>
    <derivirana_varijabla naziv="DomainObject.Predmet.ProtustrankaNazivFormated_1">GRAVIRANJE MRAMORA jednostavno društvo s ograničenom odgovornošću za trgovinu i usluge</derivirana_varijabla>
  </DomainObject.Predmet.ProtustrankaNazivFormated>
  <DomainObject.Predmet.ProtustrankaNazivFormatedOIB>
    <izvorni_sadrzaj>GRAVIRANJE MRAMORA jednostavno društvo s ograničenom odgovornošću za trgovinu i usluge, OIB 19320732125</izvorni_sadrzaj>
    <derivirana_varijabla naziv="DomainObject.Predmet.ProtustrankaNazivFormatedOIB_1">GRAVIRANJE MRAMORA jednostavno društvo s ograničenom odgovornošću za trgovinu i usluge, OIB 19320732125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11388.23</izvorni_sadrzaj>
    <derivirana_varijabla naziv="DomainObject.Predmet.TrenutnaVrijednost_1">11388.23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GRAVIRANJE MRAMORA jednostavno društvo s ograničenom odgovornošću za trgovinu i usluge</item>
    </izvorni_sadrzaj>
    <derivirana_varijabla naziv="DomainObject.Predmet.ProtuStrankaListFormated_1">
      <item>GRAVIRANJE MRAMORA jednostavno društvo s ograničenom odgovornošću za trgovinu i usluge</item>
    </derivirana_varijabla>
  </DomainObject.Predmet.ProtuStrankaListFormated>
  <DomainObject.Predmet.ProtuStrankaListFormatedOIB>
    <izvorni_sadrzaj>
      <item>GRAVIRANJE MRAMORA jednostavno društvo s ograničenom odgovornošću za trgovinu i usluge, OIB 19320732125</item>
    </izvorni_sadrzaj>
    <derivirana_varijabla naziv="DomainObject.Predmet.ProtuStrankaListFormatedOIB_1">
      <item>GRAVIRANJE MRAMORA jednostavno društvo s ograničenom odgovornošću za trgovinu i usluge, OIB 19320732125</item>
    </derivirana_varijabla>
  </DomainObject.Predmet.ProtuStrankaListFormatedOIB>
  <DomainObject.Predmet.ProtuStrankaListFormatedWithAdress>
    <izvorni_sadrzaj>
      <item>GRAVIRANJE MRAMORA jednostavno društvo s ograničenom odgovornošću za trgovinu i usluge, Novigradska 46, 48350 Virje</item>
    </izvorni_sadrzaj>
    <derivirana_varijabla naziv="DomainObject.Predmet.ProtuStrankaListFormatedWithAdress_1">
      <item>GRAVIRANJE MRAMORA jednostavno društvo s ograničenom odgovornošću za trgovinu i usluge, Novigradska 46, 48350 Virje</item>
    </derivirana_varijabla>
  </DomainObject.Predmet.ProtuStrankaListFormatedWithAdress>
  <DomainObject.Predmet.ProtuStrankaListFormatedWithAdressOIB>
    <izvorni_sadrzaj>
      <item>GRAVIRANJE MRAMORA jednostavno društvo s ograničenom odgovornošću za trgovinu i usluge, OIB 19320732125, Novigradska 46, 48350 Virje</item>
    </izvorni_sadrzaj>
    <derivirana_varijabla naziv="DomainObject.Predmet.ProtuStrankaListFormatedWithAdressOIB_1">
      <item>GRAVIRANJE MRAMORA jednostavno društvo s ograničenom odgovornošću za trgovinu i usluge, OIB 19320732125, Novigradska 46, 48350 Virje</item>
    </derivirana_varijabla>
  </DomainObject.Predmet.ProtuStrankaListFormatedWithAdressOIB>
  <DomainObject.Predmet.ProtuStrankaListNazivFormated>
    <izvorni_sadrzaj>
      <item>GRAVIRANJE MRAMORA jednostavno društvo s ograničenom odgovornošću za trgovinu i usluge</item>
    </izvorni_sadrzaj>
    <derivirana_varijabla naziv="DomainObject.Predmet.ProtuStrankaListNazivFormated_1">
      <item>GRAVIRANJE MRAMORA jednostavno društvo s ograničenom odgovornošću za trgovinu i usluge</item>
    </derivirana_varijabla>
  </DomainObject.Predmet.ProtuStrankaListNazivFormated>
  <DomainObject.Predmet.ProtuStrankaListNazivFormatedOIB>
    <izvorni_sadrzaj>
      <item>GRAVIRANJE MRAMORA jednostavno društvo s ograničenom odgovornošću za trgovinu i usluge, OIB 19320732125</item>
    </izvorni_sadrzaj>
    <derivirana_varijabla naziv="DomainObject.Predmet.ProtuStrankaListNazivFormatedOIB_1">
      <item>GRAVIRANJE MRAMORA jednostavno društvo s ograničenom odgovornošću za trgovinu i usluge, OIB 19320732125</item>
    </derivirana_varijabla>
  </DomainObject.Predmet.ProtuStrankaListNazivFormatedOIB>
  <DomainObject.Predmet.OstaliListFormated>
    <izvorni_sadrzaj>
      <item>E-oglasna ploča</item>
      <item>Sudski registar</item>
      <item>Vladimir Horvat</item>
    </izvorni_sadrzaj>
    <derivirana_varijabla naziv="DomainObject.Predmet.OstaliListFormated_1">
      <item>E-oglasna ploča</item>
      <item>Sudski registar</item>
      <item>Vladimir Horvat</item>
    </derivirana_varijabla>
  </DomainObject.Predmet.OstaliListFormated>
  <DomainObject.Predmet.OstaliListFormatedOIB>
    <izvorni_sadrzaj>
      <item>E-oglasna ploča</item>
      <item>Sudski registar</item>
      <item>Vladimir Horvat, OIB 01846424250</item>
    </izvorni_sadrzaj>
    <derivirana_varijabla naziv="DomainObject.Predmet.OstaliListFormatedOIB_1">
      <item>E-oglasna ploča</item>
      <item>Sudski registar</item>
      <item>Vladimir Horvat, OIB 01846424250</item>
    </derivirana_varijabla>
  </DomainObject.Predmet.OstaliListFormatedOIB>
  <DomainObject.Predmet.OstaliListFormatedWithAdress>
    <izvorni_sadrzaj>
      <item>E-oglasna ploča</item>
      <item>Sudski registar</item>
      <item>Vladimir Horvat, Novigradska 46, 48350 Virje</item>
    </izvorni_sadrzaj>
    <derivirana_varijabla naziv="DomainObject.Predmet.OstaliListFormatedWithAdress_1">
      <item>E-oglasna ploča</item>
      <item>Sudski registar</item>
      <item>Vladimir Horvat, Novigradska 46, 48350 Virje</item>
    </derivirana_varijabla>
  </DomainObject.Predmet.OstaliListFormatedWithAdress>
  <DomainObject.Predmet.OstaliListFormatedWithAdressOIB>
    <izvorni_sadrzaj>
      <item>E-oglasna ploča</item>
      <item>Sudski registar</item>
      <item>Vladimir Horvat, OIB 01846424250, Novigradska 46, 48350 Virje</item>
    </izvorni_sadrzaj>
    <derivirana_varijabla naziv="DomainObject.Predmet.OstaliListFormatedWithAdressOIB_1">
      <item>E-oglasna ploča</item>
      <item>Sudski registar</item>
      <item>Vladimir Horvat, OIB 01846424250, Novigradska 46, 48350 Virje</item>
    </derivirana_varijabla>
  </DomainObject.Predmet.OstaliListFormatedWithAdressOIB>
  <DomainObject.Predmet.OstaliListNazivFormated>
    <izvorni_sadrzaj>
      <item>E-oglasna ploča</item>
      <item>Sudski registar</item>
      <item>Vladimir Horvat</item>
    </izvorni_sadrzaj>
    <derivirana_varijabla naziv="DomainObject.Predmet.OstaliListNazivFormated_1">
      <item>E-oglasna ploča</item>
      <item>Sudski registar</item>
      <item>Vladimir Horvat</item>
    </derivirana_varijabla>
  </DomainObject.Predmet.OstaliListNazivFormated>
  <DomainObject.Predmet.OstaliListNazivFormatedOIB>
    <izvorni_sadrzaj>
      <item>E-oglasna ploča</item>
      <item>Sudski registar</item>
      <item>Vladimir Horvat, OIB 01846424250</item>
    </izvorni_sadrzaj>
    <derivirana_varijabla naziv="DomainObject.Predmet.OstaliListNazivFormatedOIB_1">
      <item>E-oglasna ploča</item>
      <item>Sudski registar</item>
      <item>Vladimir Horvat, OIB 01846424250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GRAVIRANJE MRAMORA jednostavno društvo s ograničenom odgovornošću za trgovinu i usluge</izvorni_sadrzaj>
    <derivirana_varijabla naziv="DomainObject.Predmet.ProtustrankaIDrugi_1">GRAVIRANJE MRAMORA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GRAVIRANJE MRAMORA jednostavno društvo s ograničenom odgovornošću za trgovinu i usluge, OIB 19320732125, Novigradska 46, 48350 Virje</izvorni_sadrzaj>
    <derivirana_varijabla naziv="DomainObject.Predmet.ProtustrankaIDrugiAdressOIB_1">GRAVIRANJE MRAMORA jednostavno društvo s ograničenom odgovornošću za trgovinu i usluge, OIB 19320732125, Novigradska 46,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GRAVIRANJE MRAMORA jednostavno društvo s ograničenom odgovornošću za trgovinu i usluge</item>
      <item>E-oglasna ploča</item>
      <item>Sudski registar</item>
      <item>Vladimir Horvat</item>
    </izvorni_sadrzaj>
    <derivirana_varijabla naziv="DomainObject.Predmet.SudioniciListNaziv_1">
      <item>Financijska agencija</item>
      <item>GRAVIRANJE MRAMORA jednostavno društvo s ograničenom odgovornošću za trgovinu i usluge</item>
      <item>E-oglasna ploča</item>
      <item>Sudski registar</item>
      <item>Vladimir Horvat</item>
    </derivirana_varijabla>
  </DomainObject.Predmet.SudioniciListNaziv>
  <DomainObject.Predmet.SudioniciListAdressOIB>
    <izvorni_sadrzaj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izvorni_sadrzaj>
    <derivirana_varijabla naziv="DomainObject.Predmet.SudioniciListAdressOIB_1"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19320732125</item>
      <item>, OIB null</item>
      <item>, OIB null</item>
      <item>, OIB 01846424250</item>
    </izvorni_sadrzaj>
    <derivirana_varijabla naziv="DomainObject.Predmet.SudioniciListNazivOIB_1">
      <item>, OIB 85821130368</item>
      <item>, OIB 19320732125</item>
      <item>, OIB null</item>
      <item>, OIB null</item>
      <item>, OIB 01846424250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C0F74-1980-43A0-A82C-4069367E4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2904</properties:Characters>
  <properties:Lines>89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Marko Makaj</cp:lastModifiedBy>
  <cp:lastPrinted>2017-03-06T08:11:00Z</cp:lastPrinted>
  <dcterms:modified xmlns:xsi="http://www.w3.org/2001/XMLSchema-instance" xsi:type="dcterms:W3CDTF">2017-03-06T08:16:00Z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