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fd5a" w14:paraId="c52fd5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482A77">
        <w:t>6337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87AA3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82A77">
        <w:t>D-SISTEMI d.o.o., Svetonedjeljska 66, Kerestinec, Sveta Nedjelja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482A77">
        <w:t>24876537494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5E3BA4">
        <w:t xml:space="preserve"> </w:t>
      </w:r>
      <w:r w:rsidR="00482A77">
        <w:t>78.576,77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F87AA3" w:rsidR="00F87AA3">
      <w:pPr>
        <w:jc w:val="center"/>
      </w:pPr>
      <w:r>
        <w:t>Zagreb,</w:t>
      </w:r>
      <w:r w:rsidR="00F87AA3" w:rsidRPr="00F87AA3">
        <w:t xml:space="preserve"> </w:t>
      </w:r>
      <w:r w:rsidR="00F87AA3">
        <w:t>11 veljače 2016.</w:t>
      </w:r>
    </w:p>
    <w:p w:rsidRDefault="00F87AA3" w:rsidP="00F87AA3" w:rsidR="00325398">
      <w:pPr>
        <w:ind w:left="4956"/>
        <w:jc w:val="center"/>
      </w:pPr>
      <w:r>
        <w:t xml:space="preserve">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82A77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87AA3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6337</izvorni_sadrzaj>
    <derivirana_varijabla naziv="DomainObject.Predmet.Broj_1">6337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St-6337/2015</izvorni_sadrzaj>
    <derivirana_varijabla naziv="DomainObject.Predmet.OznakaBroj_1">St-6337/2015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D-SISTEMI d.o.o. zastupanog po punomoćniku Renata Tomić</izvorni_sadrzaj>
    <derivirana_varijabla naziv="DomainObject.Predmet.ProtustrankaFormated_1">  D-SISTEMI d.o.o. zastupanog po punomoćniku Renata Tomić</derivirana_varijabla>
  </DomainObject.Predmet.ProtustrankaFormated>
  <DomainObject.Predmet.ProtustrankaFormatedOIB>
    <izvorni_sadrzaj>  D-SISTEMI d.o.o., OIB 24876537494 zastupanog po punomoćniku Renata Tomić</izvorni_sadrzaj>
    <derivirana_varijabla naziv="DomainObject.Predmet.ProtustrankaFormatedOIB_1">  D-SISTEMI d.o.o., OIB 24876537494 zastupanog po punomoćniku Renata Tomić</derivirana_varijabla>
  </DomainObject.Predmet.ProtustrankaFormatedOIB>
  <DomainObject.Predmet.ProtustrankaFormatedWithAdress>
    <izvorni_sadrzaj> D-SISTEMI d.o.o., Kerestinec, Svetonedjeljska 66, 10431 Sveta Nedelja zastupanog po punomoćniku Renata Tomić</izvorni_sadrzaj>
    <derivirana_varijabla naziv="DomainObject.Predmet.ProtustrankaFormatedWithAdress_1"> D-SISTEMI d.o.o., Kerestinec, Svetonedjeljska 66, 10431 Sveta Nedelja zastupanog po punomoćniku Renata Tomić</derivirana_varijabla>
  </DomainObject.Predmet.ProtustrankaFormatedWithAdress>
  <DomainObject.Predmet.ProtustrankaFormatedWithAdressOIB>
    <izvorni_sadrzaj> D-SISTEMI d.o.o., OIB 24876537494, Kerestinec, Svetonedjeljska 66, 10431 Sveta Nedelja zastupanog po punomoćniku Renata Tomić</izvorni_sadrzaj>
    <derivirana_varijabla naziv="DomainObject.Predmet.ProtustrankaFormatedWithAdressOIB_1"> D-SISTEMI d.o.o., OIB 24876537494, Kerestinec, Svetonedjeljska 66, 10431 Sveta Nedelja zastupanog po punomoćniku Renata Tomić</derivirana_varijabla>
  </DomainObject.Predmet.ProtustrankaFormatedWithAdressOIB>
  <DomainObject.Predmet.ProtustrankaWithAdress>
    <izvorni_sadrzaj>D-SISTEMI d.o.o. Kerestinec, Svetonedjeljska 66, 10431 Sveta Nedelja</izvorni_sadrzaj>
    <derivirana_varijabla naziv="DomainObject.Predmet.ProtustrankaWithAdress_1">D-SISTEMI d.o.o. Kerestinec, Svetonedjeljska 66, 10431 Sveta Nedelja</derivirana_varijabla>
  </DomainObject.Predmet.ProtustrankaWithAdress>
  <DomainObject.Predmet.ProtustrankaWithAdressOIB>
    <izvorni_sadrzaj>D-SISTEMI d.o.o., OIB 24876537494, Kerestinec, Svetonedjeljska 66, 10431 Sveta Nedelja</izvorni_sadrzaj>
    <derivirana_varijabla naziv="DomainObject.Predmet.ProtustrankaWithAdressOIB_1">D-SISTEMI d.o.o., OIB 24876537494, Kerestinec, Svetonedjeljska 66, 10431 Sveta Nedelja</derivirana_varijabla>
  </DomainObject.Predmet.ProtustrankaWithAdressOIB>
  <DomainObject.Predmet.ProtustrankaNazivFormated>
    <izvorni_sadrzaj>D-SISTEMI d.o.o.</izvorni_sadrzaj>
    <derivirana_varijabla naziv="DomainObject.Predmet.ProtustrankaNazivFormated_1">D-SISTEMI d.o.o.</derivirana_varijabla>
  </DomainObject.Predmet.ProtustrankaNazivFormated>
  <DomainObject.Predmet.ProtustrankaNazivFormatedOIB>
    <izvorni_sadrzaj>D-SISTEMI d.o.o., OIB 24876537494</izvorni_sadrzaj>
    <derivirana_varijabla naziv="DomainObject.Predmet.ProtustrankaNazivFormatedOIB_1">D-SISTEMI d.o.o., OIB 24876537494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D-SISTEMI d.o.o. zastupanog po punomoćniku Renata Tomić</item>
    </izvorni_sadrzaj>
    <derivirana_varijabla naziv="DomainObject.Predmet.ProtuStrankaListFormated_1">
      <item>D-SISTEMI d.o.o. zastupanog po punomoćniku Renata Tomić</item>
    </derivirana_varijabla>
  </DomainObject.Predmet.ProtuStrankaListFormated>
  <DomainObject.Predmet.ProtuStrankaListFormatedOIB>
    <izvorni_sadrzaj>
      <item>D-SISTEMI d.o.o., OIB 24876537494 zastupanog po punomoćniku Renata Tomić</item>
    </izvorni_sadrzaj>
    <derivirana_varijabla naziv="DomainObject.Predmet.ProtuStrankaListFormatedOIB_1">
      <item>D-SISTEMI d.o.o., OIB 24876537494 zastupanog po punomoćniku Renata Tomić</item>
    </derivirana_varijabla>
  </DomainObject.Predmet.ProtuStrankaListFormatedOIB>
  <DomainObject.Predmet.ProtuStrankaListFormatedWithAdress>
    <izvorni_sadrzaj>
      <item>D-SISTEMI d.o.o., Kerestinec, Svetonedjeljska 66, 10431 Sveta Nedelja zastupanog po punomoćniku Renata Tomić</item>
    </izvorni_sadrzaj>
    <derivirana_varijabla naziv="DomainObject.Predmet.ProtuStrankaListFormatedWithAdress_1">
      <item>D-SISTEMI d.o.o., Kerestinec, Svetonedjeljska 66, 10431 Sveta Nedelja zastupanog po punomoćniku Renata Tomić</item>
    </derivirana_varijabla>
  </DomainObject.Predmet.ProtuStrankaListFormatedWithAdress>
  <DomainObject.Predmet.ProtuStrankaListFormatedWithAdressOIB>
    <izvorni_sadrzaj>
      <item>D-SISTEMI d.o.o., OIB 24876537494, Kerestinec, Svetonedjeljska 66, 10431 Sveta Nedelja zastupanog po punomoćniku Renata Tomić</item>
    </izvorni_sadrzaj>
    <derivirana_varijabla naziv="DomainObject.Predmet.ProtuStrankaListFormatedWithAdressOIB_1">
      <item>D-SISTEMI d.o.o., OIB 24876537494, Kerestinec, Svetonedjeljska 66, 10431 Sveta Nedelja zastupanog po punomoćniku Renata Tomić</item>
    </derivirana_varijabla>
  </DomainObject.Predmet.ProtuStrankaListFormatedWithAdressOIB>
  <DomainObject.Predmet.ProtuStrankaListNazivFormated>
    <izvorni_sadrzaj>
      <item>D-SISTEMI d.o.o.</item>
    </izvorni_sadrzaj>
    <derivirana_varijabla naziv="DomainObject.Predmet.ProtuStrankaListNazivFormated_1">
      <item>D-SISTEMI d.o.o.</item>
    </derivirana_varijabla>
  </DomainObject.Predmet.ProtuStrankaListNazivFormated>
  <DomainObject.Predmet.ProtuStrankaListNazivFormatedOIB>
    <izvorni_sadrzaj>
      <item>D-SISTEMI d.o.o., OIB 24876537494</item>
    </izvorni_sadrzaj>
    <derivirana_varijabla naziv="DomainObject.Predmet.ProtuStrankaListNazivFormatedOIB_1">
      <item>D-SISTEMI d.o.o., OIB 24876537494</item>
    </derivirana_varijabla>
  </DomainObject.Predmet.ProtuStrankaListNazivFormatedOIB>
  <DomainObject.Predmet.OstaliListFormated>
    <izvorni_sadrzaj>
      <item>Renata Tomić punomoćnik sudionika u postupku D-SISTEMI d.o.o.</item>
    </izvorni_sadrzaj>
    <derivirana_varijabla naziv="DomainObject.Predmet.OstaliListFormated_1">
      <item>Renata Tomić punomoćnik sudionika u postupku D-SISTEMI d.o.o.</item>
    </derivirana_varijabla>
  </DomainObject.Predmet.OstaliListFormated>
  <DomainObject.Predmet.OstaliListFormatedOIB>
    <izvorni_sadrzaj>
      <item>Renata Tomić, OIB 48476956608 punomoćnik sudionika u postupku D-SISTEMI d.o.o.</item>
    </izvorni_sadrzaj>
    <derivirana_varijabla naziv="DomainObject.Predmet.OstaliListFormatedOIB_1">
      <item>Renata Tomić, OIB 48476956608 punomoćnik sudionika u postupku D-SISTEMI d.o.o.</item>
    </derivirana_varijabla>
  </DomainObject.Predmet.OstaliListFormatedOIB>
  <DomainObject.Predmet.OstaliListFormatedWithAdress>
    <izvorni_sadrzaj>
      <item>Renata Tomić, Ulica Ante Topić Mimare 37, 10000 Zagreb punomoćnik sudionika u postupku D-SISTEMI d.o.o.</item>
    </izvorni_sadrzaj>
    <derivirana_varijabla naziv="DomainObject.Predmet.OstaliListFormatedWithAdress_1">
      <item>Renata Tomić, Ulica Ante Topić Mimare 37, 10000 Zagreb punomoćnik sudionika u postupku D-SISTEMI d.o.o.</item>
    </derivirana_varijabla>
  </DomainObject.Predmet.OstaliListFormatedWithAdress>
  <DomainObject.Predmet.OstaliListFormatedWithAdressOIB>
    <izvorni_sadrzaj>
      <item>Renata Tomić, OIB 48476956608, Ulica Ante Topić Mimare 37, 10000 Zagreb punomoćnik sudionika u postupku D-SISTEMI d.o.o.</item>
    </izvorni_sadrzaj>
    <derivirana_varijabla naziv="DomainObject.Predmet.OstaliListFormatedWithAdressOIB_1">
      <item>Renata Tomić, OIB 48476956608, Ulica Ante Topić Mimare 37, 10000 Zagreb punomoćnik sudionika u postupku D-SISTEMI d.o.o.</item>
    </derivirana_varijabla>
  </DomainObject.Predmet.OstaliListFormatedWithAdressOIB>
  <DomainObject.Predmet.OstaliListNazivFormated>
    <izvorni_sadrzaj>
      <item>Renata Tomić</item>
    </izvorni_sadrzaj>
    <derivirana_varijabla naziv="DomainObject.Predmet.OstaliListNazivFormated_1">
      <item>Renata Tomić</item>
    </derivirana_varijabla>
  </DomainObject.Predmet.OstaliListNazivFormated>
  <DomainObject.Predmet.OstaliListNazivFormatedOIB>
    <izvorni_sadrzaj>
      <item>Renata Tomić, OIB 48476956608</item>
    </izvorni_sadrzaj>
    <derivirana_varijabla naziv="DomainObject.Predmet.OstaliListNazivFormatedOIB_1">
      <item>Renata Tomić, OIB 48476956608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D-SISTEMI d.o.o.</izvorni_sadrzaj>
    <derivirana_varijabla naziv="DomainObject.Predmet.ProtustrankaIDrugi_1">D-SISTEMI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D-SISTEMI d.o.o., OIB 24876537494, Kerestinec, Svetonedjeljska 66, 10431 Sveta Nedelja</izvorni_sadrzaj>
    <derivirana_varijabla naziv="DomainObject.Predmet.ProtustrankaIDrugiAdressOIB_1">D-SISTEMI d.o.o., OIB 24876537494, Kerestinec, Svetonedjeljska 66,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D-SISTEMI d.o.o.</item>
      <item>Renata Tomić</item>
    </izvorni_sadrzaj>
    <derivirana_varijabla naziv="DomainObject.Predmet.SudioniciListNaziv_1">
      <item>FINA Regionalni centar Zagreb</item>
      <item>D-SISTEMI d.o.o.</item>
      <item>Renata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D-SISTEMI d.o.o., OIB 24876537494, Kerestinec, Svetonedjeljska 66,10431 Sveta Nedelja</item>
      <item>Renata Tomić, OIB 48476956608, Ulica Ante Topić Mimare 37,10000 Zagreb</item>
    </izvorni_sadrzaj>
    <derivirana_varijabla naziv="DomainObject.Predmet.SudioniciListAdressOIB_1">
      <item>FINA Regionalni centar Zagreb, OIB 85821130368, Trg svibanjskih žrtava 1995. br. 1,10000 Zagreb</item>
      <item>D-SISTEMI d.o.o., OIB 24876537494, Kerestinec, Svetonedjeljska 66,10431 Sveta Nedelja</item>
      <item>Renata Tomić, OIB 48476956608, Ulica Ante Topić Mimare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24876537494</item>
      <item>, OIB 48476956608</item>
    </izvorni_sadrzaj>
    <derivirana_varijabla naziv="DomainObject.Predmet.SudioniciListNazivOIB_1">
      <item>, OIB 85821130368</item>
      <item>, OIB 24876537494</item>
      <item>, OIB 48476956608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1324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2016-01-28T16:45:00Z</dcterms:created>
  <dc:creator>ilukac</dc:creator>
  <cp:lastModifiedBy>Marina Gojić</cp:lastModifiedBy>
  <cp:lastPrinted>2016-02-11T12:05:00Z</cp:lastPrinted>
  <dcterms:modified xmlns:xsi="http://www.w3.org/2001/XMLSchema-instance" xsi:type="dcterms:W3CDTF">2016-02-11T12:05:00Z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