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a7f2" w14:paraId="a0fa7f2" w:rsidRDefault="00246161" w:rsidP="007E1FD5" w:rsidR="00B7187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123ACB" w:rsidP="00B7187A" w:rsidR="00123ACB" w:rsidRPr="00B7187A">
      <w:pPr>
        <w:rPr>
          <w:rStyle w:val="Naglaeno"/>
          <w:b w:val="false"/>
        </w:rPr>
      </w:pP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>
      <w:pPr>
        <w:jc w:val="center"/>
      </w:pPr>
      <w:r w:rsidRPr="009302AD">
        <w:t>R J E Š E NJ E</w:t>
      </w:r>
    </w:p>
    <w:p w:rsidRDefault="00123ACB" w:rsidP="003B7075" w:rsidR="00123ACB">
      <w:pPr>
        <w:jc w:val="center"/>
      </w:pPr>
    </w:p>
    <w:p w:rsidRDefault="00CF3D5B" w:rsidP="00CF3D5B" w:rsidR="00CF3D5B">
      <w:pPr>
        <w:jc w:val="center"/>
        <w:rPr>
          <w:b/>
        </w:rPr>
      </w:pPr>
    </w:p>
    <w:p w:rsidRDefault="005B61B3" w:rsidP="005B61B3" w:rsidR="005B61B3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u stečajnom postupku nad dužnikom </w:t>
      </w:r>
      <w:proofErr w:type="spellStart"/>
      <w:r>
        <w:t>HIDROELEKTRA</w:t>
      </w:r>
      <w:proofErr w:type="spellEnd"/>
      <w:r>
        <w:t xml:space="preserve"> PLAN d.o.o., Zagreb, Radnička cesta </w:t>
      </w:r>
      <w:proofErr w:type="spellStart"/>
      <w:r>
        <w:t>204</w:t>
      </w:r>
      <w:proofErr w:type="spellEnd"/>
      <w:r>
        <w:t xml:space="preserve">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31266348393</w:t>
      </w:r>
      <w:proofErr w:type="spellEnd"/>
      <w:r w:rsidRPr="008600EF">
        <w:t xml:space="preserve">, </w:t>
      </w:r>
      <w:r>
        <w:t>d</w:t>
      </w:r>
      <w:r w:rsidRPr="008600EF">
        <w:t xml:space="preserve">ana </w:t>
      </w:r>
      <w:proofErr w:type="spellStart"/>
      <w:r w:rsidR="00C65956">
        <w:t>9.travnja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123ACB" w:rsidP="005B61B3" w:rsidR="00123ACB">
      <w:pPr>
        <w:ind w:firstLine="708"/>
        <w:jc w:val="both"/>
      </w:pPr>
    </w:p>
    <w:p w:rsidRDefault="003E0E43" w:rsidP="00780919" w:rsidR="003E0E43" w:rsidRPr="009921FA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  <w:rPr>
          <w:b/>
        </w:rPr>
      </w:pPr>
      <w:r w:rsidRPr="00C321F2">
        <w:rPr>
          <w:b/>
        </w:rPr>
        <w:t>r i j e š i o     j e</w:t>
      </w:r>
    </w:p>
    <w:p w:rsidRDefault="00123ACB" w:rsidP="00D85CC6" w:rsidR="00123ACB" w:rsidRPr="00C321F2">
      <w:pPr>
        <w:jc w:val="center"/>
        <w:rPr>
          <w:b/>
        </w:rPr>
      </w:pPr>
    </w:p>
    <w:p w:rsidRDefault="00612345" w:rsidP="00D85CC6" w:rsidR="00612345" w:rsidRPr="00C321F2">
      <w:pPr>
        <w:jc w:val="center"/>
        <w:rPr>
          <w:b/>
        </w:rPr>
      </w:pPr>
    </w:p>
    <w:p w:rsidRDefault="00C12410" w:rsidP="00437E24" w:rsidR="003E0E43">
      <w:pPr>
        <w:jc w:val="both"/>
      </w:pPr>
      <w:r w:rsidRPr="006C5196">
        <w:t xml:space="preserve"> </w:t>
      </w:r>
      <w:r w:rsidR="00437E24">
        <w:tab/>
      </w: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proofErr w:type="spellStart"/>
      <w:r w:rsidR="00C65956">
        <w:t>HIDROELEKTRA</w:t>
      </w:r>
      <w:proofErr w:type="spellEnd"/>
      <w:r w:rsidR="00C65956">
        <w:t xml:space="preserve"> PLAN d.o.o., Zagreb, Radnička cesta </w:t>
      </w:r>
      <w:proofErr w:type="spellStart"/>
      <w:r w:rsidR="00C65956">
        <w:t>204</w:t>
      </w:r>
      <w:proofErr w:type="spellEnd"/>
      <w:r w:rsidR="00C65956">
        <w:t xml:space="preserve">., </w:t>
      </w:r>
      <w:proofErr w:type="spellStart"/>
      <w:r w:rsidR="00C65956">
        <w:t>OIB</w:t>
      </w:r>
      <w:proofErr w:type="spellEnd"/>
      <w:r w:rsidR="00C65956">
        <w:t xml:space="preserve"> </w:t>
      </w:r>
      <w:proofErr w:type="spellStart"/>
      <w:r w:rsidR="00C65956">
        <w:t>31266348393</w:t>
      </w:r>
      <w:proofErr w:type="spellEnd"/>
      <w:r w:rsidR="00C65956">
        <w:t>.</w:t>
      </w:r>
      <w:r w:rsidRPr="006C5196">
        <w:t xml:space="preserve"> Oglas o otvaranju stečajnog postupka nad dužnikom istaknut je na </w:t>
      </w:r>
      <w:r w:rsidR="00C65956">
        <w:t>e-O</w:t>
      </w:r>
      <w:r w:rsidRPr="006C5196">
        <w:t>glasn</w:t>
      </w:r>
      <w:r w:rsidR="00C65956">
        <w:t>a</w:t>
      </w:r>
      <w:r w:rsidRPr="006C5196">
        <w:t xml:space="preserve"> ploč</w:t>
      </w:r>
      <w:r w:rsidR="00C65956">
        <w:t>a</w:t>
      </w:r>
      <w:r w:rsidRPr="006C5196">
        <w:t xml:space="preserve"> Trgovačkog suda u Zagrebu dan</w:t>
      </w:r>
      <w:r w:rsidR="00347CA4" w:rsidRPr="006C5196">
        <w:t xml:space="preserve">a </w:t>
      </w:r>
      <w:proofErr w:type="spellStart"/>
      <w:r w:rsidR="00C65956">
        <w:t>9.travnja</w:t>
      </w:r>
      <w:proofErr w:type="spellEnd"/>
      <w:r w:rsidR="00817A24">
        <w:t xml:space="preserve"> </w:t>
      </w:r>
      <w:proofErr w:type="spellStart"/>
      <w:r w:rsidR="00817A24">
        <w:t>201</w:t>
      </w:r>
      <w:r w:rsidR="009C608B">
        <w:t>9</w:t>
      </w:r>
      <w:proofErr w:type="spellEnd"/>
      <w:r w:rsidR="00817A24">
        <w:t>.</w:t>
      </w:r>
      <w:r w:rsidR="009921FA">
        <w:t xml:space="preserve"> </w:t>
      </w:r>
      <w:r w:rsidR="00F33737">
        <w:t xml:space="preserve">u </w:t>
      </w:r>
      <w:proofErr w:type="spellStart"/>
      <w:r w:rsidR="00817A24">
        <w:t>1</w:t>
      </w:r>
      <w:r w:rsidR="008B492C">
        <w:t>0</w:t>
      </w:r>
      <w:proofErr w:type="spellEnd"/>
      <w:r w:rsidR="00C65956">
        <w:t>,</w:t>
      </w:r>
      <w:proofErr w:type="spellStart"/>
      <w:r w:rsidR="00C65956">
        <w:t>00</w:t>
      </w:r>
      <w:proofErr w:type="spellEnd"/>
      <w:r w:rsidR="003E0E43">
        <w:t xml:space="preserve"> sati.</w:t>
      </w:r>
    </w:p>
    <w:p w:rsidRDefault="00C12410" w:rsidP="00914FC9" w:rsidR="0040376C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9B4E4B">
        <w:t xml:space="preserve">Biserka </w:t>
      </w:r>
      <w:proofErr w:type="spellStart"/>
      <w:r w:rsidR="009B4E4B">
        <w:t>Šmit</w:t>
      </w:r>
      <w:proofErr w:type="spellEnd"/>
      <w:r w:rsidR="009B4E4B">
        <w:t xml:space="preserve"> Sabolić, Kutina, Crkvena </w:t>
      </w:r>
      <w:proofErr w:type="spellStart"/>
      <w:r w:rsidR="009B4E4B">
        <w:t>26</w:t>
      </w:r>
      <w:proofErr w:type="spellEnd"/>
      <w:r w:rsidR="009B4E4B">
        <w:t xml:space="preserve">. </w:t>
      </w:r>
      <w:proofErr w:type="spellStart"/>
      <w:r w:rsidR="009B4E4B">
        <w:t>OIB</w:t>
      </w:r>
      <w:proofErr w:type="spellEnd"/>
      <w:r w:rsidR="009B4E4B">
        <w:t xml:space="preserve"> </w:t>
      </w:r>
      <w:proofErr w:type="spellStart"/>
      <w:r w:rsidR="009B4E4B">
        <w:t>63081779137</w:t>
      </w:r>
      <w:proofErr w:type="spellEnd"/>
      <w:r w:rsidR="009B4E4B">
        <w:t xml:space="preserve"> </w:t>
      </w:r>
    </w:p>
    <w:p w:rsidRDefault="00C12410" w:rsidP="00421243" w:rsidR="00421243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9B4E4B">
        <w:t>HIDROELEKTRA</w:t>
      </w:r>
      <w:proofErr w:type="spellEnd"/>
      <w:r w:rsidR="009B4E4B">
        <w:t xml:space="preserve"> PLAN d.o.o., Zagreb, Radnička cesta </w:t>
      </w:r>
      <w:proofErr w:type="spellStart"/>
      <w:r w:rsidR="009B4E4B">
        <w:t>204</w:t>
      </w:r>
      <w:proofErr w:type="spellEnd"/>
      <w:r w:rsidR="009B4E4B">
        <w:t xml:space="preserve">., </w:t>
      </w:r>
      <w:proofErr w:type="spellStart"/>
      <w:r w:rsidR="009B4E4B">
        <w:t>OIB</w:t>
      </w:r>
      <w:proofErr w:type="spellEnd"/>
      <w:r w:rsidR="009B4E4B">
        <w:t xml:space="preserve"> </w:t>
      </w:r>
      <w:proofErr w:type="spellStart"/>
      <w:r w:rsidR="009B4E4B">
        <w:t>31266348393</w:t>
      </w:r>
      <w:proofErr w:type="spellEnd"/>
      <w:r w:rsidR="00E2183A" w:rsidRPr="006C5196">
        <w:t xml:space="preserve"> </w:t>
      </w:r>
    </w:p>
    <w:p w:rsidRDefault="00914FC9" w:rsidP="00421243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 xml:space="preserve">Fonda </w:t>
      </w:r>
      <w:r w:rsidR="00AA4E66">
        <w:t>za namirenje troškova postupka</w:t>
      </w:r>
    </w:p>
    <w:p w:rsidRDefault="00C12410" w:rsidP="00914FC9" w:rsidR="00C12410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612345" w:rsidP="00914FC9" w:rsidR="00612345" w:rsidRPr="006C5196">
      <w:pPr>
        <w:ind w:firstLine="708"/>
        <w:jc w:val="both"/>
      </w:pPr>
    </w:p>
    <w:p w:rsidRDefault="009C6B90" w:rsidP="0023149C" w:rsidR="009C6B90">
      <w:pPr>
        <w:jc w:val="both"/>
      </w:pPr>
    </w:p>
    <w:p w:rsidRDefault="00C12410" w:rsidP="00D85CC6" w:rsidR="00C12410">
      <w:pPr>
        <w:jc w:val="center"/>
      </w:pPr>
      <w:r w:rsidRPr="006C5196">
        <w:t>Obrazloženje</w:t>
      </w:r>
    </w:p>
    <w:p w:rsidRDefault="00123ACB" w:rsidP="00D85CC6" w:rsidR="00123ACB">
      <w:pPr>
        <w:jc w:val="center"/>
      </w:pPr>
    </w:p>
    <w:p w:rsidRDefault="00612345" w:rsidP="00D85CC6" w:rsidR="00612345" w:rsidRPr="006C5196">
      <w:pPr>
        <w:jc w:val="center"/>
      </w:pPr>
    </w:p>
    <w:p w:rsidRDefault="00421D51" w:rsidP="00421D51" w:rsidR="00421D51">
      <w:pPr>
        <w:ind w:firstLine="708"/>
        <w:jc w:val="both"/>
      </w:pPr>
      <w:r>
        <w:t xml:space="preserve">Dužnik kao predlagatelj podnio je ovom sudu  dana </w:t>
      </w:r>
      <w:proofErr w:type="spellStart"/>
      <w:r>
        <w:t>13.lipnja</w:t>
      </w:r>
      <w:proofErr w:type="spellEnd"/>
      <w:r>
        <w:t xml:space="preserve"> </w:t>
      </w:r>
      <w:proofErr w:type="spellStart"/>
      <w:r>
        <w:t>2018</w:t>
      </w:r>
      <w:proofErr w:type="spellEnd"/>
      <w:r>
        <w:t>. prijedlog za otvaranje stečajnog postupka.</w:t>
      </w:r>
    </w:p>
    <w:p w:rsidRDefault="00421D51" w:rsidP="00421D51" w:rsidR="00421D51">
      <w:pPr>
        <w:ind w:firstLine="708"/>
        <w:jc w:val="both"/>
      </w:pPr>
      <w:r>
        <w:t xml:space="preserve">Dužnik je uz prijedlog dostavio više knjigovodstvenih isprava (analitička </w:t>
      </w:r>
      <w:proofErr w:type="spellStart"/>
      <w:r>
        <w:t>brutto</w:t>
      </w:r>
      <w:proofErr w:type="spellEnd"/>
      <w:r>
        <w:t xml:space="preserve"> bilanca i izvode iz otvorenih stavki) .</w:t>
      </w:r>
    </w:p>
    <w:p w:rsidRDefault="00421D51" w:rsidP="00421D51" w:rsidR="00421D51">
      <w:pPr>
        <w:ind w:firstLine="720"/>
        <w:jc w:val="both"/>
      </w:pPr>
      <w:r>
        <w:t xml:space="preserve">Postupajući po prijedlogu dužnika kao predlagatelja, a temeljem članak </w:t>
      </w:r>
      <w:proofErr w:type="spellStart"/>
      <w:r>
        <w:t>115</w:t>
      </w:r>
      <w:proofErr w:type="spellEnd"/>
      <w:r>
        <w:t xml:space="preserve">. stavak 1. </w:t>
      </w:r>
      <w:r w:rsidRPr="00245373">
        <w:t xml:space="preserve">Stečajnog zakona (N.N.br. </w:t>
      </w:r>
      <w:proofErr w:type="spellStart"/>
      <w:proofErr w:type="gramStart"/>
      <w:r w:rsidRPr="00245373">
        <w:rPr>
          <w:lang w:val="en-GB"/>
        </w:rPr>
        <w:t>broj</w:t>
      </w:r>
      <w:proofErr w:type="spellEnd"/>
      <w:proofErr w:type="gramEnd"/>
      <w:r w:rsidRPr="00245373">
        <w:rPr>
          <w:lang w:val="en-GB"/>
        </w:rPr>
        <w:t xml:space="preserve"> 71/15 i 104/17, </w:t>
      </w:r>
      <w:proofErr w:type="spellStart"/>
      <w:r w:rsidRPr="00245373">
        <w:rPr>
          <w:lang w:val="en-GB"/>
        </w:rPr>
        <w:t>dalje</w:t>
      </w:r>
      <w:proofErr w:type="spellEnd"/>
      <w:r w:rsidRPr="00245373">
        <w:rPr>
          <w:lang w:val="en-GB"/>
        </w:rPr>
        <w:t xml:space="preserve">: </w:t>
      </w:r>
      <w:proofErr w:type="spellStart"/>
      <w:r w:rsidRPr="00245373">
        <w:rPr>
          <w:lang w:val="en-GB"/>
        </w:rPr>
        <w:t>SZ</w:t>
      </w:r>
      <w:proofErr w:type="spellEnd"/>
      <w:r w:rsidRPr="00245373">
        <w:rPr>
          <w:lang w:val="en-GB"/>
        </w:rPr>
        <w:t>)</w:t>
      </w:r>
      <w:r>
        <w:t xml:space="preserve"> sud je dana </w:t>
      </w:r>
      <w:proofErr w:type="spellStart"/>
      <w:r>
        <w:t>9.listopada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donio rješenje o pokretanju prethodnog postupka. </w:t>
      </w:r>
    </w:p>
    <w:p w:rsidRDefault="00421D51" w:rsidP="00421D51" w:rsidR="00421D51">
      <w:pPr>
        <w:ind w:firstLine="708"/>
        <w:jc w:val="both"/>
      </w:pPr>
    </w:p>
    <w:p w:rsidRDefault="00421D51" w:rsidP="00421D51" w:rsidR="00421D51">
      <w:pPr>
        <w:ind w:firstLine="708"/>
        <w:jc w:val="both"/>
      </w:pPr>
      <w:r>
        <w:t xml:space="preserve">Nad dužnikom je Financijska agencija ovom sudu dana </w:t>
      </w:r>
      <w:proofErr w:type="spellStart"/>
      <w:r>
        <w:t>18.lipnja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temeljem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>-a podnijela prijedlog za otvaranje stečajnog postupka. Postupak se vodi pod poslovnim brojem ovog suda St-</w:t>
      </w:r>
      <w:proofErr w:type="spellStart"/>
      <w:r>
        <w:t>1557</w:t>
      </w:r>
      <w:proofErr w:type="spellEnd"/>
      <w:r>
        <w:t>/</w:t>
      </w:r>
      <w:proofErr w:type="spellStart"/>
      <w:r>
        <w:t>2018</w:t>
      </w:r>
      <w:proofErr w:type="spellEnd"/>
      <w:r>
        <w:t>.</w:t>
      </w:r>
    </w:p>
    <w:p w:rsidRDefault="00421D51" w:rsidP="00421D51" w:rsidR="00421D51">
      <w:pPr>
        <w:ind w:firstLine="708"/>
        <w:jc w:val="both"/>
      </w:pPr>
      <w:r>
        <w:lastRenderedPageBreak/>
        <w:t xml:space="preserve">Prema navodima prijedloga Financijske agencije na dan </w:t>
      </w:r>
      <w:proofErr w:type="spellStart"/>
      <w:r>
        <w:t>16.lipnja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dužnik u Očevidniku  </w:t>
      </w:r>
      <w:proofErr w:type="spellStart"/>
      <w:r>
        <w:t>redosljeda</w:t>
      </w:r>
      <w:proofErr w:type="spellEnd"/>
      <w:r>
        <w:t xml:space="preserve">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 , u ukupnom iznosu 4.045.460,</w:t>
      </w:r>
      <w:proofErr w:type="spellStart"/>
      <w:r>
        <w:t>89</w:t>
      </w:r>
      <w:proofErr w:type="spellEnd"/>
      <w:r>
        <w:t xml:space="preserve"> kn.</w:t>
      </w:r>
    </w:p>
    <w:p w:rsidRDefault="00421D51" w:rsidP="00421D51" w:rsidR="00421D51">
      <w:pPr>
        <w:ind w:firstLine="720"/>
        <w:jc w:val="both"/>
      </w:pPr>
    </w:p>
    <w:p w:rsidRDefault="00421D51" w:rsidP="00421D51" w:rsidR="00421D51">
      <w:pPr>
        <w:ind w:firstLine="555"/>
        <w:jc w:val="both"/>
      </w:pPr>
      <w:r>
        <w:t xml:space="preserve">Zaključkom ovog suda od </w:t>
      </w:r>
      <w:proofErr w:type="spellStart"/>
      <w:r>
        <w:t>9.listopada</w:t>
      </w:r>
      <w:proofErr w:type="spellEnd"/>
      <w:r>
        <w:t xml:space="preserve"> </w:t>
      </w:r>
      <w:proofErr w:type="spellStart"/>
      <w:r>
        <w:t>2018</w:t>
      </w:r>
      <w:proofErr w:type="spellEnd"/>
      <w:r>
        <w:t>.  n</w:t>
      </w:r>
      <w:r w:rsidRPr="00882414">
        <w:t xml:space="preserve">a </w:t>
      </w:r>
      <w:proofErr w:type="spellStart"/>
      <w:r w:rsidRPr="00882414">
        <w:t>ovosudni</w:t>
      </w:r>
      <w:proofErr w:type="spellEnd"/>
      <w:r w:rsidRPr="00882414">
        <w:t xml:space="preserve"> spis poslovni broj St-</w:t>
      </w:r>
      <w:proofErr w:type="spellStart"/>
      <w:r w:rsidRPr="00882414">
        <w:t>1538</w:t>
      </w:r>
      <w:proofErr w:type="spellEnd"/>
      <w:r w:rsidRPr="00882414">
        <w:t>/</w:t>
      </w:r>
      <w:proofErr w:type="spellStart"/>
      <w:r w:rsidRPr="00882414">
        <w:t>2018</w:t>
      </w:r>
      <w:proofErr w:type="spellEnd"/>
      <w:r w:rsidRPr="00882414">
        <w:t xml:space="preserve">, stečajni postupak nad dužnikom </w:t>
      </w:r>
      <w:proofErr w:type="spellStart"/>
      <w:r w:rsidRPr="00882414">
        <w:t>HIDROELEKTRA</w:t>
      </w:r>
      <w:proofErr w:type="spellEnd"/>
      <w:r w:rsidRPr="00882414">
        <w:t xml:space="preserve"> PLAN d.o.o., Zagreb, Radnička cesta </w:t>
      </w:r>
      <w:proofErr w:type="spellStart"/>
      <w:r w:rsidRPr="00882414">
        <w:t>204</w:t>
      </w:r>
      <w:proofErr w:type="spellEnd"/>
      <w:r w:rsidRPr="00882414">
        <w:t xml:space="preserve">., </w:t>
      </w:r>
      <w:proofErr w:type="spellStart"/>
      <w:r w:rsidRPr="00882414">
        <w:t>OIB</w:t>
      </w:r>
      <w:proofErr w:type="spellEnd"/>
      <w:r w:rsidRPr="00882414">
        <w:t xml:space="preserve"> </w:t>
      </w:r>
      <w:proofErr w:type="spellStart"/>
      <w:r w:rsidRPr="00882414">
        <w:t>31266348393</w:t>
      </w:r>
      <w:proofErr w:type="spellEnd"/>
      <w:r w:rsidRPr="00882414">
        <w:t xml:space="preserve"> sp</w:t>
      </w:r>
      <w:r>
        <w:t xml:space="preserve">ojen je </w:t>
      </w:r>
      <w:proofErr w:type="spellStart"/>
      <w:r w:rsidRPr="00882414">
        <w:t>ovosudni</w:t>
      </w:r>
      <w:proofErr w:type="spellEnd"/>
      <w:r w:rsidRPr="00882414">
        <w:t xml:space="preserve"> spis poslovni broj St-</w:t>
      </w:r>
      <w:proofErr w:type="spellStart"/>
      <w:r w:rsidRPr="00882414">
        <w:t>1557</w:t>
      </w:r>
      <w:proofErr w:type="spellEnd"/>
      <w:r w:rsidRPr="00882414">
        <w:t>/</w:t>
      </w:r>
      <w:proofErr w:type="spellStart"/>
      <w:r w:rsidRPr="00882414">
        <w:t>18</w:t>
      </w:r>
      <w:proofErr w:type="spellEnd"/>
      <w:r w:rsidRPr="00882414">
        <w:t>, radi provođenja jedinstvenog postupka i donošenja zajedničke odluke.</w:t>
      </w:r>
    </w:p>
    <w:p w:rsidRDefault="00421D51" w:rsidP="00F141D1" w:rsidR="00421D51">
      <w:pPr>
        <w:ind w:firstLine="708"/>
        <w:jc w:val="both"/>
      </w:pPr>
    </w:p>
    <w:p w:rsidRDefault="0090331A" w:rsidP="0090331A" w:rsidR="00782116">
      <w:pPr>
        <w:ind w:firstLine="720"/>
        <w:jc w:val="both"/>
      </w:pPr>
      <w:r>
        <w:t xml:space="preserve">Kako iz podataka u spisu </w:t>
      </w:r>
      <w:r w:rsidR="00F141D1" w:rsidRPr="00B1534F">
        <w:t xml:space="preserve">nije bilo moguće utvrditi </w:t>
      </w:r>
      <w:r w:rsidR="00F141D1">
        <w:t xml:space="preserve">imali li dužnik imovine, te </w:t>
      </w:r>
      <w:r w:rsidR="00F141D1" w:rsidRPr="00B1534F">
        <w:t>je li imovina dužnika dostatna za namirenje troškova postupka</w:t>
      </w:r>
      <w:r>
        <w:t xml:space="preserve"> r</w:t>
      </w:r>
      <w:r w:rsidR="00782116">
        <w:t xml:space="preserve">ješenjem ovog suda od </w:t>
      </w:r>
      <w:proofErr w:type="spellStart"/>
      <w:r w:rsidR="008469C2" w:rsidRPr="00E04BDE">
        <w:t>30.listopada</w:t>
      </w:r>
      <w:proofErr w:type="spellEnd"/>
      <w:r w:rsidR="008469C2" w:rsidRPr="00E04BDE">
        <w:t xml:space="preserve"> </w:t>
      </w:r>
      <w:proofErr w:type="spellStart"/>
      <w:r w:rsidR="008469C2" w:rsidRPr="00E04BDE">
        <w:t>2018</w:t>
      </w:r>
      <w:proofErr w:type="spellEnd"/>
      <w:r w:rsidR="008469C2">
        <w:t>.</w:t>
      </w:r>
      <w:r w:rsidR="00782116">
        <w:t xml:space="preserve"> </w:t>
      </w:r>
      <w:r w:rsidR="008469C2">
        <w:t xml:space="preserve">Biserka </w:t>
      </w:r>
      <w:proofErr w:type="spellStart"/>
      <w:r w:rsidR="008469C2">
        <w:t>Šmit</w:t>
      </w:r>
      <w:proofErr w:type="spellEnd"/>
      <w:r w:rsidR="008469C2">
        <w:t xml:space="preserve"> Sabolić, Kutina, Crkvena </w:t>
      </w:r>
      <w:proofErr w:type="spellStart"/>
      <w:r w:rsidR="008469C2">
        <w:t>26</w:t>
      </w:r>
      <w:proofErr w:type="spellEnd"/>
      <w:r w:rsidR="008469C2">
        <w:t xml:space="preserve">. </w:t>
      </w:r>
      <w:proofErr w:type="spellStart"/>
      <w:r w:rsidR="008469C2">
        <w:t>OIB</w:t>
      </w:r>
      <w:proofErr w:type="spellEnd"/>
      <w:r w:rsidR="008469C2">
        <w:t xml:space="preserve"> </w:t>
      </w:r>
      <w:proofErr w:type="spellStart"/>
      <w:r w:rsidR="008469C2">
        <w:t>63081779137</w:t>
      </w:r>
      <w:proofErr w:type="spellEnd"/>
      <w:r w:rsidR="008469C2">
        <w:t xml:space="preserve">, </w:t>
      </w:r>
      <w:r w:rsidR="00782116" w:rsidRPr="0002424A">
        <w:t>postavlj</w:t>
      </w:r>
      <w:r w:rsidR="00782116">
        <w:t>en</w:t>
      </w:r>
      <w:r w:rsidR="00DF1366">
        <w:t>a</w:t>
      </w:r>
      <w:r w:rsidR="00782116">
        <w:t xml:space="preserve"> je </w:t>
      </w:r>
      <w:r w:rsidR="00782116" w:rsidRPr="0002424A">
        <w:t>za privremenog</w:t>
      </w:r>
      <w:r w:rsidR="00782116" w:rsidRPr="00FB3554">
        <w:t xml:space="preserve"> stečajnog upravitelja </w:t>
      </w:r>
      <w:r w:rsidR="00782116">
        <w:t>sa zadaćom utvrditi iznos predvidivih troškova stečajnog postupka, imovinu dužnika, te ispitati mogu li se imovinom dužnika namiriti troškovi postupka</w:t>
      </w:r>
    </w:p>
    <w:p w:rsidRDefault="009F0B22" w:rsidP="009F0B22" w:rsidR="009F0B22">
      <w:pPr>
        <w:pStyle w:val="Tijeloteksta"/>
        <w:ind w:firstLine="708"/>
      </w:pPr>
      <w:r w:rsidRPr="008A31DF">
        <w:t xml:space="preserve">Prema izvješću privremenog stečajnog upravitelja od </w:t>
      </w:r>
      <w:proofErr w:type="spellStart"/>
      <w:r w:rsidRPr="008A31DF">
        <w:t>12.</w:t>
      </w:r>
      <w:r>
        <w:t>prosinca</w:t>
      </w:r>
      <w:proofErr w:type="spellEnd"/>
      <w:r w:rsidRPr="008A31DF">
        <w:t xml:space="preserve"> </w:t>
      </w:r>
      <w:proofErr w:type="spellStart"/>
      <w:r w:rsidRPr="008A31DF">
        <w:t>2018</w:t>
      </w:r>
      <w:proofErr w:type="spellEnd"/>
      <w:r w:rsidRPr="008A31DF">
        <w:t xml:space="preserve">., </w:t>
      </w:r>
      <w:r>
        <w:t xml:space="preserve">kod dužnika postoji stečajni razlog </w:t>
      </w:r>
      <w:proofErr w:type="spellStart"/>
      <w:r>
        <w:t>nesposbnosti</w:t>
      </w:r>
      <w:proofErr w:type="spellEnd"/>
      <w:r>
        <w:t xml:space="preserve"> za plaćanje i prezaduženosti, dužnika ne obavlja djelatnost, ima </w:t>
      </w:r>
      <w:proofErr w:type="spellStart"/>
      <w:r>
        <w:t>30</w:t>
      </w:r>
      <w:proofErr w:type="spellEnd"/>
      <w:r>
        <w:t xml:space="preserve"> zaposlenika i </w:t>
      </w:r>
      <w:r w:rsidRPr="008A31DF">
        <w:t>nema imovine, te dakle imovina dužnika nije dostatna za namirenje troškova postupka.</w:t>
      </w:r>
    </w:p>
    <w:p w:rsidRDefault="00FA6DA3" w:rsidP="009F0B22" w:rsidR="00FA6DA3" w:rsidRPr="008A31DF">
      <w:pPr>
        <w:pStyle w:val="Tijeloteksta"/>
        <w:ind w:firstLine="708"/>
      </w:pPr>
    </w:p>
    <w:p w:rsidRDefault="00C25463" w:rsidP="00782116" w:rsidR="00C25463">
      <w:pPr>
        <w:pStyle w:val="Tijeloteksta"/>
        <w:ind w:firstLine="708"/>
      </w:pPr>
      <w:r>
        <w:t xml:space="preserve">Dužnik nije imao primjedbi na izvješće privremene stečajne upraviteljice. </w:t>
      </w:r>
    </w:p>
    <w:p w:rsidRDefault="00FA6DA3" w:rsidP="00C25463" w:rsidR="00FA6DA3">
      <w:pPr>
        <w:pStyle w:val="Tijeloteksta"/>
        <w:ind w:firstLine="708"/>
      </w:pPr>
    </w:p>
    <w:p w:rsidRDefault="00C25463" w:rsidP="00C25463" w:rsidR="00782116">
      <w:pPr>
        <w:pStyle w:val="Tijeloteksta"/>
        <w:ind w:firstLine="708"/>
      </w:pPr>
      <w:r>
        <w:t xml:space="preserve">Prema potvrdi Financijske agencije od </w:t>
      </w:r>
      <w:proofErr w:type="spellStart"/>
      <w:r>
        <w:t>15.listopada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(list </w:t>
      </w:r>
      <w:proofErr w:type="spellStart"/>
      <w:r>
        <w:t>114</w:t>
      </w:r>
      <w:proofErr w:type="spellEnd"/>
      <w:r>
        <w:t xml:space="preserve">) </w:t>
      </w:r>
      <w:r w:rsidR="00782116">
        <w:t xml:space="preserve">račun dužnika blokiran </w:t>
      </w:r>
      <w:proofErr w:type="spellStart"/>
      <w:r w:rsidR="000C2339">
        <w:t>242</w:t>
      </w:r>
      <w:proofErr w:type="spellEnd"/>
      <w:r w:rsidR="00782116">
        <w:t xml:space="preserve"> dana neprekidno, a iznos blokade je </w:t>
      </w:r>
      <w:r w:rsidR="000C2339">
        <w:t>8.663.110,</w:t>
      </w:r>
      <w:proofErr w:type="spellStart"/>
      <w:r w:rsidR="000C2339">
        <w:t>14</w:t>
      </w:r>
      <w:proofErr w:type="spellEnd"/>
      <w:r w:rsidR="000C2339">
        <w:t xml:space="preserve"> kn</w:t>
      </w:r>
      <w:r w:rsidR="00782116">
        <w:t xml:space="preserve">. </w:t>
      </w:r>
    </w:p>
    <w:p w:rsidRDefault="00782116" w:rsidP="00782116" w:rsidR="00782116">
      <w:pPr>
        <w:pStyle w:val="Tijeloteksta"/>
        <w:ind w:firstLine="708"/>
      </w:pPr>
    </w:p>
    <w:p w:rsidRDefault="00033687" w:rsidP="00033687" w:rsidR="00033687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 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033687" w:rsidP="00033687" w:rsidR="00033687" w:rsidRPr="00E94B62">
      <w:pPr>
        <w:overflowPunct w:val="false"/>
        <w:ind w:firstLine="708"/>
        <w:jc w:val="both"/>
      </w:pPr>
    </w:p>
    <w:p w:rsidRDefault="00653C3B" w:rsidP="00DC3131" w:rsidR="00DC3131" w:rsidRPr="00E94B62">
      <w:pPr>
        <w:ind w:firstLine="708"/>
        <w:jc w:val="both"/>
      </w:pPr>
      <w:r w:rsidRPr="00E94B62">
        <w:t>Sud je</w:t>
      </w:r>
      <w:r w:rsidR="008C3774" w:rsidRPr="00E94B62">
        <w:t xml:space="preserve"> pravomoćnim </w:t>
      </w:r>
      <w:r w:rsidRPr="00E94B62">
        <w:t xml:space="preserve">rješenjem od </w:t>
      </w:r>
      <w:proofErr w:type="spellStart"/>
      <w:r w:rsidR="000C2339" w:rsidRPr="00E94B62">
        <w:t>26.veljače</w:t>
      </w:r>
      <w:proofErr w:type="spellEnd"/>
      <w:r w:rsidRPr="00E94B62">
        <w:t xml:space="preserve"> </w:t>
      </w:r>
      <w:proofErr w:type="spellStart"/>
      <w:r w:rsidRPr="00E94B62">
        <w:t>201</w:t>
      </w:r>
      <w:r w:rsidR="000C2339" w:rsidRPr="00E94B62">
        <w:t>9</w:t>
      </w:r>
      <w:proofErr w:type="spellEnd"/>
      <w:r w:rsidRPr="00E94B62">
        <w:t xml:space="preserve">. pozvao vjerovnike stečajnog dužnika u roku od </w:t>
      </w:r>
      <w:proofErr w:type="spellStart"/>
      <w:r w:rsidRPr="00E94B62">
        <w:t>15</w:t>
      </w:r>
      <w:proofErr w:type="spellEnd"/>
      <w:r w:rsidRPr="00E94B62">
        <w:t xml:space="preserve"> dana predujmiti iznos od </w:t>
      </w:r>
      <w:proofErr w:type="spellStart"/>
      <w:r w:rsidR="000C2339" w:rsidRPr="00E94B62">
        <w:t>16.700</w:t>
      </w:r>
      <w:proofErr w:type="spellEnd"/>
      <w:r w:rsidR="005831A4" w:rsidRPr="00E94B62">
        <w:t>,</w:t>
      </w:r>
      <w:proofErr w:type="spellStart"/>
      <w:r w:rsidR="005831A4" w:rsidRPr="00E94B62">
        <w:t>00</w:t>
      </w:r>
      <w:proofErr w:type="spellEnd"/>
      <w:r w:rsidRPr="00E94B62">
        <w:t xml:space="preserve">  kn za pokriće troškova prethodnog i stečajnog postupka. </w:t>
      </w:r>
    </w:p>
    <w:p w:rsidRDefault="00C37A09" w:rsidP="00DC3131" w:rsidR="00C37A09" w:rsidRPr="00E94B62">
      <w:pPr>
        <w:ind w:firstLine="708"/>
        <w:jc w:val="both"/>
      </w:pPr>
    </w:p>
    <w:p w:rsidRDefault="00DC3131" w:rsidP="00DC3131" w:rsidR="00DC3131" w:rsidRPr="00E94B62">
      <w:pPr>
        <w:ind w:firstLine="708"/>
        <w:jc w:val="both"/>
      </w:pPr>
      <w:r w:rsidRPr="00E94B62">
        <w:t xml:space="preserve">Do roka iz rješenja od </w:t>
      </w:r>
      <w:proofErr w:type="spellStart"/>
      <w:r w:rsidR="00E94B62">
        <w:t>26.veljače</w:t>
      </w:r>
      <w:proofErr w:type="spellEnd"/>
      <w:r w:rsidRPr="00E94B62">
        <w:t xml:space="preserve"> </w:t>
      </w:r>
      <w:proofErr w:type="spellStart"/>
      <w:r w:rsidRPr="00E94B62">
        <w:t>201</w:t>
      </w:r>
      <w:r w:rsidR="00E94B62">
        <w:t>9</w:t>
      </w:r>
      <w:proofErr w:type="spellEnd"/>
      <w:r w:rsidRPr="00E94B62">
        <w:t>. vjerovnici nisu uplatili predujam.</w:t>
      </w:r>
    </w:p>
    <w:p w:rsidRDefault="00DC3131" w:rsidP="00DC3131" w:rsidR="00DC3131" w:rsidRPr="00E94B62">
      <w:pPr>
        <w:jc w:val="both"/>
      </w:pPr>
    </w:p>
    <w:p w:rsidRDefault="00E94B62" w:rsidP="00653C3B" w:rsidR="00653C3B" w:rsidRPr="00E94B62">
      <w:pPr>
        <w:ind w:firstLine="708"/>
        <w:jc w:val="both"/>
      </w:pPr>
      <w:r>
        <w:t>Kako je sud temeljem potvrde</w:t>
      </w:r>
      <w:r w:rsidRPr="00E94B62">
        <w:t xml:space="preserve"> </w:t>
      </w:r>
      <w:r>
        <w:t xml:space="preserve">Financijske agencije od </w:t>
      </w:r>
      <w:proofErr w:type="spellStart"/>
      <w:r>
        <w:t>15.listopada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nedvojbenim utvrdio postojanje kod dužnika </w:t>
      </w:r>
      <w:r w:rsidR="00653C3B" w:rsidRPr="00E94B62">
        <w:t>stečajn</w:t>
      </w:r>
      <w:r>
        <w:t>og</w:t>
      </w:r>
      <w:r w:rsidR="00653C3B" w:rsidRPr="00E94B62">
        <w:t xml:space="preserve"> razlog</w:t>
      </w:r>
      <w:r>
        <w:t>a</w:t>
      </w:r>
      <w:r w:rsidR="00653C3B" w:rsidRPr="00E94B62">
        <w:t xml:space="preserve"> nesposobnosti za plaćanje, te </w:t>
      </w:r>
      <w:r>
        <w:t xml:space="preserve">temeljem </w:t>
      </w:r>
      <w:proofErr w:type="spellStart"/>
      <w:r>
        <w:t>izvvješća</w:t>
      </w:r>
      <w:proofErr w:type="spellEnd"/>
      <w:r>
        <w:t xml:space="preserve"> privremenog stečajnog upravitelja utvrdio kako imovina dužnika </w:t>
      </w:r>
      <w:r w:rsidR="00653C3B" w:rsidRPr="00E94B62">
        <w:t xml:space="preserve">koja bi ušla u stečajnu masu, nije dovoljna za namirenje troškova postupka i nije predujmljen iznos za pokriće troškova prethodnog i stečajnog postupka određen rješenjem suda, valjalo je u skladu s odredbom čl. </w:t>
      </w:r>
      <w:proofErr w:type="spellStart"/>
      <w:r w:rsidR="005B0431" w:rsidRPr="00E94B62">
        <w:t>132</w:t>
      </w:r>
      <w:proofErr w:type="spellEnd"/>
      <w:r w:rsidR="005B0431" w:rsidRPr="00E94B62">
        <w:t xml:space="preserve">. stavak 2. </w:t>
      </w:r>
      <w:proofErr w:type="spellStart"/>
      <w:r w:rsidR="005B0431" w:rsidRPr="00E94B62">
        <w:t>SZ</w:t>
      </w:r>
      <w:proofErr w:type="spellEnd"/>
      <w:r w:rsidR="005B0431" w:rsidRPr="00E94B62">
        <w:t xml:space="preserve"> </w:t>
      </w:r>
      <w:r w:rsidR="00653C3B" w:rsidRPr="00E94B62">
        <w:t>otvoriti i zaključiti stečajni postupak nad dužnikom.</w:t>
      </w:r>
    </w:p>
    <w:p w:rsidRDefault="00BF7E7B" w:rsidP="00363447" w:rsidR="00BF7E7B" w:rsidRPr="00E94B62">
      <w:pPr>
        <w:ind w:firstLine="708"/>
        <w:jc w:val="both"/>
      </w:pPr>
    </w:p>
    <w:p w:rsidRDefault="0064225D" w:rsidP="0064225D" w:rsidR="0064225D" w:rsidRPr="00E94B62">
      <w:pPr>
        <w:ind w:firstLine="720"/>
        <w:jc w:val="both"/>
      </w:pPr>
      <w:r w:rsidRPr="00E94B62">
        <w:t>Privremeni ste</w:t>
      </w:r>
      <w:r w:rsidR="00C93C6D" w:rsidRPr="00E94B62">
        <w:t>č</w:t>
      </w:r>
      <w:r w:rsidRPr="00E94B62">
        <w:t xml:space="preserve">ajni upravitelj je izabran metodom slučajnog odabira (članak </w:t>
      </w:r>
      <w:proofErr w:type="spellStart"/>
      <w:r w:rsidRPr="00E94B62">
        <w:t>84</w:t>
      </w:r>
      <w:proofErr w:type="spellEnd"/>
      <w:r w:rsidRPr="00E94B62">
        <w:t xml:space="preserve">. stavak 1. </w:t>
      </w:r>
      <w:proofErr w:type="spellStart"/>
      <w:r w:rsidRPr="00E94B62">
        <w:t>SZ</w:t>
      </w:r>
      <w:proofErr w:type="spellEnd"/>
      <w:r w:rsidRPr="00E94B62">
        <w:t xml:space="preserve">-a), a ista je osoba imenovana stečajnim upraviteljem temeljem članka </w:t>
      </w:r>
      <w:proofErr w:type="spellStart"/>
      <w:r w:rsidRPr="00E94B62">
        <w:t>85</w:t>
      </w:r>
      <w:proofErr w:type="spellEnd"/>
      <w:r w:rsidRPr="00E94B62">
        <w:t xml:space="preserve">. stavak 2. </w:t>
      </w:r>
      <w:proofErr w:type="spellStart"/>
      <w:r w:rsidRPr="00E94B62">
        <w:t>SZ</w:t>
      </w:r>
      <w:proofErr w:type="spellEnd"/>
      <w:r w:rsidRPr="00E94B62">
        <w:t>-a).</w:t>
      </w:r>
    </w:p>
    <w:p w:rsidRDefault="0064225D" w:rsidP="0064225D" w:rsidR="0064225D" w:rsidRPr="00785C6A">
      <w:pPr>
        <w:jc w:val="both"/>
      </w:pPr>
      <w:r w:rsidRPr="00E94B62">
        <w:tab/>
        <w:t xml:space="preserve">Odluka o objavi ovog rješenja na e-Oglasna ploča utemeljena je odredbi članka </w:t>
      </w:r>
      <w:proofErr w:type="spellStart"/>
      <w:r w:rsidRPr="00E94B62">
        <w:t>132</w:t>
      </w:r>
      <w:proofErr w:type="spellEnd"/>
      <w:r w:rsidRPr="00E94B62">
        <w:t xml:space="preserve">. stavak 3. </w:t>
      </w:r>
      <w:proofErr w:type="spellStart"/>
      <w:r w:rsidRPr="00E94B62">
        <w:t>SZ</w:t>
      </w:r>
      <w:proofErr w:type="spellEnd"/>
      <w:r w:rsidRPr="00E94B62">
        <w:t xml:space="preserve">-a. </w:t>
      </w:r>
    </w:p>
    <w:p w:rsidRDefault="0064225D" w:rsidP="0064225D" w:rsidR="0064225D" w:rsidRPr="00785C6A">
      <w:pPr>
        <w:ind w:firstLine="708"/>
        <w:jc w:val="both"/>
      </w:pPr>
      <w:r w:rsidRPr="00785C6A">
        <w:t xml:space="preserve">Točka IV rješenja utemeljena je na odredbi članka </w:t>
      </w:r>
      <w:proofErr w:type="spellStart"/>
      <w:r w:rsidRPr="00785C6A">
        <w:t>132</w:t>
      </w:r>
      <w:proofErr w:type="spellEnd"/>
      <w:r w:rsidRPr="00785C6A">
        <w:t xml:space="preserve">. stavak 5. </w:t>
      </w:r>
      <w:proofErr w:type="spellStart"/>
      <w:r w:rsidRPr="00785C6A">
        <w:t>SZ</w:t>
      </w:r>
      <w:proofErr w:type="spellEnd"/>
      <w:r w:rsidRPr="00785C6A">
        <w:t>-a.</w:t>
      </w:r>
    </w:p>
    <w:p w:rsidRDefault="0064225D" w:rsidP="0064225D" w:rsidR="0064225D" w:rsidRPr="00785C6A">
      <w:pPr>
        <w:ind w:firstLine="708"/>
        <w:jc w:val="both"/>
      </w:pPr>
      <w:r w:rsidRPr="00785C6A">
        <w:lastRenderedPageBreak/>
        <w:t xml:space="preserve">Odluka o brisanju dužnika iz sudskog registra utemeljena je na </w:t>
      </w:r>
      <w:proofErr w:type="spellStart"/>
      <w:r w:rsidRPr="00785C6A">
        <w:t>odrebi</w:t>
      </w:r>
      <w:proofErr w:type="spellEnd"/>
      <w:r w:rsidRPr="00785C6A">
        <w:t xml:space="preserve"> članka </w:t>
      </w:r>
      <w:proofErr w:type="spellStart"/>
      <w:r w:rsidRPr="00785C6A">
        <w:t>286</w:t>
      </w:r>
      <w:proofErr w:type="spellEnd"/>
      <w:r w:rsidRPr="00785C6A">
        <w:t xml:space="preserve">. stavak 3. </w:t>
      </w:r>
      <w:proofErr w:type="spellStart"/>
      <w:r w:rsidRPr="00785C6A">
        <w:t>SZ</w:t>
      </w:r>
      <w:proofErr w:type="spellEnd"/>
      <w:r w:rsidRPr="00785C6A">
        <w:t>-a.</w:t>
      </w:r>
    </w:p>
    <w:p w:rsidRDefault="00363447" w:rsidP="00363447" w:rsidR="00C12410" w:rsidRPr="00785C6A">
      <w:pPr>
        <w:jc w:val="center"/>
      </w:pPr>
      <w:r w:rsidRPr="00785C6A">
        <w:t xml:space="preserve">U </w:t>
      </w:r>
      <w:r w:rsidR="00C12410" w:rsidRPr="00785C6A">
        <w:t>Zagreb</w:t>
      </w:r>
      <w:r w:rsidR="003E0E43" w:rsidRPr="00785C6A">
        <w:t xml:space="preserve">u, </w:t>
      </w:r>
      <w:r w:rsidR="00123ACB">
        <w:t>9. travnja</w:t>
      </w:r>
      <w:r w:rsidR="003B1BF1" w:rsidRPr="00785C6A">
        <w:t xml:space="preserve"> </w:t>
      </w:r>
      <w:r w:rsidR="00BF15DC" w:rsidRPr="00785C6A">
        <w:t xml:space="preserve"> </w:t>
      </w:r>
      <w:proofErr w:type="spellStart"/>
      <w:r w:rsidR="00BF15DC" w:rsidRPr="00785C6A">
        <w:t>201</w:t>
      </w:r>
      <w:r w:rsidR="00A07FB7" w:rsidRPr="00785C6A">
        <w:t>9</w:t>
      </w:r>
      <w:proofErr w:type="spellEnd"/>
      <w:r w:rsidR="00BF15DC" w:rsidRPr="00785C6A">
        <w:t>.</w:t>
      </w:r>
    </w:p>
    <w:p w:rsidRDefault="00C12410" w:rsidP="00363447" w:rsidR="00C12410" w:rsidRPr="00785C6A">
      <w:pPr>
        <w:jc w:val="right"/>
      </w:pPr>
      <w:r w:rsidRPr="00785C6A">
        <w:t>Sudac:</w:t>
      </w:r>
    </w:p>
    <w:p w:rsidRDefault="003E0E43" w:rsidP="00363447" w:rsidR="002B7E51" w:rsidRPr="00785C6A">
      <w:pPr>
        <w:jc w:val="right"/>
      </w:pPr>
      <w:r w:rsidRPr="00785C6A">
        <w:t>Ante Galić</w:t>
      </w:r>
      <w:r w:rsidR="00EA52D5" w:rsidRPr="00785C6A">
        <w:t xml:space="preserve"> </w:t>
      </w:r>
    </w:p>
    <w:p w:rsidRDefault="005A4E22" w:rsidP="00C12410" w:rsidR="005A4E22" w:rsidRPr="00785C6A"/>
    <w:p w:rsidRDefault="00C12410" w:rsidP="00C12410" w:rsidR="00C12410" w:rsidRPr="00785C6A">
      <w:r w:rsidRPr="00785C6A">
        <w:t>Uputa o pravnom lijeku:</w:t>
      </w:r>
    </w:p>
    <w:p w:rsidRDefault="00C12410" w:rsidP="00363447" w:rsidR="00C12410" w:rsidRPr="00785C6A">
      <w:pPr>
        <w:jc w:val="both"/>
      </w:pPr>
      <w:r w:rsidRPr="00785C6A">
        <w:t>Protiv točke I i II ovog rješenja  žalbu može podnijeti osoba koja je bila zastupnik po zakonu dužnika pravne osobe do dana nastupanja pravnih posljedica otvaranja stečajnog postupka.</w:t>
      </w:r>
      <w:r w:rsidR="00363447" w:rsidRPr="00785C6A">
        <w:t xml:space="preserve"> </w:t>
      </w:r>
      <w:r w:rsidRPr="00785C6A">
        <w:t>Protiv točke III i IV ovog rješenja može se izjaviti žalba. Žalba se podnosi ovom sudu u 2 primjerka za Visoki trgovački sud RH u roku od 8 dana, od dana dostave rješenja.</w:t>
      </w:r>
    </w:p>
    <w:p w:rsidRDefault="005A4E22" w:rsidP="00363447" w:rsidR="005A4E22" w:rsidRPr="00785C6A">
      <w:pPr>
        <w:jc w:val="both"/>
      </w:pPr>
    </w:p>
    <w:p w:rsidRDefault="00B11EB9" w:rsidP="00B11EB9" w:rsidR="00B11EB9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11EB9" w:rsidP="00B11EB9" w:rsidR="00B11EB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12410" w:rsidP="00B11EB9" w:rsidR="00C12410" w:rsidRPr="00785C6A">
      <w:pPr>
        <w:ind w:left="720"/>
      </w:pPr>
    </w:p>
    <w:sectPr w:rsidR="00C12410" w:rsidRPr="00785C6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1B3" w:rsidP="005B61B3" w:rsidR="005B61B3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>
      <w:t>1538</w:t>
    </w:r>
    <w:proofErr w:type="spellEnd"/>
    <w:r>
      <w:t>/</w:t>
    </w:r>
    <w:proofErr w:type="spellStart"/>
    <w:r>
      <w:t>2018</w:t>
    </w:r>
    <w:proofErr w:type="spellEnd"/>
  </w:p>
  <w:p w:rsidRDefault="005B61B3" w:rsidP="005B61B3" w:rsidR="005B61B3">
    <w:pPr>
      <w:jc w:val="right"/>
    </w:pPr>
    <w:r>
      <w:t>(St-</w:t>
    </w:r>
    <w:proofErr w:type="spellStart"/>
    <w:r>
      <w:t>1557</w:t>
    </w:r>
    <w:proofErr w:type="spellEnd"/>
    <w:r>
      <w:t>/</w:t>
    </w:r>
    <w:proofErr w:type="spellStart"/>
    <w:r>
      <w:t>18</w:t>
    </w:r>
    <w:proofErr w:type="spellEnd"/>
    <w: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33687"/>
    <w:rsid w:val="00044C2D"/>
    <w:rsid w:val="00066C72"/>
    <w:rsid w:val="00066E3D"/>
    <w:rsid w:val="000B4CD8"/>
    <w:rsid w:val="000C2339"/>
    <w:rsid w:val="000C5D82"/>
    <w:rsid w:val="000E757E"/>
    <w:rsid w:val="000F254A"/>
    <w:rsid w:val="00102A0F"/>
    <w:rsid w:val="00112A55"/>
    <w:rsid w:val="00123ACB"/>
    <w:rsid w:val="00144607"/>
    <w:rsid w:val="00151478"/>
    <w:rsid w:val="00174BA8"/>
    <w:rsid w:val="001750DB"/>
    <w:rsid w:val="001A4848"/>
    <w:rsid w:val="001B673B"/>
    <w:rsid w:val="0023149C"/>
    <w:rsid w:val="002438D1"/>
    <w:rsid w:val="00246161"/>
    <w:rsid w:val="00251399"/>
    <w:rsid w:val="002A2B0C"/>
    <w:rsid w:val="002B0102"/>
    <w:rsid w:val="002B7E51"/>
    <w:rsid w:val="002C1044"/>
    <w:rsid w:val="002E51B2"/>
    <w:rsid w:val="00327F85"/>
    <w:rsid w:val="00333E24"/>
    <w:rsid w:val="0034174E"/>
    <w:rsid w:val="00347CA4"/>
    <w:rsid w:val="00351508"/>
    <w:rsid w:val="00363447"/>
    <w:rsid w:val="00392E4D"/>
    <w:rsid w:val="003B1BF1"/>
    <w:rsid w:val="003B7075"/>
    <w:rsid w:val="003E0E43"/>
    <w:rsid w:val="003F781D"/>
    <w:rsid w:val="0040376C"/>
    <w:rsid w:val="00410190"/>
    <w:rsid w:val="00421243"/>
    <w:rsid w:val="00421D51"/>
    <w:rsid w:val="004316B9"/>
    <w:rsid w:val="00437E24"/>
    <w:rsid w:val="0044106C"/>
    <w:rsid w:val="00471353"/>
    <w:rsid w:val="004C5B58"/>
    <w:rsid w:val="004D34E6"/>
    <w:rsid w:val="004E0277"/>
    <w:rsid w:val="005224DC"/>
    <w:rsid w:val="00540EA3"/>
    <w:rsid w:val="005448EA"/>
    <w:rsid w:val="00555D71"/>
    <w:rsid w:val="00581B06"/>
    <w:rsid w:val="005831A4"/>
    <w:rsid w:val="005A4E22"/>
    <w:rsid w:val="005B0431"/>
    <w:rsid w:val="005B2113"/>
    <w:rsid w:val="005B61B3"/>
    <w:rsid w:val="00603A21"/>
    <w:rsid w:val="00612345"/>
    <w:rsid w:val="0064225D"/>
    <w:rsid w:val="00653C3B"/>
    <w:rsid w:val="006671E6"/>
    <w:rsid w:val="006B10DF"/>
    <w:rsid w:val="006B2B55"/>
    <w:rsid w:val="006C1DB4"/>
    <w:rsid w:val="006C5196"/>
    <w:rsid w:val="00726879"/>
    <w:rsid w:val="00754609"/>
    <w:rsid w:val="007574A4"/>
    <w:rsid w:val="00775699"/>
    <w:rsid w:val="00780919"/>
    <w:rsid w:val="00782116"/>
    <w:rsid w:val="00785C6A"/>
    <w:rsid w:val="007C5974"/>
    <w:rsid w:val="007E1FD5"/>
    <w:rsid w:val="007E349A"/>
    <w:rsid w:val="007F0FBE"/>
    <w:rsid w:val="00817A24"/>
    <w:rsid w:val="0082423D"/>
    <w:rsid w:val="00824649"/>
    <w:rsid w:val="008255B9"/>
    <w:rsid w:val="008469C2"/>
    <w:rsid w:val="008727F1"/>
    <w:rsid w:val="008B492C"/>
    <w:rsid w:val="008C3774"/>
    <w:rsid w:val="008E59F9"/>
    <w:rsid w:val="0090331A"/>
    <w:rsid w:val="00910DEA"/>
    <w:rsid w:val="00914FC9"/>
    <w:rsid w:val="009520E8"/>
    <w:rsid w:val="009551D0"/>
    <w:rsid w:val="00976D9E"/>
    <w:rsid w:val="009921FA"/>
    <w:rsid w:val="00997208"/>
    <w:rsid w:val="009B132D"/>
    <w:rsid w:val="009B4E4B"/>
    <w:rsid w:val="009B7AB6"/>
    <w:rsid w:val="009C608B"/>
    <w:rsid w:val="009C6B90"/>
    <w:rsid w:val="009D454B"/>
    <w:rsid w:val="009E4E4C"/>
    <w:rsid w:val="009F0B22"/>
    <w:rsid w:val="009F17F9"/>
    <w:rsid w:val="009F6DF3"/>
    <w:rsid w:val="00A07FB7"/>
    <w:rsid w:val="00A22B7B"/>
    <w:rsid w:val="00AA4E66"/>
    <w:rsid w:val="00AB148F"/>
    <w:rsid w:val="00AC71AA"/>
    <w:rsid w:val="00AD69C1"/>
    <w:rsid w:val="00B104D0"/>
    <w:rsid w:val="00B11EB9"/>
    <w:rsid w:val="00B221D4"/>
    <w:rsid w:val="00B47D9D"/>
    <w:rsid w:val="00B7187A"/>
    <w:rsid w:val="00B8024A"/>
    <w:rsid w:val="00BC2DA8"/>
    <w:rsid w:val="00BD17D3"/>
    <w:rsid w:val="00BF15DC"/>
    <w:rsid w:val="00BF7E7B"/>
    <w:rsid w:val="00C052D1"/>
    <w:rsid w:val="00C07EC2"/>
    <w:rsid w:val="00C12410"/>
    <w:rsid w:val="00C12C33"/>
    <w:rsid w:val="00C13ABB"/>
    <w:rsid w:val="00C25463"/>
    <w:rsid w:val="00C321F2"/>
    <w:rsid w:val="00C37A09"/>
    <w:rsid w:val="00C47008"/>
    <w:rsid w:val="00C5538E"/>
    <w:rsid w:val="00C65956"/>
    <w:rsid w:val="00C755A1"/>
    <w:rsid w:val="00C93C6D"/>
    <w:rsid w:val="00CA4E71"/>
    <w:rsid w:val="00CC242F"/>
    <w:rsid w:val="00CC4019"/>
    <w:rsid w:val="00CC7D75"/>
    <w:rsid w:val="00CF3D5B"/>
    <w:rsid w:val="00D050C5"/>
    <w:rsid w:val="00D444C4"/>
    <w:rsid w:val="00D45353"/>
    <w:rsid w:val="00D85CC6"/>
    <w:rsid w:val="00D900CC"/>
    <w:rsid w:val="00D90362"/>
    <w:rsid w:val="00D9449C"/>
    <w:rsid w:val="00DA0528"/>
    <w:rsid w:val="00DC1B77"/>
    <w:rsid w:val="00DC3131"/>
    <w:rsid w:val="00DD5D23"/>
    <w:rsid w:val="00DF1366"/>
    <w:rsid w:val="00DF1CD7"/>
    <w:rsid w:val="00E2183A"/>
    <w:rsid w:val="00E30B38"/>
    <w:rsid w:val="00E46026"/>
    <w:rsid w:val="00E63E36"/>
    <w:rsid w:val="00E929DA"/>
    <w:rsid w:val="00E94B62"/>
    <w:rsid w:val="00EA52D5"/>
    <w:rsid w:val="00EB0274"/>
    <w:rsid w:val="00EB51F8"/>
    <w:rsid w:val="00ED3F75"/>
    <w:rsid w:val="00EF0978"/>
    <w:rsid w:val="00F141D1"/>
    <w:rsid w:val="00F25048"/>
    <w:rsid w:val="00F33737"/>
    <w:rsid w:val="00F51E11"/>
    <w:rsid w:val="00F61CF3"/>
    <w:rsid w:val="00F87501"/>
    <w:rsid w:val="00FA13FC"/>
    <w:rsid w:val="00FA5B28"/>
    <w:rsid w:val="00FA6DA3"/>
    <w:rsid w:val="00FA7982"/>
    <w:rsid w:val="00FC2BB3"/>
    <w:rsid w:val="00FD219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B11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E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E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E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E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B11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E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E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E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E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96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1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St-1557/2018</izvorni_sadrzaj>
    <derivirana_varijabla naziv="DomainObject.Predmet.Opis_1">spojen spis St-1557/2018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St-1538/2018</izvorni_sadrzaj>
    <derivirana_varijabla naziv="DomainObject.Predmet.OznakaBroj_1">St-1538/2018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PLAN d.o.o.; HIDROELEKTRA PLAN d.o.o.</izvorni_sadrzaj>
    <derivirana_varijabla naziv="DomainObject.Predmet.ProtustrankaFormated_1">  HIDROELEKTRA PLAN d.o.o.; HIDROELEKTRA PLAN d.o.o.</derivirana_varijabla>
  </DomainObject.Predmet.ProtustrankaFormated>
  <DomainObject.Predmet.ProtustrankaFormatedOIB>
    <izvorni_sadrzaj>  HIDROELEKTRA PLAN d.o.o., OIB 31266348393; HIDROELEKTRA PLAN d.o.o., OIB 31266348393</izvorni_sadrzaj>
    <derivirana_varijabla naziv="DomainObject.Predmet.ProtustrankaFormatedOIB_1">  HIDROELEKTRA PLAN d.o.o., OIB 31266348393; HIDROELEKTRA PLAN d.o.o., OIB 31266348393</derivirana_varijabla>
  </DomainObject.Predmet.ProtustrankaFormatedOIB>
  <DomainObject.Predmet.ProtustrankaFormatedWithAdress>
    <izvorni_sadrzaj> HIDROELEKTRA PLAN d.o.o., Radnička cesta 204, 10000 Zagreb; HIDROELEKTRA PLAN d.o.o., Radnička cesta 204, 10000 Zagreb</izvorni_sadrzaj>
    <derivirana_varijabla naziv="DomainObject.Predmet.ProtustrankaFormatedWithAdress_1"> HIDROELEKTRA PLAN d.o.o., Radnička cesta 204, 10000 Zagreb; HIDROELEKTRA PLAN d.o.o., Radnička cesta 204, 10000 Zagreb</derivirana_varijabla>
  </DomainObject.Predmet.ProtustrankaFormatedWithAdress>
  <DomainObject.Predmet.ProtustrankaFormatedWithAdressOIB>
    <izvorni_sadrzaj> HIDROELEKTRA PLAN d.o.o., OIB 31266348393, Radnička cesta 204, 10000 Zagreb; HIDROELEKTRA PLAN d.o.o., OIB 31266348393, Radnička cesta 204, 10000 Zagreb</izvorni_sadrzaj>
    <derivirana_varijabla naziv="DomainObject.Predmet.ProtustrankaFormatedWithAdressOIB_1"> HIDROELEKTRA PLAN d.o.o., OIB 31266348393, Radnička cesta 204, 10000 Zagreb; HIDROELEKTRA PLAN d.o.o., OIB 31266348393, Radnička cesta 204, 10000 Zagreb</derivirana_varijabla>
  </DomainObject.Predmet.ProtustrankaFormatedWithAdressOIB>
  <DomainObject.Predmet.ProtustrankaWithAdress>
    <izvorni_sadrzaj>HIDROELEKTRA PLAN d.o.o. Radnička cesta 204, 10000 Zagreb, HIDROELEKTRA PLAN d.o.o. Radnička cesta 204, 10000 Zagreb</izvorni_sadrzaj>
    <derivirana_varijabla naziv="DomainObject.Predmet.ProtustrankaWithAdress_1">HIDROELEKTRA PLAN d.o.o. Radnička cesta 204, 10000 Zagreb, HIDROELEKTRA PLAN d.o.o. Radnička cesta 204, 10000 Zagreb</derivirana_varijabla>
  </DomainObject.Predmet.ProtustrankaWithAdress>
  <DomainObject.Predmet.ProtustrankaWithAdressOIB>
    <izvorni_sadrzaj>HIDROELEKTRA PLAN d.o.o., OIB 31266348393, Radnička cesta 204, 10000 Zagreb, HIDROELEKTRA PLAN d.o.o., OIB 31266348393, Radnička cesta 204, 10000 Zagreb</izvorni_sadrzaj>
    <derivirana_varijabla naziv="DomainObject.Predmet.ProtustrankaWithAdressOIB_1">HIDROELEKTRA PLAN d.o.o., OIB 31266348393, Radnička cesta 204, 10000 Zagreb, HIDROELEKTRA PLAN d.o.o., OIB 31266348393, Radnička cesta 204, 10000 Zagreb</derivirana_varijabla>
  </DomainObject.Predmet.ProtustrankaWithAdressOIB>
  <DomainObject.Predmet.ProtustrankaNazivFormated>
    <izvorni_sadrzaj>HIDROELEKTRA PLAN d.o.o.,HIDROELEKTRA PLAN d.o.o.</izvorni_sadrzaj>
    <derivirana_varijabla naziv="DomainObject.Predmet.ProtustrankaNazivFormated_1">HIDROELEKTRA PLAN d.o.o.,HIDROELEKTRA PLAN d.o.o.</derivirana_varijabla>
  </DomainObject.Predmet.ProtustrankaNazivFormated>
  <DomainObject.Predmet.ProtustrankaNazivFormatedOIB>
    <izvorni_sadrzaj>HIDROELEKTRA PLAN d.o.o., OIB 31266348393,HIDROELEKTRA PLAN d.o.o., OIB 31266348393</izvorni_sadrzaj>
    <derivirana_varijabla naziv="DomainObject.Predmet.ProtustrankaNazivFormatedOIB_1">HIDROELEKTRA PLAN d.o.o., OIB 31266348393,HIDROELEKTRA PLAN d.o.o., OIB 31266348393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 PLAN d.o.o.; FINA Regionalni centar Zagreb</izvorni_sadrzaj>
    <derivirana_varijabla naziv="DomainObject.Predmet.StrankaFormated_1">  HIDROELEKTRA PLAN d.o.o.; FINA Regionalni centar Zagreb</derivirana_varijabla>
  </DomainObject.Predmet.StrankaFormated>
  <DomainObject.Predmet.StrankaFormatedOIB>
    <izvorni_sadrzaj>  HIDROELEKTRA PLAN d.o.o., OIB 31266348393; FINA Regionalni centar Zagreb, OIB 85821130368</izvorni_sadrzaj>
    <derivirana_varijabla naziv="DomainObject.Predmet.StrankaFormatedOIB_1">  HIDROELEKTRA PLAN d.o.o., OIB 31266348393; FINA Regionalni centar Zagreb, OIB 85821130368</derivirana_varijabla>
  </DomainObject.Predmet.StrankaFormatedOIB>
  <DomainObject.Predmet.StrankaFormatedWithAdress>
    <izvorni_sadrzaj> HIDROELEKTRA PLAN d.o.o., Radnička cesta 204, 10000 Zagreb; FINA Regionalni centar Zagreb, Trg svibanjskih žrtava 1995. br. 1, 10000 Zagreb</izvorni_sadrzaj>
    <derivirana_varijabla naziv="DomainObject.Predmet.StrankaFormatedWithAdress_1"> HIDROELEKTRA PLAN d.o.o., Radnička cesta 204, 10000 Zagreb; FINA Regionalni centar Zagreb, Trg svibanjskih žrtava 1995. br. 1, 10000 Zagreb</derivirana_varijabla>
  </DomainObject.Predmet.StrankaFormatedWithAdress>
  <DomainObject.Predmet.StrankaFormatedWithAdressOIB>
    <izvorni_sadrzaj> HIDROELEKTRA PLAN d.o.o., OIB 31266348393, Radnička cesta 204, 10000 Zagreb; FINA Regionalni centar Zagreb, OIB 85821130368, Trg svibanjskih žrtava 1995. br. 1, 10000 Zagreb</izvorni_sadrzaj>
    <derivirana_varijabla naziv="DomainObject.Predmet.StrankaFormatedWithAdressOIB_1"> HIDROELEKTRA PLAN d.o.o., OIB 31266348393, Radnička cesta 204, 10000 Zagreb; FINA Regionalni centar Zagreb, OIB 85821130368, Trg svibanjskih žrtava 1995. br. 1, 10000 Zagreb</derivirana_varijabla>
  </DomainObject.Predmet.StrankaFormatedWithAdressOIB>
  <DomainObject.Predmet.StrankaWithAdress>
    <izvorni_sadrzaj>HIDROELEKTRA PLAN d.o.o. Radnička cesta 204,10000 Zagreb,FINA Regionalni centar Zagreb Trg svibanjskih žrtava 1995. br. 1,10000 Zagreb</izvorni_sadrzaj>
    <derivirana_varijabla naziv="DomainObject.Predmet.StrankaWithAdress_1">HIDROELEKTRA PLAN d.o.o. Radnička cesta 204,10000 Zagreb,FINA Regionalni centar Zagreb Trg svibanjskih žrtava 1995. br. 1,10000 Zagreb</derivirana_varijabla>
  </DomainObject.Predmet.StrankaWithAdress>
  <DomainObject.Predmet.StrankaWithAdressOIB>
    <izvorni_sadrzaj>HIDROELEKTRA PLAN d.o.o., OIB 31266348393, Radnička cesta 204,10000 Zagreb,FINA Regionalni centar Zagreb, OIB 85821130368, Trg svibanjskih žrtava 1995. br. 1,10000 Zagreb</izvorni_sadrzaj>
    <derivirana_varijabla naziv="DomainObject.Predmet.StrankaWithAdressOIB_1">HIDROELEKTRA PLAN d.o.o., OIB 31266348393, Radnička cesta 204,10000 Zagreb,FINA Regionalni centar Zagreb, OIB 85821130368, Trg svibanjskih žrtava 1995. br. 1,10000 Zagreb</derivirana_varijabla>
  </DomainObject.Predmet.StrankaWithAdressOIB>
  <DomainObject.Predmet.StrankaNazivFormated>
    <izvorni_sadrzaj>HIDROELEKTRA PLAN d.o.o.,FINA Regionalni centar Zagreb</izvorni_sadrzaj>
    <derivirana_varijabla naziv="DomainObject.Predmet.StrankaNazivFormated_1">HIDROELEKTRA PLAN d.o.o.,FINA Regionalni centar Zagreb</derivirana_varijabla>
  </DomainObject.Predmet.StrankaNazivFormated>
  <DomainObject.Predmet.StrankaNazivFormatedOIB>
    <izvorni_sadrzaj>HIDROELEKTRA PLAN d.o.o., OIB 31266348393,FINA Regionalni centar Zagreb, OIB 85821130368</izvorni_sadrzaj>
    <derivirana_varijabla naziv="DomainObject.Predmet.StrankaNazivFormatedOIB_1">HIDROELEKTRA PLAN d.o.o., OIB 31266348393,FINA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HIDROELEKTRA PLAN d.o.o.</item>
      <item>FINA Regionalni centar Zagreb</item>
    </izvorni_sadrzaj>
    <derivirana_varijabla naziv="DomainObject.Predmet.StrankaListFormated_1">
      <item>HIDROELEKTRA PLAN d.o.o.</item>
      <item>FINA Regionalni centar Zagreb</item>
    </derivirana_varijabla>
  </DomainObject.Predmet.StrankaListFormated>
  <DomainObject.Predmet.StrankaListFormatedOIB>
    <izvorni_sadrzaj>
      <item>HIDROELEKTRA PLAN d.o.o., OIB 31266348393</item>
      <item>FINA Regionalni centar Zagreb, OIB 85821130368</item>
    </izvorni_sadrzaj>
    <derivirana_varijabla naziv="DomainObject.Predmet.StrankaListFormatedOIB_1">
      <item>HIDROELEKTRA PLAN d.o.o., OIB 31266348393</item>
      <item>FINA Regionalni centar Zagreb, OIB 85821130368</item>
    </derivirana_varijabla>
  </DomainObject.Predmet.StrankaListFormatedOIB>
  <DomainObject.Predmet.StrankaListFormatedWithAdress>
    <izvorni_sadrzaj>
      <item>HIDROELEKTRA PLAN d.o.o., Radnička cesta 204, 10000 Zagreb</item>
      <item>FINA Regionalni centar Zagreb, Trg svibanjskih žrtava 1995. br. 1, 10000 Zagreb</item>
    </izvorni_sadrzaj>
    <derivirana_varijabla naziv="DomainObject.Predmet.StrankaListFormatedWithAdress_1">
      <item>HIDROELEKTRA PLAN d.o.o., Radnička cesta 204,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HIDROELEKTRA PLAN d.o.o., OIB 31266348393, Radnička cesta 204, 10000 Zagreb</item>
      <item>FINA Regionalni centar Zagreb, OIB 85821130368, Trg svibanjskih žrtava 1995. br. 1, 10000 Zagreb</item>
    </izvorni_sadrzaj>
    <derivirana_varijabla naziv="DomainObject.Predmet.StrankaListFormatedWithAdressOIB_1">
      <item>HIDROELEKTRA PLAN d.o.o., OIB 31266348393, Radnička cesta 204,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HIDROELEKTRA PLAN d.o.o.</item>
      <item>FINA Regionalni centar Zagreb</item>
    </izvorni_sadrzaj>
    <derivirana_varijabla naziv="DomainObject.Predmet.StrankaListNazivFormated_1">
      <item>HIDROELEKTRA PLAN d.o.o.</item>
      <item>FINA Regionalni centar Zagreb</item>
    </derivirana_varijabla>
  </DomainObject.Predmet.StrankaListNazivFormated>
  <DomainObject.Predmet.StrankaListNazivFormatedOIB>
    <izvorni_sadrzaj>
      <item>HIDROELEKTRA PLAN d.o.o., OIB 31266348393</item>
      <item>FINA Regionalni centar Zagreb, OIB 85821130368</item>
    </izvorni_sadrzaj>
    <derivirana_varijabla naziv="DomainObject.Predmet.StrankaListNazivFormatedOIB_1">
      <item>HIDROELEKTRA PLAN d.o.o., OIB 31266348393</item>
      <item>FINA Regionalni centar Zagreb, OIB 85821130368</item>
    </derivirana_varijabla>
  </DomainObject.Predmet.StrankaListNazivFormatedOIB>
  <DomainObject.Predmet.ProtuStrankaListFormated>
    <izvorni_sadrzaj>
      <item>HIDROELEKTRA PLAN d.o.o.</item>
      <item>HIDROELEKTRA PLAN d.o.o.</item>
    </izvorni_sadrzaj>
    <derivirana_varijabla naziv="DomainObject.Predmet.ProtuStrankaListFormated_1">
      <item>HIDROELEKTRA PLAN d.o.o.</item>
      <item>HIDROELEKTRA PLAN d.o.o.</item>
    </derivirana_varijabla>
  </DomainObject.Predmet.ProtuStrankaListFormated>
  <DomainObject.Predmet.ProtuStrankaListFormatedOIB>
    <izvorni_sadrzaj>
      <item>HIDROELEKTRA PLAN d.o.o., OIB 31266348393</item>
      <item>HIDROELEKTRA PLAN d.o.o., OIB 31266348393</item>
    </izvorni_sadrzaj>
    <derivirana_varijabla naziv="DomainObject.Predmet.ProtuStrankaListFormatedOIB_1">
      <item>HIDROELEKTRA PLAN d.o.o., OIB 31266348393</item>
      <item>HIDROELEKTRA PLAN d.o.o., OIB 31266348393</item>
    </derivirana_varijabla>
  </DomainObject.Predmet.ProtuStrankaListFormatedOIB>
  <DomainObject.Predmet.ProtuStrankaListFormatedWithAdress>
    <izvorni_sadrzaj>
      <item>HIDROELEKTRA PLAN d.o.o., Radnička cesta 204, 10000 Zagreb</item>
      <item>HIDROELEKTRA PLAN d.o.o., Radnička cesta 204, 10000 Zagreb</item>
    </izvorni_sadrzaj>
    <derivirana_varijabla naziv="DomainObject.Predmet.ProtuStrankaListFormatedWithAdress_1">
      <item>HIDROELEKTRA PLAN d.o.o., Radnička cesta 204, 10000 Zagreb</item>
      <item>HIDROELEKTRA PLAN d.o.o., Radnička cesta 204, 10000 Zagreb</item>
    </derivirana_varijabla>
  </DomainObject.Predmet.ProtuStrankaListFormatedWithAdress>
  <DomainObject.Predmet.ProtuStrankaListFormatedWithAdressOIB>
    <izvorni_sadrzaj>
      <item>HIDROELEKTRA PLAN d.o.o., OIB 31266348393, Radnička cesta 204, 10000 Zagreb</item>
      <item>HIDROELEKTRA PLAN d.o.o., OIB 31266348393, Radnička cesta 204, 10000 Zagreb</item>
    </izvorni_sadrzaj>
    <derivirana_varijabla naziv="DomainObject.Predmet.ProtuStrankaListFormatedWithAdressOIB_1">
      <item>HIDROELEKTRA PLAN d.o.o., OIB 31266348393, Radnička cesta 204, 10000 Zagreb</item>
      <item>HIDROELEKTRA PLAN d.o.o., OIB 31266348393, Radnička cesta 204, 10000 Zagreb</item>
    </derivirana_varijabla>
  </DomainObject.Predmet.ProtuStrankaListFormatedWithAdressOIB>
  <DomainObject.Predmet.ProtuStrankaListNazivFormated>
    <izvorni_sadrzaj>
      <item>HIDROELEKTRA PLAN d.o.o.</item>
      <item>HIDROELEKTRA PLAN d.o.o.</item>
    </izvorni_sadrzaj>
    <derivirana_varijabla naziv="DomainObject.Predmet.ProtuStrankaListNazivFormated_1">
      <item>HIDROELEKTRA PLAN d.o.o.</item>
      <item>HIDROELEKTRA PLAN d.o.o.</item>
    </derivirana_varijabla>
  </DomainObject.Predmet.ProtuStrankaListNazivFormated>
  <DomainObject.Predmet.ProtuStrankaListNazivFormatedOIB>
    <izvorni_sadrzaj>
      <item>HIDROELEKTRA PLAN d.o.o., OIB 31266348393</item>
      <item>HIDROELEKTRA PLAN d.o.o., OIB 31266348393</item>
    </izvorni_sadrzaj>
    <derivirana_varijabla naziv="DomainObject.Predmet.ProtuStrankaListNazivFormatedOIB_1">
      <item>HIDROELEKTRA PLAN d.o.o., OIB 31266348393</item>
      <item>HIDROELEKTRA PLAN d.o.o., OIB 31266348393</item>
    </derivirana_varijabla>
  </DomainObject.Predmet.ProtuStrankaListNazivFormatedOIB>
  <DomainObject.Predmet.OstaliListFormated>
    <izvorni_sadrzaj>
      <item>Pavlo Smirnov</item>
      <item>Odvj. Bariša Pavičić</item>
    </izvorni_sadrzaj>
    <derivirana_varijabla naziv="DomainObject.Predmet.OstaliListFormated_1">
      <item>Pavlo Smirnov</item>
      <item>Odvj. Bariša Pavičić</item>
    </derivirana_varijabla>
  </DomainObject.Predmet.OstaliListFormated>
  <DomainObject.Predmet.OstaliListFormatedOIB>
    <izvorni_sadrzaj>
      <item>Pavlo Smirnov, OIB 53059380575</item>
      <item>Odvj. Bariša Pavičić</item>
    </izvorni_sadrzaj>
    <derivirana_varijabla naziv="DomainObject.Predmet.OstaliListFormatedOIB_1">
      <item>Pavlo Smirnov, OIB 53059380575</item>
      <item>Odvj. Bariša Pavičić</item>
    </derivirana_varijabla>
  </DomainObject.Predmet.OstaliListFormatedOIB>
  <DomainObject.Predmet.OstaliListFormatedWithAdress>
    <izvorni_sadrzaj>
      <item>Pavlo Smirnov, Ul. Lj. Posavskog 34, 10000 Zagreb</item>
      <item>Odvj. Bariša Pavičić, Petra i Tome Erdody 12, 10000 Zagreb</item>
    </izvorni_sadrzaj>
    <derivirana_varijabla naziv="DomainObject.Predmet.OstaliListFormatedWithAdress_1">
      <item>Pavlo Smirnov, Ul. Lj. Posavskog 34, 10000 Zagreb</item>
      <item>Odvj. Bariša Pavičić, Petra i Tome Erdody 12, 10000 Zagreb</item>
    </derivirana_varijabla>
  </DomainObject.Predmet.OstaliListFormatedWithAdress>
  <DomainObject.Predmet.OstaliListFormatedWithAdressOIB>
    <izvorni_sadrzaj>
      <item>Pavlo Smirnov, OIB 53059380575, Ul. Lj. Posavskog 34, 10000 Zagreb</item>
      <item>Odvj. Bariša Pavičić, Petra i Tome Erdody 12, 10000 Zagreb</item>
    </izvorni_sadrzaj>
    <derivirana_varijabla naziv="DomainObject.Predmet.OstaliListFormatedWithAdressOIB_1">
      <item>Pavlo Smirnov, OIB 53059380575, Ul. Lj. Posavskog 34, 10000 Zagreb</item>
      <item>Odvj. Bariša Pavičić, Petra i Tome Erdody 12, 10000 Zagreb</item>
    </derivirana_varijabla>
  </DomainObject.Predmet.OstaliListFormatedWithAdressOIB>
  <DomainObject.Predmet.OstaliListNazivFormated>
    <izvorni_sadrzaj>
      <item>Pavlo Smirnov</item>
      <item>Odvj. Bariša Pavičić</item>
    </izvorni_sadrzaj>
    <derivirana_varijabla naziv="DomainObject.Predmet.OstaliListNazivFormated_1">
      <item>Pavlo Smirnov</item>
      <item>Odvj. Bariša Pavičić</item>
    </derivirana_varijabla>
  </DomainObject.Predmet.OstaliListNazivFormated>
  <DomainObject.Predmet.OstaliListNazivFormatedOIB>
    <izvorni_sadrzaj>
      <item>Pavlo Smirnov, OIB 53059380575</item>
      <item>Odvj. Bariša Pavičić</item>
    </izvorni_sadrzaj>
    <derivirana_varijabla naziv="DomainObject.Predmet.OstaliListNazivFormatedOIB_1">
      <item>Pavlo Smirnov, OIB 53059380575</item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 PLAN d.o.o. i dr.</izvorni_sadrzaj>
    <derivirana_varijabla naziv="DomainObject.Predmet.StrankaIDrugi_1">HIDROELEKTRA PLAN d.o.o. i dr.</derivirana_varijabla>
  </DomainObject.Predmet.StrankaIDrugi>
  <DomainObject.Predmet.ProtustrankaIDrugi>
    <izvorni_sadrzaj>HIDROELEKTRA PLAN d.o.o. i dr.</izvorni_sadrzaj>
    <derivirana_varijabla naziv="DomainObject.Predmet.ProtustrankaIDrugi_1">HIDROELEKTRA PLAN d.o.o. i dr.</derivirana_varijabla>
  </DomainObject.Predmet.ProtustrankaIDrugi>
  <DomainObject.Predmet.StrankaIDrugiAdressOIB>
    <izvorni_sadrzaj>HIDROELEKTRA PLAN d.o.o., OIB 31266348393, Radnička cesta 204, 10000 Zagreb i dr.</izvorni_sadrzaj>
    <derivirana_varijabla naziv="DomainObject.Predmet.StrankaIDrugiAdressOIB_1">HIDROELEKTRA PLAN d.o.o., OIB 31266348393, Radnička cesta 204, 10000 Zagreb i dr.</derivirana_varijabla>
  </DomainObject.Predmet.StrankaIDrugiAdressOIB>
  <DomainObject.Predmet.ProtustrankaIDrugiAdressOIB>
    <izvorni_sadrzaj>HIDROELEKTRA PLAN d.o.o., OIB 31266348393, Radnička cesta 204, 10000 Zagreb i dr.</izvorni_sadrzaj>
    <derivirana_varijabla naziv="DomainObject.Predmet.ProtustrankaIDrugiAdressOIB_1">HIDROELEKTRA PLAN d.o.o., OIB 31266348393, Radnička cesta 204,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PLAN d.o.o.</item>
      <item>HIDROELEKTRA PLAN d.o.o.</item>
      <item>Pavlo Smirnov</item>
      <item>HIDROELEKTRA PLAN d.o.o.</item>
      <item>FINA Regionalni centar Zagreb</item>
      <item>Odvj. Bariša Pavičić</item>
    </izvorni_sadrzaj>
    <derivirana_varijabla naziv="DomainObject.Predmet.SudioniciListNaziv_1">
      <item>HIDROELEKTRA PLAN d.o.o.</item>
      <item>HIDROELEKTRA PLAN d.o.o.</item>
      <item>Pavlo Smirnov</item>
      <item>HIDROELEKTRA PLAN d.o.o.</item>
      <item>FINA Regionalni centar Zagreb</item>
      <item>Odvj. Bariša Pavičić</item>
    </derivirana_varijabla>
  </DomainObject.Predmet.SudioniciListNaziv>
  <DomainObject.Predmet.SudioniciListAdressOIB>
    <izvorni_sadrzaj>
      <item>HIDROELEKTRA PLAN d.o.o., OIB 31266348393, Radnička cesta 204,10000 Zagreb</item>
      <item>HIDROELEKTRA PLAN d.o.o., OIB 31266348393, Radnička cesta 204,10000 Zagreb</item>
      <item>Pavlo Smirnov, OIB 53059380575, Ul. Lj. Posavskog 34,10000 Zagreb</item>
      <item>HIDROELEKTRA PLAN d.o.o., OIB 31266348393, Radnička cesta 204,10000 Zagreb</item>
      <item>FINA Regionalni centar Zagreb, OIB 85821130368, Trg svibanjskih žrtava 1995. br. 1,10000 Zagreb</item>
      <item>Odvj. Bariša Pavičić, Petra i Tome Erdody 12,10000 Zagreb</item>
    </izvorni_sadrzaj>
    <derivirana_varijabla naziv="DomainObject.Predmet.SudioniciListAdressOIB_1">
      <item>HIDROELEKTRA PLAN d.o.o., OIB 31266348393, Radnička cesta 204,10000 Zagreb</item>
      <item>HIDROELEKTRA PLAN d.o.o., OIB 31266348393, Radnička cesta 204,10000 Zagreb</item>
      <item>Pavlo Smirnov, OIB 53059380575, Ul. Lj. Posavskog 34,10000 Zagreb</item>
      <item>HIDROELEKTRA PLAN d.o.o., OIB 31266348393, Radnička cesta 204,10000 Zagreb</item>
      <item>FINA Regionalni centar Zagreb, OIB 85821130368, Trg svibanjskih žrtava 1995. br. 1,10000 Zagreb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31266348393</item>
      <item>, OIB 31266348393</item>
      <item>, OIB 53059380575</item>
      <item>, OIB 31266348393</item>
      <item>, OIB 85821130368</item>
      <item>, OIB null</item>
    </izvorni_sadrzaj>
    <derivirana_varijabla naziv="DomainObject.Predmet.SudioniciListNazivOIB_1">
      <item>, OIB 31266348393</item>
      <item>, OIB 31266348393</item>
      <item>, OIB 53059380575</item>
      <item>, OIB 31266348393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St-1538/2018-12</izvorni_sadrzaj>
    <derivirana_varijabla naziv="DomainObject.PredzadnjaOdlukaIzPredmeta.Oznaka_1">St-1538/2018-12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2469C-ACD2-4FF1-82F6-1EBF70131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805</properties:Words>
  <properties:Characters>4563</properties:Characters>
  <properties:Lines>108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2019-04-09T07:35:00Z</dcterms:created>
  <dc:creator>gzubak</dc:creator>
  <cp:lastModifiedBy>Valentina Delač</cp:lastModifiedBy>
  <cp:lastPrinted>2019-04-09T07:36:00Z</cp:lastPrinted>
  <dcterms:modified xmlns:xsi="http://www.w3.org/2001/XMLSchema-instance" xsi:type="dcterms:W3CDTF">2019-04-09T07:36:00Z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(Hidroelektra plan  otvaranje i zaključenje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