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2ed5" w14:paraId="1652ed5" w:rsidRDefault="0056046A" w:rsidP="000B7964" w:rsidR="0056046A">
      <w:pPr>
        <w:spacing w:lineRule="auto" w:line="240" w:after="0"/>
        <w15:collapsed w:val="false"/>
        <w:rPr>
          <w:szCs w:val="24"/>
        </w:rPr>
      </w:pPr>
      <w:bookmarkStart w:name="_GoBack" w:id="0"/>
      <w:bookmarkEnd w:id="0"/>
    </w:p>
    <w:p w:rsidRDefault="000B7964" w:rsidP="000B7964" w:rsidR="000B7964">
      <w:pPr>
        <w:spacing w:lineRule="auto" w:line="240" w:after="0"/>
        <w:rPr>
          <w:szCs w:val="24"/>
        </w:rPr>
      </w:pPr>
      <w:r>
        <w:rPr>
          <w:noProof/>
          <w:lang w:eastAsia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7964" w:rsidP="000B7964" w:rsidR="000B7964">
      <w:pPr>
        <w:spacing w:lineRule="atLeast" w:line="240" w:after="0"/>
        <w:rPr>
          <w:szCs w:val="24"/>
        </w:rPr>
      </w:pPr>
    </w:p>
    <w:p w:rsidRDefault="000B7964" w:rsidP="000B7964" w:rsidR="000B7964">
      <w:pPr>
        <w:spacing w:lineRule="atLeast" w:line="240" w:after="0"/>
      </w:pPr>
      <w:r>
        <w:t>REPUBLIKA HRVATSKA</w:t>
      </w:r>
    </w:p>
    <w:p w:rsidRDefault="000B7964" w:rsidP="000B7964" w:rsidR="000B7964">
      <w:pPr>
        <w:spacing w:lineRule="atLeast" w:line="240" w:after="0"/>
      </w:pPr>
      <w:r>
        <w:t>TRGOVAČKI SUD U OSIJEKU</w:t>
      </w:r>
    </w:p>
    <w:p w:rsidRDefault="000B7964" w:rsidP="000B7964" w:rsidR="000B7964">
      <w:pPr>
        <w:spacing w:lineRule="atLeast" w:line="240" w:after="0"/>
      </w:pPr>
      <w:r>
        <w:t xml:space="preserve">STALNA SLUŽBA U SLAVONSKOM BRODU  </w:t>
      </w:r>
    </w:p>
    <w:p w:rsidRDefault="000B7964" w:rsidP="000B7964" w:rsidR="000B7964">
      <w:pPr>
        <w:spacing w:lineRule="atLeast" w:line="240" w:after="0"/>
      </w:pPr>
      <w:r>
        <w:t>Trg pobjede 13</w:t>
      </w:r>
    </w:p>
    <w:p w:rsidRDefault="000B7964" w:rsidP="000B7964" w:rsidR="000B7964">
      <w:pPr>
        <w:spacing w:lineRule="atLeast" w:line="240" w:after="0"/>
      </w:pPr>
      <w:r>
        <w:t xml:space="preserve">35000 Slavonski Brod                                                              </w:t>
      </w:r>
      <w:r>
        <w:tab/>
      </w:r>
    </w:p>
    <w:p w:rsidRDefault="000B7964" w:rsidP="000B7964" w:rsidR="000B7964">
      <w:pPr>
        <w:spacing w:lineRule="atLeast" w:line="240" w:after="0"/>
        <w:ind w:firstLine="708" w:left="5664"/>
        <w:rPr>
          <w:b/>
        </w:rPr>
      </w:pPr>
      <w:r w:rsidRPr="00DB590C">
        <w:rPr>
          <w:b/>
        </w:rPr>
        <w:t xml:space="preserve">Broj: </w:t>
      </w:r>
      <w:r>
        <w:rPr>
          <w:b/>
        </w:rPr>
        <w:t>1/</w:t>
      </w:r>
      <w:r w:rsidRPr="00DB590C">
        <w:rPr>
          <w:b/>
        </w:rPr>
        <w:t>St-</w:t>
      </w:r>
      <w:r w:rsidR="0002753E">
        <w:rPr>
          <w:b/>
        </w:rPr>
        <w:t>1693/2017-77</w:t>
      </w:r>
    </w:p>
    <w:p w:rsidRDefault="000B7964" w:rsidP="000B7964" w:rsidR="000B7964" w:rsidRPr="00DB590C">
      <w:pPr>
        <w:spacing w:lineRule="auto" w:line="240"/>
        <w:rPr>
          <w:b/>
        </w:rPr>
      </w:pPr>
    </w:p>
    <w:p w:rsidRDefault="000B7964" w:rsidP="000B7964" w:rsidR="000B7964" w:rsidRPr="00DB590C">
      <w:pPr>
        <w:spacing w:lineRule="auto" w:line="240"/>
        <w:rPr>
          <w:b/>
        </w:rPr>
      </w:pPr>
    </w:p>
    <w:p w:rsidRDefault="000B7964" w:rsidP="000B7964" w:rsidR="000B7964">
      <w:pPr>
        <w:spacing w:lineRule="auto" w:line="240" w:after="0"/>
        <w:jc w:val="center"/>
        <w:rPr>
          <w:b/>
        </w:rPr>
      </w:pPr>
      <w:r>
        <w:rPr>
          <w:b/>
        </w:rPr>
        <w:t xml:space="preserve">R E P U B L I K A     H R V A T S K A </w:t>
      </w:r>
    </w:p>
    <w:p w:rsidRDefault="000B7964" w:rsidP="000B7964" w:rsidR="000B7964">
      <w:pPr>
        <w:spacing w:lineRule="auto" w:line="240" w:after="0"/>
        <w:jc w:val="center"/>
      </w:pPr>
      <w:r w:rsidRPr="006470CE">
        <w:rPr>
          <w:b/>
        </w:rPr>
        <w:t>R J E Š E N J E</w:t>
      </w:r>
    </w:p>
    <w:p w:rsidRDefault="000B7964" w:rsidP="000B7964" w:rsidR="000B7964">
      <w:pPr>
        <w:spacing w:lineRule="auto" w:line="240"/>
      </w:pPr>
    </w:p>
    <w:p w:rsidRDefault="000B7964" w:rsidP="000B7964" w:rsidR="000B7964">
      <w:pPr>
        <w:spacing w:lineRule="auto" w:line="240"/>
        <w:jc w:val="both"/>
      </w:pPr>
      <w:r>
        <w:tab/>
        <w:t xml:space="preserve">TRGOVAČKI SUD U OSIJEKU STALNA SLUŽBA U SLAVONSKOM BRODU, po stečajnoj sutkinji Vesni Vukelić, u postupku stečaja nad dužnikom </w:t>
      </w:r>
      <w:r w:rsidR="0002753E">
        <w:t xml:space="preserve">ARMANOS STUDIO d.o.o. u stečaju Požega, </w:t>
      </w:r>
      <w:proofErr w:type="spellStart"/>
      <w:r w:rsidR="0002753E">
        <w:t>Arslanovci</w:t>
      </w:r>
      <w:proofErr w:type="spellEnd"/>
      <w:r w:rsidR="0002753E">
        <w:t xml:space="preserve"> 58, OIB 90752075943</w:t>
      </w:r>
      <w:r>
        <w:t xml:space="preserve">, odlučujući o ispravci rješenja o utvrđivanju tražbina prvog višeg isplatnog reda, dana </w:t>
      </w:r>
      <w:r w:rsidR="0002753E">
        <w:t>05. veljače 2019.</w:t>
      </w:r>
    </w:p>
    <w:p w:rsidRDefault="0002753E" w:rsidP="000B7964" w:rsidR="0002753E">
      <w:pPr>
        <w:spacing w:lineRule="auto" w:line="240"/>
        <w:jc w:val="both"/>
      </w:pPr>
    </w:p>
    <w:p w:rsidRDefault="000B7964" w:rsidP="000B7964" w:rsidR="000B7964">
      <w:pPr>
        <w:spacing w:lineRule="auto" w:line="240"/>
        <w:jc w:val="center"/>
      </w:pPr>
      <w:r w:rsidRPr="001E58E9">
        <w:rPr>
          <w:b/>
        </w:rPr>
        <w:t>r i j e š i o    j e</w:t>
      </w:r>
    </w:p>
    <w:p w:rsidRDefault="000B7964" w:rsidP="000B7964" w:rsidR="000B7964">
      <w:pPr>
        <w:spacing w:lineRule="auto" w:line="240"/>
      </w:pPr>
    </w:p>
    <w:p w:rsidRDefault="000B7964" w:rsidP="000B7964" w:rsidR="000B7964">
      <w:pPr>
        <w:spacing w:lineRule="auto" w:line="240"/>
        <w:jc w:val="both"/>
      </w:pPr>
      <w:r>
        <w:tab/>
      </w:r>
      <w:r w:rsidRPr="00B1128E">
        <w:rPr>
          <w:b/>
        </w:rPr>
        <w:t xml:space="preserve">I </w:t>
      </w:r>
      <w:r>
        <w:rPr>
          <w:b/>
        </w:rPr>
        <w:t>–</w:t>
      </w:r>
      <w:r>
        <w:t xml:space="preserve"> Ispravlja se rješenje ovog Suda br. </w:t>
      </w:r>
      <w:r w:rsidR="0002753E">
        <w:t>1/</w:t>
      </w:r>
      <w:r>
        <w:t>St-</w:t>
      </w:r>
      <w:r w:rsidR="0002753E">
        <w:t>1693/2017-34</w:t>
      </w:r>
      <w:r>
        <w:t xml:space="preserve"> od </w:t>
      </w:r>
      <w:r w:rsidR="0002753E">
        <w:t>19. srpnja 2018.</w:t>
      </w:r>
      <w:r>
        <w:t xml:space="preserve"> o utvrđ</w:t>
      </w:r>
      <w:r w:rsidR="00DE6616">
        <w:t>enim</w:t>
      </w:r>
      <w:r>
        <w:t xml:space="preserve"> tražbina</w:t>
      </w:r>
      <w:r w:rsidR="00DE6616">
        <w:t>ma</w:t>
      </w:r>
      <w:r>
        <w:t xml:space="preserve"> stečajnog dužnika </w:t>
      </w:r>
      <w:r w:rsidR="0002753E">
        <w:t xml:space="preserve">ARMANOS STUDIO d.o.o. u stečaju Požega, </w:t>
      </w:r>
      <w:proofErr w:type="spellStart"/>
      <w:r w:rsidR="0002753E">
        <w:t>Arslanovci</w:t>
      </w:r>
      <w:proofErr w:type="spellEnd"/>
      <w:r w:rsidR="0002753E">
        <w:t xml:space="preserve"> 58, OIB 90752075943, </w:t>
      </w:r>
      <w:r>
        <w:t>utoliko što sada izreka rješenja u odnosu na tražbine prvog višeg isplatnog reda glasi:</w:t>
      </w:r>
    </w:p>
    <w:p w:rsidRDefault="00DE6616" w:rsidP="000B7964" w:rsidR="00DE6616">
      <w:pPr>
        <w:spacing w:lineRule="auto" w:line="240"/>
        <w:jc w:val="both"/>
      </w:pPr>
    </w:p>
    <w:p w:rsidRDefault="000B7964" w:rsidP="000B7964" w:rsidR="000B7964">
      <w:pPr>
        <w:spacing w:lineRule="auto" w:line="240"/>
      </w:pPr>
    </w:p>
    <w:p w:rsidRDefault="000B7964" w:rsidP="000B7964" w:rsidR="000B7964">
      <w:pPr>
        <w:spacing w:lineRule="auto" w:line="240"/>
        <w:jc w:val="center"/>
        <w:rPr>
          <w:szCs w:val="24"/>
        </w:rPr>
      </w:pPr>
      <w:r w:rsidRPr="00236CE5">
        <w:rPr>
          <w:b/>
        </w:rPr>
        <w:t>TRAŽBINE PRVOG VIŠEG ISPLATNOG REDA</w:t>
      </w:r>
    </w:p>
    <w:p w:rsidRDefault="000B7964" w:rsidP="00CC48CA" w:rsidR="000B7964">
      <w:pPr>
        <w:spacing w:lineRule="auto" w:line="288" w:after="0"/>
        <w:rPr>
          <w:szCs w:val="24"/>
        </w:rPr>
      </w:pPr>
    </w:p>
    <w:p w:rsidRDefault="000B7964" w:rsidP="00CC48CA" w:rsidR="000B7964">
      <w:pPr>
        <w:spacing w:lineRule="auto" w:line="288" w:after="0"/>
        <w:rPr>
          <w:szCs w:val="24"/>
        </w:rPr>
      </w:pPr>
    </w:p>
    <w:tbl>
      <w:tblPr>
        <w:tblW w:type="auto" w:w="0"/>
        <w:tblLayout w:type="fixed"/>
        <w:tblLook w:val="04A0" w:noVBand="1" w:noHBand="0" w:lastColumn="0" w:firstColumn="1" w:lastRow="0" w:firstRow="1"/>
      </w:tblPr>
      <w:tblGrid>
        <w:gridCol w:w="663"/>
        <w:gridCol w:w="3251"/>
        <w:gridCol w:w="1476"/>
        <w:gridCol w:w="1836"/>
        <w:gridCol w:w="1836"/>
      </w:tblGrid>
      <w:tr w:rsidTr="00A43316" w:rsidR="00A43316" w:rsidRPr="00A43316">
        <w:trPr>
          <w:trHeight w:val="1275"/>
          <w:tblHeader/>
        </w:trPr>
        <w:tc>
          <w:tcPr>
            <w:tcW w:type="dxa" w:w="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Red. br.</w:t>
            </w:r>
          </w:p>
        </w:tc>
        <w:tc>
          <w:tcPr>
            <w:tcW w:type="dxa" w:w="32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Vjerovnik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Iznos utvrđene tražbine</w:t>
            </w:r>
          </w:p>
        </w:tc>
        <w:tc>
          <w:tcPr>
            <w:tcW w:type="dxa" w:w="18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Isplaćeno iz sredstava Državnog proračuna putem AORT</w:t>
            </w:r>
          </w:p>
        </w:tc>
        <w:tc>
          <w:tcPr>
            <w:tcW w:type="dxa" w:w="18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691D1E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Ostatak za isplatu</w:t>
            </w:r>
          </w:p>
        </w:tc>
      </w:tr>
      <w:tr w:rsidTr="00A43316" w:rsidR="00A43316" w:rsidRPr="00A43316">
        <w:trPr>
          <w:trHeight w:val="645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ABRAMOVIĆ MARIJA</w:t>
            </w:r>
            <w:r>
              <w:rPr>
                <w:rFonts w:eastAsia="Times New Roman"/>
                <w:color w:val="000000"/>
                <w:szCs w:val="24"/>
                <w:lang w:eastAsia="hr-HR"/>
              </w:rPr>
              <w:t xml:space="preserve"> </w:t>
            </w: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AŠIKOVCI 19,</w:t>
            </w:r>
          </w:p>
          <w:p w:rsidRDefault="00A43316" w:rsidP="00A43316" w:rsid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34312 SESVETE (KOD POŽEGE)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3302516810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13.967,39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4.139,39    </w:t>
            </w:r>
          </w:p>
        </w:tc>
      </w:tr>
      <w:tr w:rsidTr="00A43316" w:rsidR="00A43316" w:rsidRPr="00A43316">
        <w:trPr>
          <w:trHeight w:val="30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lastRenderedPageBreak/>
              <w:t>2.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ADŽAGA SNJEŽANA</w:t>
            </w:r>
          </w:p>
          <w:p w:rsidRDefault="00A43316" w:rsidP="00A43316" w:rsid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BORISA HANŽEKOVIĆA 141, 34000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68895151521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73.050,12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63.222,12    </w:t>
            </w:r>
          </w:p>
        </w:tc>
      </w:tr>
      <w:tr w:rsidTr="00A43316" w:rsidR="00A43316" w:rsidRPr="00A43316">
        <w:trPr>
          <w:trHeight w:val="30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3.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AMIDŽIĆ ŠTEFICA </w:t>
            </w:r>
          </w:p>
          <w:p w:rsidRDefault="00A43316" w:rsidP="00A43316" w:rsid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PAVLA RADIĆA 249, 34000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31756656428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23.132,54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13.304,54    </w:t>
            </w:r>
          </w:p>
        </w:tc>
      </w:tr>
      <w:tr w:rsidTr="00A43316" w:rsidR="00A43316" w:rsidRPr="00A43316">
        <w:trPr>
          <w:trHeight w:val="30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4.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ARAČIĆ MARIJANA </w:t>
            </w:r>
          </w:p>
          <w:p w:rsidRDefault="00A43316" w:rsidP="00A43316" w:rsid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34000 POŽEGA, ORLJAVSKA 3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95747943796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12.960,75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12.960,75    </w:t>
            </w:r>
          </w:p>
        </w:tc>
      </w:tr>
      <w:tr w:rsidTr="00A43316" w:rsidR="00A43316" w:rsidRPr="00A43316">
        <w:trPr>
          <w:trHeight w:val="30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5.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BAKETARIĆ GORDANA</w:t>
            </w:r>
          </w:p>
          <w:p w:rsidRDefault="00A43316" w:rsidP="00A43316" w:rsid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RESNIK 8, 34310 PLETERNICA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31915540035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24.487,79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14.659,79    </w:t>
            </w:r>
          </w:p>
        </w:tc>
      </w:tr>
      <w:tr w:rsidTr="00A43316" w:rsidR="00A43316" w:rsidRPr="00A43316">
        <w:trPr>
          <w:trHeight w:val="30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6.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BALENOVIĆ KATA </w:t>
            </w:r>
          </w:p>
          <w:p w:rsidRDefault="00A43316" w:rsidP="00A43316" w:rsid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34000 POŽEGA, FRANKOPANSKA 17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4897423385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2.780,12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2.780,12    </w:t>
            </w:r>
          </w:p>
        </w:tc>
      </w:tr>
      <w:tr w:rsidTr="00A43316" w:rsidR="00A43316" w:rsidRPr="00A43316">
        <w:trPr>
          <w:trHeight w:val="30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7.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BANOVIĆ SNJEŽANA</w:t>
            </w:r>
          </w:p>
          <w:p w:rsidRDefault="00A43316" w:rsidP="00A43316" w:rsid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BARUNA FRANJE TRENKA 10, 34310 PLETERNICA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87121606859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31.747,00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21.919,00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8.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BANOVIĆ VIOLETA CERNIČKA 21, 34000 POŽEGA OIB 5781843246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21.367,79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11.539,79    </w:t>
            </w:r>
          </w:p>
        </w:tc>
      </w:tr>
      <w:tr w:rsidTr="00A43316" w:rsidR="00A43316" w:rsidRPr="00A43316">
        <w:trPr>
          <w:trHeight w:val="945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9.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BILEN MARINKA </w:t>
            </w:r>
          </w:p>
          <w:p w:rsidRDefault="00A43316" w:rsidP="00A43316" w:rsid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STJEPANA RADIĆA 14, MIHALJEVCI,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26720676797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13.967,39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4.139,39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10.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BLAGOJEVIĆ SVETLANA</w:t>
            </w:r>
          </w:p>
          <w:p w:rsidRDefault="00A43316" w:rsidP="00A43316" w:rsid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TREŠTANOVCI 4, JAKŠIĆ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14613636386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23.278,79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13.450,79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11.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BLAŽEVIĆ DIJANA </w:t>
            </w:r>
          </w:p>
          <w:p w:rsidRDefault="00A43316" w:rsidP="00A43316" w:rsid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JAKŠIĆ, OSJEČKA 63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2312533387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465,34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465,34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12.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BOJANIĆ JASNA </w:t>
            </w:r>
          </w:p>
          <w:p w:rsidRDefault="00A43316" w:rsidP="00A43316" w:rsid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PAVLOVCI 28, BRESTOVAC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96127014413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17.690,75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7.971,60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9.719,15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lastRenderedPageBreak/>
              <w:t>13.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BOŠNJAK RADA </w:t>
            </w:r>
          </w:p>
          <w:p w:rsidRDefault="00A43316" w:rsidP="00A43316" w:rsid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SV.ILIJE 13,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18904478467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13.967,39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4.139,39    </w:t>
            </w:r>
          </w:p>
        </w:tc>
      </w:tr>
      <w:tr w:rsidTr="00A43316" w:rsidR="00A43316" w:rsidRPr="00A43316">
        <w:trPr>
          <w:trHeight w:val="30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14.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BOŠNJAKOVIĆ SAVIĆ </w:t>
            </w:r>
          </w:p>
          <w:p w:rsidRDefault="00A43316" w:rsidP="00A43316" w:rsid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SANJA FRANKOPANSKA 213, POŽEGA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66657504024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25.292,16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15.464,16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15.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BOŽIĆ DIJANA </w:t>
            </w:r>
          </w:p>
          <w:p w:rsidRDefault="00A43316" w:rsidP="00A43316" w:rsid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POŽEGA, CERNIČKA 75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20267064666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465,34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465,34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16.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BRIŽIĆ VESNA </w:t>
            </w:r>
          </w:p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POŽEGA, PETRA PRERADOVIĆA 2 </w:t>
            </w:r>
          </w:p>
          <w:p w:rsidRDefault="00987677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O</w:t>
            </w:r>
            <w:r w:rsidR="00A43316" w:rsidRPr="00A43316">
              <w:rPr>
                <w:rFonts w:eastAsia="Times New Roman"/>
                <w:color w:val="000000"/>
                <w:szCs w:val="24"/>
                <w:lang w:eastAsia="hr-HR"/>
              </w:rPr>
              <w:t>IB 9085936126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6.422,00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6.422,00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17.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BUZIĆ MIRA </w:t>
            </w:r>
          </w:p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POŽEŠKA KOPRIVNICA 110, PLETERNICA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96240923542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25.365,29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15.537,29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18.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CVITIĆ STJEPAN </w:t>
            </w:r>
          </w:p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GOLOBRDCI 70A, POŽEGA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OIB 77193545450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15.778,05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15.778,05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19.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ČAKALIĆ ANITA</w:t>
            </w:r>
          </w:p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STJEPANA RADIĆA 9, PLETERNICA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89568195653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25.541,46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15.713,46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20.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ČOLIĆ IVANKA JOSIPA</w:t>
            </w:r>
          </w:p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ANDRIĆA 18, POŽEGA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OIB 14870625935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22.917,48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13.089,48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21.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DIVKOVIĆ KRISTINA  POŽEGA, DOBRIŠE CESARIĆA 10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9059098629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5.338,67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5.338,67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22.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DOSTAL MARIJA </w:t>
            </w:r>
          </w:p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MATIJE GUBCA 11, JAKŠIĆ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63217478087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13.071,42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7.971,60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5.099,82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23.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DRAGIĆ ANAMARIJA </w:t>
            </w:r>
          </w:p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DUBROVAČKA 124,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92930201235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9.907,43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  79,43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24.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DRAGIĆ ĐURA </w:t>
            </w:r>
          </w:p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TRAPARI 6, PLETERNICA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56529091865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12.792,00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2.964,00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lastRenderedPageBreak/>
              <w:t>25.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DRAVEC SNJEŽANA </w:t>
            </w:r>
          </w:p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GRADAC, STJEPANA RADIĆA 19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29969166592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 19,86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  19,86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26.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DUKIĆ BRANKA </w:t>
            </w:r>
          </w:p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BUČJE 142, PLETERNICA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OIB 69332401120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18.989,06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8.190,00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10.799,06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27.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DULIĆ SLAVKA </w:t>
            </w:r>
          </w:p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SVETOG ROKA 19.  POŽEGA </w:t>
            </w:r>
          </w:p>
          <w:p w:rsidRDefault="00987677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O</w:t>
            </w:r>
            <w:r w:rsidR="00A43316" w:rsidRPr="00A43316">
              <w:rPr>
                <w:rFonts w:eastAsia="Times New Roman"/>
                <w:color w:val="000000"/>
                <w:szCs w:val="24"/>
                <w:lang w:eastAsia="hr-HR"/>
              </w:rPr>
              <w:t>IB 48991488357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15.140,80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5.312,80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28.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FARKAŠ ANITA </w:t>
            </w:r>
          </w:p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POŽEGA,GOLOBRDCI 117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12771073260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232,67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232,67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29.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FIGURIĆ SVJETLANA </w:t>
            </w:r>
          </w:p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KRALJA ZVONIMIRA 192, NOVA GRADIŠKA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95254475594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20.858,00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11.030,00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30.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FILIPOVIĆ MARICA </w:t>
            </w:r>
          </w:p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BRODSKI DRENOVAC 282,  PLETERNICA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11747135596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17.813,40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7.985,40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31.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FRANJETIĆ ANITA </w:t>
            </w:r>
          </w:p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BEKTEŽ, BEKTEŽ 62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52801971259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232,22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232,22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32.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FRANJIĆ MARIJANA</w:t>
            </w:r>
          </w:p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KRALJA ZVONIMIRA 7, GRADAC, PLETERNICA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79638469861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624,00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624,00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33.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GECAN LJUBICA </w:t>
            </w:r>
          </w:p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VIŠKOVCI 83, PLETERNICA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OIB 62166857898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48.009,35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38.181,35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34.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GRBAVAC MARIJA </w:t>
            </w:r>
          </w:p>
          <w:p w:rsidRDefault="00987677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S</w:t>
            </w:r>
            <w:r w:rsidR="00A43316"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TARA LIPA 2,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83440909555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23.499,02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13.671,02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35.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GRGIĆ KATARINA </w:t>
            </w:r>
          </w:p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NJEMAČKA 28, </w:t>
            </w:r>
          </w:p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78548508794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18.360,64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8.532,64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36.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GRGIĆ MIRKO </w:t>
            </w:r>
          </w:p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IVANDOL 14, BRESTOVAC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OIB 15793126321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25.988,53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16.160,53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lastRenderedPageBreak/>
              <w:t>37.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GRGIĆ SANDRA </w:t>
            </w:r>
          </w:p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VLADIMIRA NAZORA 61D, TRENKOVO, VELIKA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50057278914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20.725,84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10.897,84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38.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987677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GUBERAC MARINKA STARI BRESTOVAC 22,  BRESTOVAC </w:t>
            </w:r>
          </w:p>
          <w:p w:rsidRDefault="00A43316" w:rsidP="00987677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38249377390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21.694,41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11.866,41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39.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HANČAR MARIJA </w:t>
            </w:r>
          </w:p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GRADAC, KRALJA TOMISLAVA 11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OIB 62363691038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3.292,84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3.292,84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40.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HORVAT MIHAELA </w:t>
            </w:r>
          </w:p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STJEPANA RADIĆA 123, VIDOVC, 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16356150695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10.452,00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624,00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41.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IVANČAN STEFAN </w:t>
            </w:r>
          </w:p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POŽEGA, NOVI ŠTITNJAK 16 B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52791956656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 28,49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  28,49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42.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JAKOBOVIĆ ŠTEFICA</w:t>
            </w:r>
          </w:p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GRADAC, DOLAC 3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10395482255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12.590,21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12.590,21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43.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JANUŠ SANJA </w:t>
            </w:r>
          </w:p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STJEPANA RADIĆA 42A, VIDOVCI,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3470702757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23.244,66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13.416,66    </w:t>
            </w:r>
          </w:p>
        </w:tc>
      </w:tr>
      <w:tr w:rsidTr="00A43316" w:rsidR="00A43316" w:rsidRPr="00A43316">
        <w:trPr>
          <w:trHeight w:val="945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44.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JAROŠ SLAĐANA </w:t>
            </w:r>
          </w:p>
          <w:p w:rsidRDefault="00A43316" w:rsidP="00A43316" w:rsidR="0098767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RADNIČKA 20, DERVIŠAGA,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71846465200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13.967,39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4.139,39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45.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JELEČ SUZANA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ANDRIJE ŠTAMPARA 10,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19815305667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13.967,39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4.139,39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46.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JELUŠIĆ IVA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PLETERNICA, NOVOSELCI 77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54517421179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 99,28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  99,28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47.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JOVANOVIĆ BILJANA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POŽEŠKA KOPRIVNICA 69, PLETERNICA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99496643465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11.168,18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1.340,18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lastRenderedPageBreak/>
              <w:t>48.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JOVANOVIĆ LJUBICA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SULKOVCI 50,  PLETERNICA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37635928815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13.842,58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8.813,56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5.029,02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49.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JURIĆ SLAĐANA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DRAŠKOVCI, BRAĆE RADIĆ 3,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66751938306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13.967,39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4.139,39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50.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KAKUK ANA MARIJA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ALAGINCI 27,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12734718549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11.238,72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1.410,72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51.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KALAN NEVENKA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DRENOVAC 40, RATKOVICA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59746304436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6.396,00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4.921,80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1.474,20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52.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KAMENČAK VERICA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TOMINOVAC, TOMINOVAC 3A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51165815325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3.852,62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3.852,62    </w:t>
            </w:r>
          </w:p>
        </w:tc>
      </w:tr>
      <w:tr w:rsidTr="00A43316" w:rsidR="00A43316" w:rsidRPr="00A43316">
        <w:trPr>
          <w:trHeight w:val="63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53.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KANIŽAJ IVONA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ŠKOLSKA 3</w:t>
            </w:r>
            <w:r w:rsidR="00507047">
              <w:rPr>
                <w:rFonts w:eastAsia="Times New Roman"/>
                <w:color w:val="000000"/>
                <w:szCs w:val="24"/>
                <w:lang w:eastAsia="hr-HR"/>
              </w:rPr>
              <w:t xml:space="preserve">, </w:t>
            </w: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KAPTOL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30972055613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232,67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232,67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54.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KATIĆ TOMISLAV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GUPČEVE LIPE 20, ZAGREB-DIO 2,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ZAGREB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5095837458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20.287,83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7.518,80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12.769,03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55.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KAVICKI MAJA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POŽEGA, SEOVAČKI PUT 2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98200883732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8.438,04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8.438,04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56.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KOPIĆ IVANKA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SOKOLOVA 76,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POŽEGA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77067334599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23.851,97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14.023,97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57.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KOPIĆ LUKA SOKOLOVA 76,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82414560347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7.892,18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7.892,18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       -      </w:t>
            </w:r>
          </w:p>
        </w:tc>
      </w:tr>
      <w:tr w:rsidTr="00A43316" w:rsidR="00A43316" w:rsidRPr="00A43316">
        <w:trPr>
          <w:trHeight w:val="63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58.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KUBA LJUBICA PLETERNICA, BUK 23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28313652958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 92,49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  92,49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59.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KUDRNAČEK MARIJAN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MAJDANSKA 12, VETOVO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46002229359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4.006,36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3.931,20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  75,16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lastRenderedPageBreak/>
              <w:t>60.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KUNDEK ŽELJKA ORLJAVAC 52A, BRESTOVAC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23537452159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21.682,95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11.854,95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61.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LOVRIĆ MIRELA  ČEŠLJAKOVCI, ČEŠLJAKOVCI 45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97856213852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465,34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465,34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62.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LUCIĆ SANDRA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EUGENA KVATERNIKA 22,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60576413491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26.756,79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16.928,79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63.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LUČIĆ MANDA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VRANDUK 50A, POŽEGA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OIB 2595476470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15.249,66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5.421,66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64.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LUKAČEVIĆ ŽELJKA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MITROVAC 80, KUTJEVO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78820388231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13.967,39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4.139,39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65.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MALČIĆ TOMISLAVA  KUZMICA, KUZMICA 27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81007244133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465,34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465,34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66.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MARINOVIĆ NEVENKA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PLETERNICA, KRALJA ZVONIMIRA 4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83499029435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1.089,34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1.089,34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67.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MARKOVIĆ MARIJA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ALILOVCI, ALILOVCI 51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24702303409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4.451,39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4.451,39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68.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MATEŠIĆ SINIŠA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KUZMICA 4, KUZMICA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OIB 96375090950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11.715,50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7.534,80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4.180,70    </w:t>
            </w:r>
          </w:p>
        </w:tc>
      </w:tr>
      <w:tr w:rsidTr="00A43316" w:rsidR="00A43316" w:rsidRPr="00A43316">
        <w:trPr>
          <w:trHeight w:val="63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69.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MEDEK IVANKA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POTOČANI 3,  VELIKA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84053858258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17.191,06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7.363,06    </w:t>
            </w:r>
          </w:p>
        </w:tc>
      </w:tr>
      <w:tr w:rsidTr="00A43316" w:rsidR="00A43316" w:rsidRPr="00A43316">
        <w:trPr>
          <w:trHeight w:val="63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70.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MIGAČ BRIGITA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JAKŠIĆ, RAJSAVAC 39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13594660959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1.869,34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1.869,34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71.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MIKIĆ JULKA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ALOJZIJA STEPINCA 17,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66473449808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24.197,17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14.369,17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lastRenderedPageBreak/>
              <w:t>72.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MIŠKULIN SNJEŽANA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RAJSAVAC 48,  JAKŠIĆ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28184271312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19.755,14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9.336,60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10.418,54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73.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MITROVIĆ MARA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MAKSE KUNTARIĆA 10,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74446282292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22.265,78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12.437,78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74.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MORVAJ MARKO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PAVLA RADIĆA 211,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42828924574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1.049,45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   982,80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  66,65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75.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MULER NADA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BERTELOVCI 13, JAKŠIĆ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59771136277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26.742,44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16.914,44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76.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NJEGOVAN DENIS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RADOVANCI 91, VELIKA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OIB 89347938910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18.860,41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9.032,41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77.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PAJIĆ ANA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MIHALJEVCI, STJEPANA RADIĆA 43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48903931259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687,89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687,89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78.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PEIĆ GORAN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POŽEGA, IVANA MULJEVIĆA 5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27708374034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7.692,00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7.692,00    </w:t>
            </w:r>
          </w:p>
        </w:tc>
      </w:tr>
      <w:tr w:rsidTr="00A43316" w:rsidR="00A43316" w:rsidRPr="00A43316">
        <w:trPr>
          <w:trHeight w:val="945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79.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PEJIĆ MARIJA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MATIJE GUPCA 3A, DERVIŠAGA,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76700248429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18.041,57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8.213,57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80.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PERIĆ SLAĐANA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ČEŠLJAKOVCI, ČEŠLJAKOVCI 30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OIB 34877037501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1.089,34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1.089,34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81.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PETKOVIĆ GORDANA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ZAGRAĐE 48, PLETERNICA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OIB 98899275043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11.647,48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8.080,80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3.566,68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82.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PETRAK ANKICA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KRALJA TOMISLAVA 40,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33690301780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25.243,41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15.415,41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83.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PETROVIĆ NADA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POTOČANI, POTOČANI 2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93888978135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1.074,90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1.074,90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lastRenderedPageBreak/>
              <w:t>84.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PLEŠA DANIJELA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ANTE STARČEVIĆA 146,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59943338067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16.359,47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7.207,20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9.152,27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85.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PLEŠA SARA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ANTE STARČEVIĆA 146,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25402436119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19.271,76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9.443,76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86.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PODOBNIK SNJEŽANA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CEHOVSKA 4,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79733057328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12.444,72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12.444,72    </w:t>
            </w:r>
          </w:p>
        </w:tc>
      </w:tr>
      <w:tr w:rsidTr="00A43316" w:rsidR="00A43316" w:rsidRPr="00A43316">
        <w:trPr>
          <w:trHeight w:val="63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87.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POJER JASNA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CEROVAC 86, JAKŠIĆ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39056635624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6.194,97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4.720,77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1.474,20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88.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PREBOČ IVAN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POŽEGA, ARSLANOVCI 20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16655351813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465,34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465,34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89.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PROTIĆ BRANKICA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DR.MILE BUDAKA 10,  PLETERNICA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26186434850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19.035,73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9.679,09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9.356,64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90.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PRŠLJA ĐURĐICA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BRODSKI DRENOVAC 108  PLETERNICA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78433023778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21.559,61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11.731,61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91.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PUĐA NADA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KUZMICA 76,KUZMICA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43683739749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22.918,49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13.090,49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92.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RADIČEVIĆ MANDA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KRALJA ZVONIMIRA 34,  PLETERNICA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49354995533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21.524,65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11.696,65    </w:t>
            </w:r>
          </w:p>
        </w:tc>
      </w:tr>
      <w:tr w:rsidTr="00A43316" w:rsidR="00A43316" w:rsidRPr="00A43316">
        <w:trPr>
          <w:trHeight w:val="945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93.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RADONIĆ DRAGANA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POŽEGA, VARELOVAC 27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17887993943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1.636,67    </w:t>
            </w:r>
          </w:p>
        </w:tc>
        <w:tc>
          <w:tcPr>
            <w:tcW w:type="dxa" w:w="18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dxa" w:w="18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1.636,67    </w:t>
            </w:r>
          </w:p>
        </w:tc>
      </w:tr>
      <w:tr w:rsidTr="00A43316" w:rsidR="00A43316" w:rsidRPr="00A43316">
        <w:trPr>
          <w:trHeight w:val="945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94.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RUKAV MIRJANA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STJEPANA RADIĆA 56, DERVIŠAGA,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83734420750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24.268,41    </w:t>
            </w:r>
          </w:p>
        </w:tc>
        <w:tc>
          <w:tcPr>
            <w:tcW w:type="dxa" w:w="18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14.440,41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95.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SARAJLIĆ DRAGICA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MITROVAC, MITROVAC 58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87077408085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1.666,54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1.666,54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lastRenderedPageBreak/>
              <w:t>96.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SKROBIĆ TONKA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VELIKA, TINA UJEVIĆA 3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OIB 98085233253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465,34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465,34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97.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SLOVIJAK NELICA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POŽEGA, KNEZA VIŠESLAVA 6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10976179838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2.668,84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2.668,84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98.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STANISAVLJEVIĆ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SLAVICA KRALJA KREŠIMIRA 56A,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41188541049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12.908,34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3.080,34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99.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STAZIĆ SVJETLANA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VRANDUK 65,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78277334565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18.123,92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8.190,00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9.933,92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100.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STIPIĆ KATICA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KUTJEVO, VINKOMIR 51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70374585519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4.265,63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4.265,63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101.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SVATEK SANDRA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POŽEGA, DR.VLATKA MAČEKA 18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27648557552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2.080,32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2.080,32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102.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ŠIMETIĆ HELENA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KOMAROVCI 14, KAPTOL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OIB 54249267592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10.608,00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780,00    </w:t>
            </w:r>
          </w:p>
        </w:tc>
      </w:tr>
      <w:tr w:rsidTr="00A43316" w:rsidR="00A43316" w:rsidRPr="00A43316">
        <w:trPr>
          <w:trHeight w:val="945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103.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ŠOLIĆ JOSIPA </w:t>
            </w:r>
          </w:p>
          <w:p w:rsidRDefault="00A43316" w:rsidP="00A43316" w:rsidR="00507047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STEPANA RADIĆA 79, MIHALJEVCI,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79463773688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15.100,51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5.272,51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104.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084A2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ŠPIRANEC MARICA</w:t>
            </w:r>
          </w:p>
          <w:p w:rsidRDefault="00A43316" w:rsidP="00A43316" w:rsidR="00084A2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EUGENA KVATERNIKA 186</w:t>
            </w:r>
            <w:r w:rsidR="00084A26">
              <w:rPr>
                <w:rFonts w:eastAsia="Times New Roman"/>
                <w:color w:val="000000"/>
                <w:szCs w:val="24"/>
                <w:lang w:eastAsia="hr-HR"/>
              </w:rPr>
              <w:t xml:space="preserve"> </w:t>
            </w: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99166109700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10.154,67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8.934,55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1.220,12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105.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084A2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ŠTEIB MIRELA </w:t>
            </w:r>
          </w:p>
          <w:p w:rsidRDefault="00A43316" w:rsidP="00A43316" w:rsidR="00084A2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JAKŠIĆ, SVETINJA 9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11562789508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3.035,71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2.511,60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524,11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106.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084A2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ŠTIMAC KATARINA </w:t>
            </w:r>
          </w:p>
          <w:p w:rsidRDefault="00A43316" w:rsidP="00A43316" w:rsidR="00084A2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PLETERNICA, ZAGRAĐE 137 </w:t>
            </w:r>
          </w:p>
          <w:p w:rsidRDefault="00084A2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O</w:t>
            </w:r>
            <w:r w:rsidR="00A43316" w:rsidRPr="00A43316">
              <w:rPr>
                <w:rFonts w:eastAsia="Times New Roman"/>
                <w:color w:val="000000"/>
                <w:szCs w:val="24"/>
                <w:lang w:eastAsia="hr-HR"/>
              </w:rPr>
              <w:t>IB 26271051492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3.035,71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2.511,60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524,11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107.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084A2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TOMAŠEVIĆ ANĐELKA</w:t>
            </w:r>
          </w:p>
          <w:p w:rsidRDefault="00A43316" w:rsidP="00A43316" w:rsidR="00084A2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POŽEGA, CERNIČKA 55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45008283612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377,50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377,50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lastRenderedPageBreak/>
              <w:t>108.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084A2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TRPČIĆ RUŽICA </w:t>
            </w:r>
          </w:p>
          <w:p w:rsidRDefault="00A43316" w:rsidP="00A43316" w:rsidR="00B00848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ANTE STARČEVIĆA 77, 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99267768487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17.688,67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7.860,67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109.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B00848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VALEŠIĆ DAMIR </w:t>
            </w:r>
          </w:p>
          <w:p w:rsidRDefault="00A43316" w:rsidP="00A43316" w:rsidR="00B00848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POŽEGA, ARSLANOVCI 51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91525560549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465,34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465,34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110.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B00848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VESELINOVIĆ MIHAELA</w:t>
            </w:r>
          </w:p>
          <w:p w:rsidRDefault="00A43316" w:rsidP="00A43316" w:rsidR="00B00848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PLETERNICA, SULKOVCI 99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78661759095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1.499,27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1.499,27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111.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B00848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VIDA IVANKA </w:t>
            </w:r>
          </w:p>
          <w:p w:rsidRDefault="00A43316" w:rsidP="00A43316" w:rsidR="00B00848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A.STEPINCA 18A, KULA,  BEKTEŽ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16959535907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23.342,16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13.514,16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112.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B00848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VIJAČKIĆ MIRJANA </w:t>
            </w:r>
          </w:p>
          <w:p w:rsidRDefault="00A43316" w:rsidP="00A43316" w:rsidR="00B00848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KOMUŠANAC 3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55689970327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26.039,70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16.211,70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113.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B00848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VLAHOVIĆ JASNA </w:t>
            </w:r>
          </w:p>
          <w:p w:rsidRDefault="00A43316" w:rsidP="00A43316" w:rsidR="00B00848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AUGUSTA CESARCA 5, 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23011032632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22.335,84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12.507,84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114.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B00848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VRANIĆ ŽELJKA </w:t>
            </w:r>
          </w:p>
          <w:p w:rsidRDefault="00B00848" w:rsidP="00A43316" w:rsidR="00B00848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Cs w:val="24"/>
                <w:lang w:eastAsia="hr-HR"/>
              </w:rPr>
              <w:t>A</w:t>
            </w:r>
            <w:r w:rsidR="00A43316"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LOJZIJA STEPINCA 15, 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20558528608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21.979,04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12.151,04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115.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B00848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VUJAKLIJA MIRELA </w:t>
            </w:r>
          </w:p>
          <w:p w:rsidRDefault="00A43316" w:rsidP="00A43316" w:rsidR="00B00848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SVETOG DUHA 26,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58631346760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15.100,51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9.828,00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5.272,51    </w:t>
            </w:r>
          </w:p>
        </w:tc>
      </w:tr>
      <w:tr w:rsidTr="00A43316" w:rsidR="00A43316" w:rsidRPr="00A43316">
        <w:trPr>
          <w:trHeight w:val="96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116.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B00848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VUKELIĆ DUBRAVKA </w:t>
            </w:r>
          </w:p>
          <w:p w:rsidRDefault="00A43316" w:rsidP="00A43316" w:rsidR="00B00848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BEKTEŽ 49, BEKTEŽ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34385755214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11.504,26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szCs w:val="24"/>
                <w:lang w:eastAsia="hr-HR"/>
              </w:rPr>
            </w:pPr>
            <w:r w:rsidRPr="00A43316">
              <w:rPr>
                <w:rFonts w:eastAsia="Times New Roman"/>
                <w:szCs w:val="24"/>
                <w:lang w:eastAsia="hr-HR"/>
              </w:rPr>
              <w:t xml:space="preserve">             7.636,03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3.868,23    </w:t>
            </w:r>
          </w:p>
        </w:tc>
      </w:tr>
      <w:tr w:rsidTr="00A43316" w:rsidR="00A43316" w:rsidRPr="00A43316">
        <w:trPr>
          <w:trHeight w:val="945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117.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B00848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ZEC VESNA </w:t>
            </w:r>
          </w:p>
          <w:p w:rsidRDefault="00A43316" w:rsidP="00A43316" w:rsidR="00B00848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POŽEGA, STJEPANA KOYDLA 15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29952839799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2.247,89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2.247,89    </w:t>
            </w:r>
          </w:p>
        </w:tc>
      </w:tr>
      <w:tr w:rsidTr="00A43316" w:rsidR="00A43316" w:rsidRPr="00A43316">
        <w:trPr>
          <w:trHeight w:val="945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118.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B00848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ZORICA MILAN </w:t>
            </w:r>
          </w:p>
          <w:p w:rsidRDefault="00A43316" w:rsidP="00A43316" w:rsidR="00B00848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ARMINA PAVIĆA 7, POŽEGA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51444699532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79.772,00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79.772,00    </w:t>
            </w:r>
          </w:p>
        </w:tc>
      </w:tr>
      <w:tr w:rsidTr="00A43316" w:rsidR="00A43316" w:rsidRPr="00A43316">
        <w:trPr>
          <w:trHeight w:val="945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119.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B00848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ŽIGIĆ JELENA </w:t>
            </w:r>
          </w:p>
          <w:p w:rsidRDefault="00A43316" w:rsidP="00A43316" w:rsidR="00B00848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POŽEGA, MIHALJEVCI, ZRINSKA 6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lastRenderedPageBreak/>
              <w:t>OIB 73369972833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lastRenderedPageBreak/>
              <w:t xml:space="preserve">            9.313,33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9.313,33    </w:t>
            </w:r>
          </w:p>
        </w:tc>
      </w:tr>
      <w:tr w:rsidTr="00A43316" w:rsidR="00A43316" w:rsidRPr="00A43316">
        <w:trPr>
          <w:trHeight w:val="945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lastRenderedPageBreak/>
              <w:t>120.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B00848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Republika Hrvatska, Ministarstvo financija, Porezna uprava, Područni ured Požega Zagreb, Katančićeva 5/A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18683136487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715.007,11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119.494,22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595.512,89    </w:t>
            </w:r>
          </w:p>
        </w:tc>
      </w:tr>
      <w:tr w:rsidTr="00A43316" w:rsidR="00A43316" w:rsidRPr="00A43316">
        <w:trPr>
          <w:trHeight w:val="945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121.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B00848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Agencija za osiguranje radničkih tražbina ( AORT ) Frankopanska 11, Zagreb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4323472109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1.348.367,66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1.348.367,66    </w:t>
            </w:r>
          </w:p>
        </w:tc>
      </w:tr>
      <w:tr w:rsidTr="00A43316" w:rsidR="00A43316" w:rsidRPr="00A43316">
        <w:trPr>
          <w:trHeight w:val="945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122.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B00848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Agencija za osiguranje radničkih tražbina (AORT ) Frankopanska 11, Zagreb </w:t>
            </w:r>
          </w:p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OIB 4323472109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         81</w:t>
            </w:r>
            <w:r w:rsidR="00633710">
              <w:rPr>
                <w:rFonts w:eastAsia="Times New Roman"/>
                <w:color w:val="000000"/>
                <w:szCs w:val="24"/>
                <w:lang w:eastAsia="hr-HR"/>
              </w:rPr>
              <w:t>4</w:t>
            </w:r>
            <w:r w:rsidRPr="00A43316">
              <w:rPr>
                <w:rFonts w:eastAsia="Times New Roman"/>
                <w:color w:val="000000"/>
                <w:szCs w:val="24"/>
                <w:lang w:eastAsia="hr-HR"/>
              </w:rPr>
              <w:t xml:space="preserve">.226,80    </w:t>
            </w:r>
          </w:p>
        </w:tc>
      </w:tr>
      <w:tr w:rsidTr="00A43316" w:rsidR="00A43316" w:rsidRPr="00A43316">
        <w:trPr>
          <w:trHeight w:val="315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b/>
                <w:bCs/>
                <w:color w:val="000000"/>
                <w:szCs w:val="24"/>
                <w:lang w:eastAsia="hr-HR"/>
              </w:rPr>
              <w:t>123.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rPr>
                <w:rFonts w:eastAsia="Times New Roman"/>
                <w:b/>
                <w:bCs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b/>
                <w:bCs/>
                <w:color w:val="000000"/>
                <w:szCs w:val="24"/>
                <w:lang w:eastAsia="hr-HR"/>
              </w:rPr>
              <w:t> </w:t>
            </w:r>
            <w:r w:rsidR="00B00848">
              <w:rPr>
                <w:rFonts w:eastAsia="Times New Roman"/>
                <w:b/>
                <w:bCs/>
                <w:color w:val="000000"/>
                <w:szCs w:val="24"/>
                <w:lang w:eastAsia="hr-HR"/>
              </w:rPr>
              <w:t xml:space="preserve">Ukupno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A43316" w:rsidP="00B00848" w:rsidR="00A43316" w:rsidRPr="00A43316">
            <w:pPr>
              <w:suppressAutoHyphens w:val="false"/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b/>
                <w:bCs/>
                <w:color w:val="000000"/>
                <w:szCs w:val="24"/>
                <w:lang w:eastAsia="hr-HR"/>
              </w:rPr>
              <w:t xml:space="preserve">3.708.936,26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b/>
                <w:bCs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b/>
                <w:bCs/>
                <w:color w:val="000000"/>
                <w:szCs w:val="24"/>
                <w:lang w:eastAsia="hr-HR"/>
              </w:rPr>
              <w:t xml:space="preserve">         814.226,80    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A43316" w:rsidP="00A43316" w:rsidR="00A43316" w:rsidRPr="00A43316">
            <w:pPr>
              <w:suppressAutoHyphens w:val="false"/>
              <w:spacing w:lineRule="auto" w:line="240" w:after="0"/>
              <w:jc w:val="right"/>
              <w:rPr>
                <w:rFonts w:eastAsia="Times New Roman"/>
                <w:b/>
                <w:bCs/>
                <w:color w:val="000000"/>
                <w:szCs w:val="24"/>
                <w:lang w:eastAsia="hr-HR"/>
              </w:rPr>
            </w:pPr>
            <w:r w:rsidRPr="00A43316">
              <w:rPr>
                <w:rFonts w:eastAsia="Times New Roman"/>
                <w:b/>
                <w:bCs/>
                <w:color w:val="000000"/>
                <w:szCs w:val="24"/>
                <w:lang w:eastAsia="hr-HR"/>
              </w:rPr>
              <w:t xml:space="preserve">      3.7</w:t>
            </w:r>
            <w:r w:rsidR="00633710">
              <w:rPr>
                <w:rFonts w:eastAsia="Times New Roman"/>
                <w:b/>
                <w:bCs/>
                <w:color w:val="000000"/>
                <w:szCs w:val="24"/>
                <w:lang w:eastAsia="hr-HR"/>
              </w:rPr>
              <w:t>08</w:t>
            </w:r>
            <w:r w:rsidRPr="00A43316">
              <w:rPr>
                <w:rFonts w:eastAsia="Times New Roman"/>
                <w:b/>
                <w:bCs/>
                <w:color w:val="000000"/>
                <w:szCs w:val="24"/>
                <w:lang w:eastAsia="hr-HR"/>
              </w:rPr>
              <w:t xml:space="preserve">.936,26    </w:t>
            </w:r>
          </w:p>
        </w:tc>
      </w:tr>
    </w:tbl>
    <w:p w:rsidRDefault="0056046A" w:rsidP="00CC48CA" w:rsidR="0056046A">
      <w:pPr>
        <w:spacing w:lineRule="auto" w:line="288" w:after="0"/>
        <w:rPr>
          <w:szCs w:val="24"/>
        </w:rPr>
      </w:pPr>
    </w:p>
    <w:p w:rsidRDefault="0056046A" w:rsidP="00CC48CA" w:rsidR="0056046A">
      <w:pPr>
        <w:spacing w:lineRule="auto" w:line="288" w:after="0"/>
        <w:rPr>
          <w:szCs w:val="24"/>
        </w:rPr>
      </w:pPr>
    </w:p>
    <w:p w:rsidRDefault="00DE6616" w:rsidP="000B7964" w:rsidR="00DE6616">
      <w:pPr>
        <w:jc w:val="center"/>
        <w:rPr>
          <w:b/>
        </w:rPr>
      </w:pPr>
    </w:p>
    <w:p w:rsidRDefault="000B7964" w:rsidP="000B7964" w:rsidR="000B7964">
      <w:pPr>
        <w:jc w:val="center"/>
        <w:rPr>
          <w:b/>
        </w:rPr>
      </w:pPr>
      <w:r w:rsidRPr="0020297C">
        <w:rPr>
          <w:b/>
        </w:rPr>
        <w:t>Obrazloženje</w:t>
      </w:r>
    </w:p>
    <w:p w:rsidRDefault="000B7964" w:rsidP="000B7964" w:rsidR="000B7964" w:rsidRPr="0020297C">
      <w:pPr>
        <w:jc w:val="center"/>
        <w:rPr>
          <w:b/>
        </w:rPr>
      </w:pPr>
    </w:p>
    <w:p w:rsidRDefault="000B7964" w:rsidP="000B7964" w:rsidR="000B7964">
      <w:pPr>
        <w:jc w:val="both"/>
      </w:pPr>
      <w:r>
        <w:tab/>
        <w:t xml:space="preserve">U stečajnom postupku koji se vodi nad dužnikom </w:t>
      </w:r>
      <w:r w:rsidR="00C90BDC">
        <w:t xml:space="preserve">ARMANOS STUDIO d.o.o. </w:t>
      </w:r>
      <w:r>
        <w:t xml:space="preserve">u stečaju Požega, ispitane su tražbine stečajnih vjerovnika na ročištu održanom </w:t>
      </w:r>
      <w:r w:rsidR="00C90BDC">
        <w:t>18. srpnja 2018</w:t>
      </w:r>
      <w:r>
        <w:t xml:space="preserve">., te je stečajni sudac temeljem obavljenog ispitivanja, donio tablicu  ispitanih tražbina i rješenje posl.br. </w:t>
      </w:r>
      <w:r w:rsidR="00C90BDC">
        <w:t>1/</w:t>
      </w:r>
      <w:r>
        <w:t>St-</w:t>
      </w:r>
      <w:r w:rsidR="00C90BDC">
        <w:t>1693/2017-34</w:t>
      </w:r>
      <w:r>
        <w:t xml:space="preserve"> od </w:t>
      </w:r>
      <w:r w:rsidR="00C90BDC">
        <w:t>19. srpnja 2018</w:t>
      </w:r>
      <w:r>
        <w:t>. kojim je</w:t>
      </w:r>
      <w:r w:rsidR="00C90BDC">
        <w:t xml:space="preserve"> odlučeno</w:t>
      </w:r>
      <w:r>
        <w:t xml:space="preserve"> u kojem su iznosu i u kojem isplatnom redu, utvrđene, odnosno osporene pojedine tražbine.  </w:t>
      </w:r>
    </w:p>
    <w:p w:rsidRDefault="000B7964" w:rsidP="000B7964" w:rsidR="000B7964">
      <w:pPr>
        <w:jc w:val="both"/>
      </w:pPr>
      <w:r>
        <w:tab/>
        <w:t xml:space="preserve">Podneskom od </w:t>
      </w:r>
      <w:r w:rsidR="00C90BDC">
        <w:t>12. studenog 2018.</w:t>
      </w:r>
      <w:r>
        <w:t xml:space="preserve"> Agencija za osiguranje radničkih </w:t>
      </w:r>
      <w:r w:rsidR="00D470FB">
        <w:t>tražbina</w:t>
      </w:r>
      <w:r>
        <w:t xml:space="preserve"> obavijestila </w:t>
      </w:r>
      <w:r w:rsidR="00753DD9">
        <w:t>je sud</w:t>
      </w:r>
      <w:r>
        <w:t xml:space="preserve"> o ispunjenju </w:t>
      </w:r>
      <w:r w:rsidR="00DE6616">
        <w:t>tražbina</w:t>
      </w:r>
      <w:r>
        <w:t xml:space="preserve"> prema radnicima stečajnog dužnika, a u skladu s odredbama Zakona o osiguranju </w:t>
      </w:r>
      <w:r w:rsidR="00E0399D">
        <w:t>radničkih tražbina</w:t>
      </w:r>
      <w:r>
        <w:t xml:space="preserve"> (NN br.</w:t>
      </w:r>
      <w:r w:rsidR="00E0399D">
        <w:t xml:space="preserve"> 70/17</w:t>
      </w:r>
      <w:r>
        <w:t>), te je uz obavijest priložila i dokaze o obavljenim</w:t>
      </w:r>
      <w:r w:rsidR="00DE6616">
        <w:t xml:space="preserve"> isplatama</w:t>
      </w:r>
      <w:r>
        <w:t>.</w:t>
      </w:r>
    </w:p>
    <w:p w:rsidRDefault="000B7964" w:rsidP="000B7964" w:rsidR="000B7964">
      <w:pPr>
        <w:jc w:val="both"/>
      </w:pPr>
      <w:r>
        <w:tab/>
        <w:t xml:space="preserve">Agencija je također obavijestila da je po osnovi obavljenih isplata </w:t>
      </w:r>
      <w:r w:rsidR="00DE6616">
        <w:t xml:space="preserve">osiguranih tražbina, </w:t>
      </w:r>
      <w:r>
        <w:t xml:space="preserve">preuzela sva procesna prava stečajnog vjerovnika u odnosu na isplaćene iznose, te je predložila da Sud u smislu odredbe čl. </w:t>
      </w:r>
      <w:r w:rsidR="00241A04">
        <w:t>32</w:t>
      </w:r>
      <w:r>
        <w:t xml:space="preserve"> st. 4 Zakona o osiguranju </w:t>
      </w:r>
      <w:r w:rsidR="00241A04">
        <w:t>radničkih tražbina</w:t>
      </w:r>
      <w:r>
        <w:t xml:space="preserve"> izvrši ispravak tablice ispitanih tražbina</w:t>
      </w:r>
      <w:r w:rsidR="00241A04">
        <w:t xml:space="preserve"> i donese ispravljeno rješenje </w:t>
      </w:r>
      <w:r>
        <w:t xml:space="preserve">o </w:t>
      </w:r>
      <w:r w:rsidR="00DE6616">
        <w:t>utvrđenim</w:t>
      </w:r>
      <w:r>
        <w:t xml:space="preserve"> tražbina</w:t>
      </w:r>
      <w:r w:rsidR="00DE6616">
        <w:t>ma</w:t>
      </w:r>
      <w:r>
        <w:t xml:space="preserve"> vje</w:t>
      </w:r>
      <w:r w:rsidR="00DE6616">
        <w:t>rovnika prvog višeg isplatnog re</w:t>
      </w:r>
      <w:r>
        <w:t>da, a sve u skladu s obavljenim isplatama.</w:t>
      </w:r>
    </w:p>
    <w:p w:rsidRDefault="00DE6616" w:rsidP="000B7964" w:rsidR="00DE6616">
      <w:pPr>
        <w:jc w:val="both"/>
      </w:pPr>
    </w:p>
    <w:p w:rsidRDefault="00DE6616" w:rsidP="000B7964" w:rsidR="00DE6616">
      <w:pPr>
        <w:jc w:val="both"/>
      </w:pPr>
    </w:p>
    <w:p w:rsidRDefault="00DE6616" w:rsidP="000B7964" w:rsidR="00DE6616">
      <w:pPr>
        <w:jc w:val="both"/>
      </w:pPr>
    </w:p>
    <w:p w:rsidRDefault="000B7964" w:rsidP="000B7964" w:rsidR="00DE6616">
      <w:pPr>
        <w:jc w:val="both"/>
      </w:pPr>
      <w:r>
        <w:tab/>
        <w:t xml:space="preserve">Nakon što je </w:t>
      </w:r>
      <w:r w:rsidR="00241A04">
        <w:t>sud</w:t>
      </w:r>
      <w:r>
        <w:t xml:space="preserve"> izvršio uvid u obavijest Agencije i priložene dokaze o obavljenim isplatama, utvrdio je da je Agencija </w:t>
      </w:r>
      <w:r w:rsidR="00241A04">
        <w:t>u skladu s odredbom</w:t>
      </w:r>
      <w:r>
        <w:t xml:space="preserve"> čl. </w:t>
      </w:r>
      <w:r w:rsidR="00241A04">
        <w:t>32</w:t>
      </w:r>
      <w:r>
        <w:t xml:space="preserve"> st. </w:t>
      </w:r>
      <w:r w:rsidR="00241A04">
        <w:t>2</w:t>
      </w:r>
      <w:r>
        <w:t xml:space="preserve"> navedenog Zakona preuzela sva procesna prava stečajnih vjerovnika kojima je obavila isplate, te je iz tih razloga valjalo izvršiti ispravak rješenja o </w:t>
      </w:r>
      <w:r w:rsidR="00D920C3">
        <w:t>utvrđenim</w:t>
      </w:r>
      <w:r>
        <w:t xml:space="preserve"> tražbina</w:t>
      </w:r>
      <w:r w:rsidR="00D920C3">
        <w:t>ma</w:t>
      </w:r>
      <w:r>
        <w:t xml:space="preserve"> prvog višeg isplatnog reda zbog čega je odlučeno kao u izreci na temelju čl. </w:t>
      </w:r>
      <w:r w:rsidR="00DE6616">
        <w:t>32 st. 4</w:t>
      </w:r>
      <w:r>
        <w:t xml:space="preserve"> navedenog Zakona.</w:t>
      </w:r>
      <w:r>
        <w:tab/>
      </w:r>
      <w:r>
        <w:tab/>
      </w:r>
    </w:p>
    <w:p w:rsidRDefault="0070315E" w:rsidP="000B7964" w:rsidR="0070315E">
      <w:pPr>
        <w:jc w:val="both"/>
      </w:pPr>
    </w:p>
    <w:p w:rsidRDefault="000B7964" w:rsidP="00DE6616" w:rsidR="000B7964">
      <w:pPr>
        <w:jc w:val="center"/>
      </w:pPr>
      <w:r>
        <w:t>U Slavonskom Brodu</w:t>
      </w:r>
      <w:r w:rsidR="00DE6616">
        <w:t xml:space="preserve"> 05. veljače 2019.</w:t>
      </w:r>
    </w:p>
    <w:p w:rsidRDefault="00A30621" w:rsidP="00DE6616" w:rsidR="00A30621">
      <w:pPr>
        <w:jc w:val="center"/>
      </w:pPr>
    </w:p>
    <w:p w:rsidRDefault="00DE6616" w:rsidP="00A30621" w:rsidR="00A30621" w:rsidRPr="00693E26">
      <w:pPr>
        <w:rPr>
          <w:sz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</w:t>
      </w:r>
      <w:r w:rsidR="000B7964">
        <w:t xml:space="preserve"> SU</w:t>
      </w:r>
      <w:r>
        <w:t>TKINJA</w:t>
      </w:r>
      <w:r w:rsidR="000B7964">
        <w:t>:</w:t>
      </w:r>
      <w:r w:rsidR="000B7964">
        <w:tab/>
      </w:r>
      <w:r w:rsidR="000B7964">
        <w:tab/>
      </w:r>
      <w:r w:rsidR="000B7964">
        <w:tab/>
      </w:r>
      <w:r w:rsidR="000B7964">
        <w:tab/>
      </w:r>
      <w:r w:rsidR="000B7964">
        <w:tab/>
      </w:r>
      <w:r w:rsidR="000B7964">
        <w:tab/>
      </w:r>
      <w:r w:rsidR="000B7964">
        <w:tab/>
      </w:r>
      <w:r w:rsidR="000B7964">
        <w:tab/>
      </w:r>
      <w:r w:rsidR="000B7964">
        <w:tab/>
      </w:r>
      <w:r w:rsidR="000B7964">
        <w:tab/>
      </w:r>
      <w:r w:rsidR="0070315E">
        <w:t>V</w:t>
      </w:r>
      <w:r w:rsidR="000B7964">
        <w:t xml:space="preserve">esna Vukelić </w:t>
      </w:r>
    </w:p>
    <w:p w:rsidRDefault="00A30621" w:rsidP="00A30621" w:rsidR="00A30621" w:rsidRPr="00A30621">
      <w:pPr>
        <w:spacing w:after="0"/>
        <w:rPr>
          <w:szCs w:val="24"/>
        </w:rPr>
      </w:pPr>
      <w:r w:rsidRPr="00A30621">
        <w:rPr>
          <w:szCs w:val="24"/>
        </w:rPr>
        <w:t>NAPUTAK O PRAVNOM LIJEKU:</w:t>
      </w:r>
    </w:p>
    <w:p w:rsidRDefault="00A30621" w:rsidP="00A30621" w:rsidR="00A30621" w:rsidRPr="00A30621">
      <w:pPr>
        <w:spacing w:after="0"/>
        <w:rPr>
          <w:szCs w:val="24"/>
        </w:rPr>
      </w:pPr>
      <w:r w:rsidRPr="00A30621">
        <w:rPr>
          <w:szCs w:val="24"/>
        </w:rPr>
        <w:t>Protiv ovog rješenja može se izjaviti žalba u roku od 8 dana</w:t>
      </w:r>
    </w:p>
    <w:p w:rsidRDefault="00A30621" w:rsidP="00A30621" w:rsidR="00A30621" w:rsidRPr="00A30621">
      <w:pPr>
        <w:spacing w:after="0"/>
        <w:rPr>
          <w:szCs w:val="24"/>
        </w:rPr>
      </w:pPr>
      <w:r w:rsidRPr="00A30621">
        <w:rPr>
          <w:szCs w:val="24"/>
        </w:rPr>
        <w:t>od dana dostave rješenja, a dostava se smatra obavljenom</w:t>
      </w:r>
    </w:p>
    <w:p w:rsidRDefault="00A30621" w:rsidP="00A30621" w:rsidR="00A30621" w:rsidRPr="00A30621">
      <w:pPr>
        <w:spacing w:after="0"/>
        <w:rPr>
          <w:szCs w:val="24"/>
        </w:rPr>
      </w:pPr>
      <w:r w:rsidRPr="00A30621">
        <w:rPr>
          <w:szCs w:val="24"/>
        </w:rPr>
        <w:t xml:space="preserve">istekom osmog dana od dana objave pismena na mrežnoj </w:t>
      </w:r>
    </w:p>
    <w:p w:rsidRDefault="00A30621" w:rsidP="00A30621" w:rsidR="00A30621" w:rsidRPr="00A30621">
      <w:pPr>
        <w:spacing w:after="0"/>
        <w:rPr>
          <w:szCs w:val="24"/>
        </w:rPr>
      </w:pPr>
      <w:r w:rsidRPr="00A30621">
        <w:rPr>
          <w:szCs w:val="24"/>
        </w:rPr>
        <w:t>stranici e-Oglasna ploča suda.</w:t>
      </w:r>
    </w:p>
    <w:p w:rsidRDefault="000B7964" w:rsidP="0070315E" w:rsidR="000B7964">
      <w:pPr>
        <w:spacing w:after="0"/>
      </w:pPr>
    </w:p>
    <w:p w:rsidRDefault="000B7964" w:rsidP="0070315E" w:rsidR="000B7964">
      <w:pPr>
        <w:spacing w:after="0"/>
      </w:pPr>
      <w:r>
        <w:t>Dostaviti</w:t>
      </w:r>
      <w:r w:rsidR="0070315E">
        <w:t xml:space="preserve"> putem mrežne stranice e-Oglasna ploča</w:t>
      </w:r>
      <w:r>
        <w:t>:</w:t>
      </w:r>
    </w:p>
    <w:p w:rsidRDefault="00A30621" w:rsidP="0070315E" w:rsidR="000B7964">
      <w:pPr>
        <w:spacing w:after="0"/>
      </w:pPr>
      <w:r>
        <w:t>1. stečajnoj</w:t>
      </w:r>
      <w:r w:rsidR="000B7964">
        <w:t xml:space="preserve"> upr</w:t>
      </w:r>
      <w:r>
        <w:t>aviteljici</w:t>
      </w:r>
    </w:p>
    <w:p w:rsidRDefault="000B7964" w:rsidP="0070315E" w:rsidR="00A30621">
      <w:pPr>
        <w:spacing w:after="0"/>
      </w:pPr>
      <w:r>
        <w:t xml:space="preserve">2. </w:t>
      </w:r>
      <w:r w:rsidR="00A30621">
        <w:t>Agenci</w:t>
      </w:r>
      <w:r>
        <w:t xml:space="preserve">ji za osig.radn.potr.Zagreb,Frankopanska 11 </w:t>
      </w:r>
      <w:r>
        <w:tab/>
      </w:r>
    </w:p>
    <w:p w:rsidRDefault="00A30621" w:rsidP="0070315E" w:rsidR="000B7964">
      <w:pPr>
        <w:spacing w:after="0"/>
      </w:pPr>
      <w:r>
        <w:t>3. vjerovnicima</w:t>
      </w:r>
      <w:r w:rsidR="000B7964">
        <w:tab/>
      </w:r>
    </w:p>
    <w:p w:rsidRDefault="001F5C71" w:rsidR="00DA300A">
      <w:r>
        <w:tab/>
      </w:r>
      <w:r>
        <w:tab/>
      </w:r>
      <w:r>
        <w:tab/>
      </w:r>
      <w:r>
        <w:tab/>
      </w:r>
      <w:r>
        <w:tab/>
      </w:r>
    </w:p>
    <w:sectPr w:rsidSect="00A43316" w:rsidR="00DA300A">
      <w:footerReference w:type="default" r:id="rId10"/>
      <w:headerReference w:type="first" r:id="rId11"/>
      <w:pgSz w:h="16838" w:w="11906"/>
      <w:pgMar w:gutter="0" w:footer="708" w:header="708" w:left="1417" w:bottom="1417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6B12" w:rsidP="00013890" w:rsidR="00A76B12">
      <w:pPr>
        <w:spacing w:lineRule="auto" w:line="240" w:after="0"/>
      </w:pPr>
      <w:r>
        <w:separator/>
      </w:r>
    </w:p>
  </w:endnote>
  <w:endnote w:id="0" w:type="continuationSeparator">
    <w:p w:rsidRDefault="00A76B12" w:rsidP="00013890" w:rsidR="00A76B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710" w:rsidR="00633710">
    <w:pPr>
      <w:pStyle w:val="Podnoje"/>
      <w:jc w:val="right"/>
    </w:pPr>
  </w:p>
  <w:p w:rsidRDefault="00A43316" w:rsidR="00A4331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6B12" w:rsidP="00013890" w:rsidR="00A76B12">
      <w:pPr>
        <w:spacing w:lineRule="auto" w:line="240" w:after="0"/>
      </w:pPr>
      <w:r>
        <w:separator/>
      </w:r>
    </w:p>
  </w:footnote>
  <w:footnote w:id="0" w:type="continuationSeparator">
    <w:p w:rsidRDefault="00A76B12" w:rsidP="00013890" w:rsidR="00A76B1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316" w:rsidP="00FD6D23" w:rsidR="00A43316" w:rsidRPr="00013890">
    <w:pPr>
      <w:pStyle w:val="Zaglavlje"/>
      <w:spacing w:lineRule="auto" w:line="276"/>
      <w:jc w:val="center"/>
      <w:rPr>
        <w:b/>
        <w:sz w:val="28"/>
        <w:szCs w:val="24"/>
      </w:rPr>
    </w:pPr>
    <w:r>
      <w:rPr>
        <w:b/>
        <w:sz w:val="28"/>
        <w:szCs w:val="24"/>
      </w:rPr>
      <w:t>ARMANOS STUDIO d.</w:t>
    </w:r>
    <w:r w:rsidRPr="00013890">
      <w:rPr>
        <w:b/>
        <w:sz w:val="28"/>
        <w:szCs w:val="24"/>
      </w:rPr>
      <w:t>o.o. u stečaju</w:t>
    </w:r>
  </w:p>
  <w:p w:rsidRDefault="00A43316" w:rsidP="00FD6D23" w:rsidR="00A43316">
    <w:pPr>
      <w:pStyle w:val="Zaglavlje"/>
      <w:spacing w:lineRule="auto" w:line="276"/>
      <w:jc w:val="center"/>
      <w:rPr>
        <w:color w:val="000000"/>
        <w:szCs w:val="24"/>
      </w:rPr>
    </w:pPr>
    <w:r>
      <w:rPr>
        <w:szCs w:val="24"/>
      </w:rPr>
      <w:t xml:space="preserve">34000 Požega, </w:t>
    </w:r>
    <w:proofErr w:type="spellStart"/>
    <w:r>
      <w:rPr>
        <w:szCs w:val="24"/>
      </w:rPr>
      <w:t>Arslanovci</w:t>
    </w:r>
    <w:proofErr w:type="spellEnd"/>
    <w:r>
      <w:rPr>
        <w:szCs w:val="24"/>
      </w:rPr>
      <w:t xml:space="preserve"> 58,  </w:t>
    </w:r>
    <w:r>
      <w:rPr>
        <w:color w:val="000000"/>
        <w:szCs w:val="24"/>
      </w:rPr>
      <w:t>OIB: 90752075943</w:t>
    </w:r>
  </w:p>
  <w:p w:rsidRDefault="00A43316" w:rsidP="00FD6D23" w:rsidR="00A43316">
    <w:pPr>
      <w:pStyle w:val="Zaglavlje"/>
      <w:spacing w:lineRule="auto" w:line="276"/>
      <w:jc w:val="center"/>
      <w:rPr>
        <w:szCs w:val="24"/>
        <w:lang w:eastAsia="hr-HR"/>
      </w:rPr>
    </w:pPr>
    <w:r>
      <w:rPr>
        <w:color w:val="000000"/>
        <w:szCs w:val="24"/>
      </w:rPr>
      <w:t>Trgovački sud u Osijeku, Stalna služba u Slavonskom Brodu, Poslovni broj: 1</w:t>
    </w:r>
    <w:r>
      <w:rPr>
        <w:szCs w:val="24"/>
        <w:lang w:eastAsia="hr-HR"/>
      </w:rPr>
      <w:t>/St-1693/2017</w:t>
    </w:r>
  </w:p>
  <w:p w:rsidRDefault="00A43316" w:rsidP="006B020A" w:rsidR="00A43316">
    <w:pPr>
      <w:pStyle w:val="Zaglavlje"/>
      <w:pBdr>
        <w:bottom w:space="1" w:sz="4" w:color="auto" w:val="single"/>
      </w:pBdr>
      <w:spacing w:lineRule="auto" w:line="276"/>
      <w:jc w:val="center"/>
    </w:pPr>
    <w:r>
      <w:rPr>
        <w:color w:val="000000"/>
        <w:szCs w:val="24"/>
      </w:rPr>
      <w:t>Stečajni upravitelj: Sanja Mišević</w:t>
    </w:r>
  </w:p>
  <w:p w:rsidRDefault="00A43316" w:rsidR="00A433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56BD9"/>
    <w:multiLevelType w:val="hybridMultilevel"/>
    <w:tmpl w:val="2BF472F2"/>
    <w:lvl w:tplc="52A851F2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703DCC"/>
    <w:multiLevelType w:val="hybridMultilevel"/>
    <w:tmpl w:val="3042C6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7A52C2"/>
    <w:multiLevelType w:val="multilevel"/>
    <w:tmpl w:val="B8E8536E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">
    <w:nsid w:val="53A816D2"/>
    <w:multiLevelType w:val="hybridMultilevel"/>
    <w:tmpl w:val="4782D166"/>
    <w:lvl w:tplc="4A76033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4A8586F"/>
    <w:multiLevelType w:val="hybridMultilevel"/>
    <w:tmpl w:val="E07C93D6"/>
    <w:lvl w:tplc="D7C05A54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7DC12E53"/>
    <w:multiLevelType w:val="hybridMultilevel"/>
    <w:tmpl w:val="3042C6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890"/>
    <w:rsid w:val="00013890"/>
    <w:rsid w:val="00022FCD"/>
    <w:rsid w:val="0002753E"/>
    <w:rsid w:val="00030799"/>
    <w:rsid w:val="00084A26"/>
    <w:rsid w:val="000B7964"/>
    <w:rsid w:val="000D3B35"/>
    <w:rsid w:val="001377C3"/>
    <w:rsid w:val="001F5C71"/>
    <w:rsid w:val="00215C8A"/>
    <w:rsid w:val="00241A04"/>
    <w:rsid w:val="00247500"/>
    <w:rsid w:val="002545C5"/>
    <w:rsid w:val="0025724D"/>
    <w:rsid w:val="00291289"/>
    <w:rsid w:val="00334E49"/>
    <w:rsid w:val="003E6F67"/>
    <w:rsid w:val="003F3C59"/>
    <w:rsid w:val="004B53F9"/>
    <w:rsid w:val="004D0DFC"/>
    <w:rsid w:val="004F5EBF"/>
    <w:rsid w:val="00507047"/>
    <w:rsid w:val="0056046A"/>
    <w:rsid w:val="00577824"/>
    <w:rsid w:val="00594C37"/>
    <w:rsid w:val="005B2C52"/>
    <w:rsid w:val="005D1CCA"/>
    <w:rsid w:val="00633710"/>
    <w:rsid w:val="00645CF3"/>
    <w:rsid w:val="00691D1E"/>
    <w:rsid w:val="006A69D2"/>
    <w:rsid w:val="006B020A"/>
    <w:rsid w:val="006B308E"/>
    <w:rsid w:val="006B5A4B"/>
    <w:rsid w:val="006C5F84"/>
    <w:rsid w:val="006D0CE2"/>
    <w:rsid w:val="0070315E"/>
    <w:rsid w:val="00711431"/>
    <w:rsid w:val="007234AD"/>
    <w:rsid w:val="00753DD9"/>
    <w:rsid w:val="00847B1C"/>
    <w:rsid w:val="008D0434"/>
    <w:rsid w:val="00954855"/>
    <w:rsid w:val="009619A6"/>
    <w:rsid w:val="00987677"/>
    <w:rsid w:val="009D2B71"/>
    <w:rsid w:val="009E2CCE"/>
    <w:rsid w:val="00A24046"/>
    <w:rsid w:val="00A30621"/>
    <w:rsid w:val="00A43316"/>
    <w:rsid w:val="00A70E39"/>
    <w:rsid w:val="00A76B12"/>
    <w:rsid w:val="00A80AF9"/>
    <w:rsid w:val="00AB5852"/>
    <w:rsid w:val="00B00848"/>
    <w:rsid w:val="00B35A60"/>
    <w:rsid w:val="00B573FE"/>
    <w:rsid w:val="00B804D5"/>
    <w:rsid w:val="00C90274"/>
    <w:rsid w:val="00C90BDC"/>
    <w:rsid w:val="00CC48CA"/>
    <w:rsid w:val="00CD7A61"/>
    <w:rsid w:val="00D04CCB"/>
    <w:rsid w:val="00D26BB5"/>
    <w:rsid w:val="00D40166"/>
    <w:rsid w:val="00D470FB"/>
    <w:rsid w:val="00D73FE2"/>
    <w:rsid w:val="00D920C3"/>
    <w:rsid w:val="00D95F4D"/>
    <w:rsid w:val="00DA300A"/>
    <w:rsid w:val="00DE6616"/>
    <w:rsid w:val="00DE7D3F"/>
    <w:rsid w:val="00E0399D"/>
    <w:rsid w:val="00E66D8E"/>
    <w:rsid w:val="00E851A5"/>
    <w:rsid w:val="00ED64C8"/>
    <w:rsid w:val="00F44829"/>
    <w:rsid w:val="00F45EBA"/>
    <w:rsid w:val="00FA576F"/>
    <w:rsid w:val="00FC11D4"/>
    <w:rsid w:val="00FC7C55"/>
    <w:rsid w:val="00FD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724D"/>
    <w:pPr>
      <w:suppressAutoHyphens/>
      <w:spacing w:lineRule="auto" w:line="276" w:after="200"/>
    </w:pPr>
    <w:rPr>
      <w:rFonts w:cs="Times New Roman" w:eastAsia="Calibri" w:hAnsi="Times New Roman" w:ascii="Times New Roman"/>
      <w:sz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389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13890"/>
  </w:style>
  <w:style w:styleId="Podnoje" w:type="paragraph">
    <w:name w:val="footer"/>
    <w:basedOn w:val="Normal"/>
    <w:link w:val="PodnojeChar"/>
    <w:uiPriority w:val="99"/>
    <w:unhideWhenUsed/>
    <w:rsid w:val="0001389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13890"/>
  </w:style>
  <w:style w:styleId="Odlomakpopisa" w:type="paragraph">
    <w:name w:val="List Paragraph"/>
    <w:basedOn w:val="Normal"/>
    <w:uiPriority w:val="34"/>
    <w:qFormat/>
    <w:rsid w:val="0025724D"/>
    <w:pPr>
      <w:suppressAutoHyphens w:val="false"/>
      <w:ind w:left="720"/>
      <w:contextualSpacing/>
    </w:pPr>
    <w:rPr>
      <w:rFonts w:hAnsi="Calibri" w:ascii="Calibri"/>
      <w:sz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B5852"/>
    <w:rPr>
      <w:color w:themeColor="hyperlink" w:val="0563C1"/>
      <w:u w:val="single"/>
    </w:rPr>
  </w:style>
  <w:style w:customStyle="true" w:styleId="Nerijeenospominjanje1" w:type="character">
    <w:name w:val="Neriješeno spominjanje1"/>
    <w:basedOn w:val="Zadanifontodlomka"/>
    <w:uiPriority w:val="99"/>
    <w:semiHidden/>
    <w:unhideWhenUsed/>
    <w:rsid w:val="00AB5852"/>
    <w:rPr>
      <w:color w:val="605E5C"/>
      <w:shd w:fill="E1DFDD" w:color="auto" w:val="clea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5C7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5C71"/>
    <w:rPr>
      <w:rFonts w:cs="Tahoma" w:eastAsia="Calibri" w:hAnsi="Tahoma" w:ascii="Tahoma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80A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A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AF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A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A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724D"/>
    <w:pPr>
      <w:suppressAutoHyphens/>
      <w:spacing w:after="200" w:line="276" w:lineRule="auto"/>
    </w:pPr>
    <w:rPr>
      <w:rFonts w:ascii="Times New Roman" w:cs="Times New Roman" w:eastAsia="Calibri" w:hAnsi="Times New Roman"/>
      <w:sz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389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13890"/>
  </w:style>
  <w:style w:styleId="Podnoje" w:type="paragraph">
    <w:name w:val="footer"/>
    <w:basedOn w:val="Normal"/>
    <w:link w:val="PodnojeChar"/>
    <w:uiPriority w:val="99"/>
    <w:unhideWhenUsed/>
    <w:rsid w:val="0001389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13890"/>
  </w:style>
  <w:style w:styleId="Odlomakpopisa" w:type="paragraph">
    <w:name w:val="List Paragraph"/>
    <w:basedOn w:val="Normal"/>
    <w:uiPriority w:val="34"/>
    <w:qFormat/>
    <w:rsid w:val="0025724D"/>
    <w:pPr>
      <w:suppressAutoHyphens w:val="0"/>
      <w:ind w:left="720"/>
      <w:contextualSpacing/>
    </w:pPr>
    <w:rPr>
      <w:rFonts w:ascii="Calibri" w:hAnsi="Calibri"/>
      <w:sz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B5852"/>
    <w:rPr>
      <w:color w:themeColor="hyperlink" w:val="0563C1"/>
      <w:u w:val="single"/>
    </w:rPr>
  </w:style>
  <w:style w:customStyle="1" w:styleId="Nerijeenospominjanje1" w:type="character">
    <w:name w:val="Neriješeno spominjanje1"/>
    <w:basedOn w:val="Zadanifontodlomka"/>
    <w:uiPriority w:val="99"/>
    <w:semiHidden/>
    <w:unhideWhenUsed/>
    <w:rsid w:val="00AB5852"/>
    <w:rPr>
      <w:color w:val="605E5C"/>
      <w:shd w:color="auto" w:fill="E1DFDD" w:val="clea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5C7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5C71"/>
    <w:rPr>
      <w:rFonts w:ascii="Tahoma" w:cs="Tahoma" w:eastAsia="Calibri" w:hAnsi="Tahoma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80A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A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AF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A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A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123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800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06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4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39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835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637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86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839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12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2440674.21</izvorni_sadrzaj>
    <derivirana_varijabla naziv="DomainObject.Predmet.InicijalnaVrijednost_1">2440674.21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St-1693/2017</izvorni_sadrzaj>
    <derivirana_varijabla naziv="DomainObject.Predmet.OznakaBroj_1">St-1693/2017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SZ,</izvorni_sadrzaj>
    <derivirana_varijabla naziv="DomainObject.Predmet.PrimjedbaSuca_1">čl. 110 st.1  SZ,</derivirana_varijabla>
  </DomainObject.Predmet.PrimjedbaSuca>
  <DomainObject.Predmet.ProtustrankaFormated>
    <izvorni_sadrzaj>  ARMANOS STUDIO društvo s ograničenom odgovornošću za proizvodnju i usluge zastupanog po punomoćniku Marijo Vujić</izvorni_sadrzaj>
    <derivirana_varijabla naziv="DomainObject.Predmet.ProtustrankaFormated_1">  ARMANOS STUDIO društvo s ograničenom odgovornošću za proizvodnju i usluge zastupanog po punomoćniku Marijo Vujić</derivirana_varijabla>
  </DomainObject.Predmet.ProtustrankaFormated>
  <DomainObject.Predmet.ProtustrankaFormatedOIB>
    <izvorni_sadrzaj>  ARMANOS STUDIO društvo s ograničenom odgovornošću za proizvodnju i usluge, OIB 90752075943 zastupanog po punomoćniku Marijo Vujić</izvorni_sadrzaj>
    <derivirana_varijabla naziv="DomainObject.Predmet.ProtustrankaFormatedOIB_1">  ARMANOS STUDIO društvo s ograničenom odgovornošću za proizvodnju i usluge, OIB 90752075943 zastupanog po punomoćniku Marijo Vujić</derivirana_varijabla>
  </DomainObject.Predmet.ProtustrankaFormatedOIB>
  <DomainObject.Predmet.ProtustrankaFormatedWithAdress>
    <izvorni_sadrzaj> ARMANOS STUDIO društvo s ograničenom odgovornošću za proizvodnju i usluge, Arslanovci 58, 34000 Požega zastupanog po punomoćniku Marijo Vujić</izvorni_sadrzaj>
    <derivirana_varijabla naziv="DomainObject.Predmet.ProtustrankaFormatedWithAdress_1"> ARMANOS STUDIO društvo s ograničenom odgovornošću za proizvodnju i usluge, Arslanovci 58, 34000 Požega zastupanog po punomoćniku Marijo Vujić</derivirana_varijabla>
  </DomainObject.Predmet.ProtustrankaFormatedWithAdress>
  <DomainObject.Predmet.ProtustrankaFormatedWithAdressOIB>
    <izvorni_sadrzaj> ARMANOS STUDIO društvo s ograničenom odgovornošću za proizvodnju i usluge, OIB 90752075943, Arslanovci 58, 34000 Požega zastupanog po punomoćniku Marijo Vujić</izvorni_sadrzaj>
    <derivirana_varijabla naziv="DomainObject.Predmet.ProtustrankaFormatedWithAdressOIB_1"> ARMANOS STUDIO društvo s ograničenom odgovornošću za proizvodnju i usluge, OIB 90752075943, Arslanovci 58, 34000 Požega zastupanog po punomoćniku Marijo Vujić</derivirana_varijabla>
  </DomainObject.Predmet.ProtustrankaFormatedWithAdressOIB>
  <DomainObject.Predmet.ProtustrankaWithAdress>
    <izvorni_sadrzaj>ARMANOS STUDIO društvo s ograničenom odgovornošću za proizvodnju i usluge Arslanovci 58, 34000 Požega</izvorni_sadrzaj>
    <derivirana_varijabla naziv="DomainObject.Predmet.ProtustrankaWithAdress_1">ARMANOS STUDIO društvo s ograničenom odgovornošću za proizvodnju i usluge Arslanovci 58, 34000 Požega</derivirana_varijabla>
  </DomainObject.Predmet.ProtustrankaWithAdress>
  <DomainObject.Predmet.ProtustrankaWithAdressOIB>
    <izvorni_sadrzaj>ARMANOS STUDIO društvo s ograničenom odgovornošću za proizvodnju i usluge, OIB 90752075943, Arslanovci 58, 34000 Požega</izvorni_sadrzaj>
    <derivirana_varijabla naziv="DomainObject.Predmet.ProtustrankaWithAdressOIB_1">ARMANOS STUDIO društvo s ograničenom odgovornošću za proizvodnju i usluge, OIB 90752075943, Arslanovci 58, 34000 Požega</derivirana_varijabla>
  </DomainObject.Predmet.ProtustrankaWithAdressOIB>
  <DomainObject.Predmet.ProtustrankaNazivFormated>
    <izvorni_sadrzaj>ARMANOS STUDIO društvo s ograničenom odgovornošću za proizvodnju i usluge</izvorni_sadrzaj>
    <derivirana_varijabla naziv="DomainObject.Predmet.ProtustrankaNazivFormated_1">ARMANOS STUDIO društvo s ograničenom odgovornošću za proizvodnju i usluge</derivirana_varijabla>
  </DomainObject.Predmet.ProtustrankaNazivFormated>
  <DomainObject.Predmet.ProtustrankaNazivFormatedOIB>
    <izvorni_sadrzaj>ARMANOS STUDIO društvo s ograničenom odgovornošću za proizvodnju i usluge, OIB 90752075943</izvorni_sadrzaj>
    <derivirana_varijabla naziv="DomainObject.Predmet.ProtustrankaNazivFormatedOIB_1">ARMANOS STUDIO društvo s ograničenom odgovornošću za proizvodnju i usluge, OIB 90752075943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ARMANOS STUDIO društvo s ograničenom odgovornošću za proizvodnju i usluge zastupanog po punomoćniku Marijo Vujić</item>
    </izvorni_sadrzaj>
    <derivirana_varijabla naziv="DomainObject.Predmet.ProtuStrankaListFormated_1">
      <item>ARMANOS STUDIO društvo s ograničenom odgovornošću za proizvodnju i usluge zastupanog po punomoćniku Marijo Vujić</item>
    </derivirana_varijabla>
  </DomainObject.Predmet.ProtuStrankaListFormated>
  <DomainObject.Predmet.ProtuStrankaListFormatedOIB>
    <izvorni_sadrzaj>
      <item>ARMANOS STUDIO društvo s ograničenom odgovornošću za proizvodnju i usluge, OIB 90752075943 zastupanog po punomoćniku Marijo Vujić</item>
    </izvorni_sadrzaj>
    <derivirana_varijabla naziv="DomainObject.Predmet.ProtuStrankaListFormatedOIB_1">
      <item>ARMANOS STUDIO društvo s ograničenom odgovornošću za proizvodnju i usluge, OIB 90752075943 zastupanog po punomoćniku Marijo Vujić</item>
    </derivirana_varijabla>
  </DomainObject.Predmet.ProtuStrankaListFormatedOIB>
  <DomainObject.Predmet.ProtuStrankaListFormatedWithAdress>
    <izvorni_sadrzaj>
      <item>ARMANOS STUDIO društvo s ograničenom odgovornošću za proizvodnju i usluge, Arslanovci 58, 34000 Požega zastupanog po punomoćniku Marijo Vujić</item>
    </izvorni_sadrzaj>
    <derivirana_varijabla naziv="DomainObject.Predmet.ProtuStrankaListFormatedWithAdress_1">
      <item>ARMANOS STUDIO društvo s ograničenom odgovornošću za proizvodnju i usluge, Arslanovci 58, 34000 Požega zastupanog po punomoćniku Marijo Vujić</item>
    </derivirana_varijabla>
  </DomainObject.Predmet.ProtuStrankaListFormatedWithAdress>
  <DomainObject.Predmet.ProtuStrankaListFormatedWithAdressOIB>
    <izvorni_sadrzaj>
      <item>ARMANOS STUDIO društvo s ograničenom odgovornošću za proizvodnju i usluge, OIB 90752075943, Arslanovci 58, 34000 Požega zastupanog po punomoćniku Marijo Vujić</item>
    </izvorni_sadrzaj>
    <derivirana_varijabla naziv="DomainObject.Predmet.ProtuStrankaListFormatedWithAdressOIB_1">
      <item>ARMANOS STUDIO društvo s ograničenom odgovornošću za proizvodnju i usluge, OIB 90752075943, Arslanovci 58, 34000 Požega zastupanog po punomoćniku Marijo Vujić</item>
    </derivirana_varijabla>
  </DomainObject.Predmet.ProtuStrankaListFormatedWithAdressOIB>
  <DomainObject.Predmet.ProtuStrankaListNazivFormated>
    <izvorni_sadrzaj>
      <item>ARMANOS STUDIO društvo s ograničenom odgovornošću za proizvodnju i usluge</item>
    </izvorni_sadrzaj>
    <derivirana_varijabla naziv="DomainObject.Predmet.ProtuStrankaListNazivFormated_1">
      <item>ARMANOS STUDIO društvo s ograničenom odgovornošću za proizvodnju i usluge</item>
    </derivirana_varijabla>
  </DomainObject.Predmet.ProtuStrankaListNazivFormated>
  <DomainObject.Predmet.ProtuStrankaListNazivFormatedOIB>
    <izvorni_sadrzaj>
      <item>ARMANOS STUDIO društvo s ograničenom odgovornošću za proizvodnju i usluge, OIB 90752075943</item>
    </izvorni_sadrzaj>
    <derivirana_varijabla naziv="DomainObject.Predmet.ProtuStrankaListNazivFormatedOIB_1">
      <item>ARMANOS STUDIO društvo s ograničenom odgovornošću za proizvodnju i usluge, OIB 90752075943</item>
    </derivirana_varijabla>
  </DomainObject.Predmet.ProtuStrankaListNazivFormatedOIB>
  <DomainObject.Predmet.OstaliListFormated>
    <izvorni_sadrzaj>
      <item>FRANJO HORVAT</item>
      <item>MILAN HORVAT</item>
      <item>Marijo Vujić punomoćnik sudionika u postupku ARMANOS STUDIO društvo s ograničenom odgovornošću za proizvodnju i usluge</item>
      <item>Krešimir Pencinger</item>
      <item>Sanja Mišević</item>
      <item>Vesna Lazarić</item>
      <item>Danijela Pleša</item>
      <item>Vlatka Đipalo Dergez</item>
    </izvorni_sadrzaj>
    <derivirana_varijabla naziv="DomainObject.Predmet.OstaliListFormated_1">
      <item>FRANJO HORVAT</item>
      <item>MILAN HORVAT</item>
      <item>Marijo Vujić punomoćnik sudionika u postupku ARMANOS STUDIO društvo s ograničenom odgovornošću za proizvodnju i usluge</item>
      <item>Krešimir Pencinger</item>
      <item>Sanja Mišević</item>
      <item>Vesna Lazarić</item>
      <item>Danijela Pleša</item>
      <item>Vlatka Đipalo Dergez</item>
    </derivirana_varijabla>
  </DomainObject.Predmet.OstaliListFormated>
  <DomainObject.Predmet.OstaliListFormatedOIB>
    <izvorni_sadrzaj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  <item>Sanja Mišević</item>
      <item>Vesna Lazarić</item>
      <item>Danijela Pleša</item>
      <item>Vlatka Đipalo Dergez, OIB 72799959878</item>
    </izvorni_sadrzaj>
    <derivirana_varijabla naziv="DomainObject.Predmet.OstaliListFormatedOIB_1"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  <item>Sanja Mišević</item>
      <item>Vesna Lazarić</item>
      <item>Danijela Pleša</item>
      <item>Vlatka Đipalo Dergez, OIB 72799959878</item>
    </derivirana_varijabla>
  </DomainObject.Predmet.OstaliListFormatedOIB>
  <DomainObject.Predmet.OstaliListFormatedWithAdress>
    <izvorni_sadrzaj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  <item>Sanja Mišević</item>
      <item>Vesna Lazarić</item>
      <item>Danijela Pleša, Ante Starčevića 146, 34000 Požega</item>
      <item>Vlatka Đipalo Dergez, Miroslava Krleže 70, 48000 Koprivnica</item>
    </izvorni_sadrzaj>
    <derivirana_varijabla naziv="DomainObject.Predmet.OstaliListFormatedWithAdress_1"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  <item>Sanja Mišević</item>
      <item>Vesna Lazarić</item>
      <item>Danijela Pleša, Ante Starčevića 146, 34000 Požega</item>
      <item>Vlatka Đipalo Dergez, Miroslava Krleže 70, 48000 Koprivnica</item>
    </derivirana_varijabla>
  </DomainObject.Predmet.OstaliListFormatedWithAdress>
  <DomainObject.Predmet.OstaliListFormatedWithAdressOIB>
    <izvorni_sadrzaj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  <item>Sanja Mišević</item>
      <item>Vesna Lazarić</item>
      <item>Danijela Pleša, Ante Starčevića 146, 34000 Požega</item>
      <item>Vlatka Đipalo Dergez, OIB 72799959878, Miroslava Krleže 70, 48000 Koprivnica</item>
    </izvorni_sadrzaj>
    <derivirana_varijabla naziv="DomainObject.Predmet.OstaliListFormatedWithAdressOIB_1"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  <item>Sanja Mišević</item>
      <item>Vesna Lazarić</item>
      <item>Danijela Pleša, Ante Starčevića 146, 34000 Požega</item>
      <item>Vlatka Đipalo Dergez, OIB 72799959878, Miroslava Krleže 70, 48000 Koprivnica</item>
    </derivirana_varijabla>
  </DomainObject.Predmet.OstaliListFormatedWithAdressOIB>
  <DomainObject.Predmet.OstaliListNazivFormated>
    <izvorni_sadrzaj>
      <item>FRANJO HORVAT</item>
      <item>MILAN HORVAT</item>
      <item>Marijo Vujić</item>
      <item>Krešimir Pencinger</item>
      <item>Sanja Mišević</item>
      <item>Vesna Lazarić</item>
      <item>Danijela Pleša</item>
      <item>Vlatka Đipalo Dergez</item>
    </izvorni_sadrzaj>
    <derivirana_varijabla naziv="DomainObject.Predmet.OstaliListNazivFormated_1">
      <item>FRANJO HORVAT</item>
      <item>MILAN HORVAT</item>
      <item>Marijo Vujić</item>
      <item>Krešimir Pencinger</item>
      <item>Sanja Mišević</item>
      <item>Vesna Lazarić</item>
      <item>Danijela Pleša</item>
      <item>Vlatka Đipalo Dergez</item>
    </derivirana_varijabla>
  </DomainObject.Predmet.OstaliListNazivFormated>
  <DomainObject.Predmet.OstaliListNazivFormatedOIB>
    <izvorni_sadrzaj>
      <item>FRANJO HORVAT, OIB 33737660817</item>
      <item>MILAN HORVAT, OIB 02735208578</item>
      <item>Marijo Vujić, OIB 31038731782</item>
      <item>Krešimir Pencinger</item>
      <item>Sanja Mišević</item>
      <item>Vesna Lazarić</item>
      <item>Danijela Pleša</item>
      <item>Vlatka Đipalo Dergez, OIB 72799959878</item>
    </izvorni_sadrzaj>
    <derivirana_varijabla naziv="DomainObject.Predmet.OstaliListNazivFormatedOIB_1">
      <item>FRANJO HORVAT, OIB 33737660817</item>
      <item>MILAN HORVAT, OIB 02735208578</item>
      <item>Marijo Vujić, OIB 31038731782</item>
      <item>Krešimir Pencinger</item>
      <item>Sanja Mišević</item>
      <item>Vesna Lazarić</item>
      <item>Danijela Pleša</item>
      <item>Vlatka Đipalo Dergez, OIB 72799959878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ARMANOS STUDIO društvo s ograničenom odgovornošću za proizvodnju i usluge</izvorni_sadrzaj>
    <derivirana_varijabla naziv="DomainObject.Predmet.ProtustrankaIDrugi_1">ARMANOS STUDIO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ARMANOS STUDIO društvo s ograničenom odgovornošću za proizvodnju i usluge, OIB 90752075943, Arslanovci 58, 34000 Požega</izvorni_sadrzaj>
    <derivirana_varijabla naziv="DomainObject.Predmet.ProtustrankaIDrugiAdressOIB_1">ARMANOS STUDIO društvo s ograničenom odgovornošću za proizvodnju i usluge, OIB 90752075943, Arslanovci 58,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  <item>Sanja Mišević</item>
      <item>Vesna Lazarić</item>
      <item>Danijela Pleša</item>
      <item>Vlatka Đipalo Dergez</item>
    </izvorni_sadrzaj>
    <derivirana_varijabla naziv="DomainObject.Predmet.SudioniciListNaziv_1"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  <item>Sanja Mišević</item>
      <item>Vesna Lazarić</item>
      <item>Danijela Pleša</item>
      <item>Vlatka Đipalo Dergez</item>
    </derivirana_varijabla>
  </DomainObject.Predmet.SudioniciListNaziv>
  <DomainObject.Predmet.SudioniciListAdressOIB>
    <izvorni_sadrzaj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  <item>Sanja Mišević</item>
      <item>Vesna Lazarić</item>
      <item>Danijela Pleša, Ante Starčevića 146,34000 Požega</item>
      <item>Vlatka Đipalo Dergez, OIB 72799959878, Miroslava Krleže 70,48000 Koprivnica</item>
    </izvorni_sadrzaj>
    <derivirana_varijabla naziv="DomainObject.Predmet.SudioniciListAdressOIB_1"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  <item>Sanja Mišević</item>
      <item>Vesna Lazarić</item>
      <item>Danijela Pleša, Ante Starčevića 146,34000 Požega</item>
      <item>Vlatka Đipalo Dergez, OIB 72799959878, Miroslava Krleže 70,48000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90752075943</item>
      <item>, OIB 33737660817</item>
      <item>, OIB 02735208578</item>
      <item>, OIB 31038731782</item>
      <item>, OIB null</item>
      <item>, OIB null</item>
      <item>, OIB null</item>
      <item>, OIB null</item>
      <item>, OIB 72799959878</item>
    </izvorni_sadrzaj>
    <derivirana_varijabla naziv="DomainObject.Predmet.SudioniciListNazivOIB_1">
      <item>, OIB 85821130368</item>
      <item>, OIB 90752075943</item>
      <item>, OIB 33737660817</item>
      <item>, OIB 02735208578</item>
      <item>, OIB 31038731782</item>
      <item>, OIB null</item>
      <item>, OIB null</item>
      <item>, OIB null</item>
      <item>, OIB null</item>
      <item>, OIB 72799959878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siječnja 2019.</izvorni_sadrzaj>
    <derivirana_varijabla naziv="DomainObject.Predmet.DatumZadnjeOdrzaneSudskeRadnje_1">3. siječnja 2019.</derivirana_varijabla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St-1693/2017-74</izvorni_sadrzaj>
    <derivirana_varijabla naziv="DomainObject.PredzadnjaOdlukaIzPredmeta.Oznaka_1">St-1693/2017-74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13</properties:Pages>
  <properties:Words>1864</properties:Words>
  <properties:Characters>11609</properties:Characters>
  <properties:Lines>1143</properties:Lines>
  <properties:Paragraphs>839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2019-02-05T07:12:00Z</dcterms:created>
  <dc:creator>Zvjezdana Križanec</dc:creator>
  <cp:lastModifiedBy>wsadmin</cp:lastModifiedBy>
  <cp:lastPrinted>2019-02-05T07:51:00Z</cp:lastPrinted>
  <dcterms:modified xmlns:xsi="http://www.w3.org/2001/XMLSchema-instance" xsi:type="dcterms:W3CDTF">2019-02-05T08:08:00Z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(ARMANOS  Ispravak tablica.docx)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13</vt:i4>
  </prop:property>
</prop:Properties>
</file>