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94e0" w14:paraId="20094e0" w:rsidRDefault="0056126F" w:rsidP="00543001" w:rsidR="00543001">
      <w:pPr>
        <w:pStyle w:val="Bezproreda"/>
        <w:ind w:firstLine="708" w:left="4956"/>
        <w15:collapsed w:val="false"/>
      </w:pPr>
      <w:bookmarkStart w:name="_GoBack" w:id="0"/>
      <w:bookmarkEnd w:id="0"/>
      <w:r>
        <w:t>1 St-34/2014-297</w:t>
      </w:r>
    </w:p>
    <w:p w:rsidRDefault="00543001" w:rsidP="00543001" w:rsidR="00543001">
      <w:pPr>
        <w:pStyle w:val="Bezproreda"/>
      </w:pPr>
    </w:p>
    <w:p w:rsidRDefault="00543001" w:rsidP="00543001" w:rsidR="00543001">
      <w:pPr>
        <w:pStyle w:val="Bezproreda"/>
      </w:pPr>
    </w:p>
    <w:p w:rsidRDefault="00543001" w:rsidP="00543001" w:rsidR="00543001">
      <w:pPr>
        <w:pStyle w:val="Bezproreda"/>
      </w:pPr>
    </w:p>
    <w:p w:rsidRDefault="00543001" w:rsidP="00543001" w:rsidR="00543001">
      <w:pPr>
        <w:pStyle w:val="Bezproreda"/>
      </w:pPr>
    </w:p>
    <w:p w:rsidRDefault="00543001" w:rsidP="00543001" w:rsidR="00543001">
      <w:pPr>
        <w:pStyle w:val="Bezproreda"/>
      </w:pPr>
    </w:p>
    <w:p w:rsidRDefault="00543001" w:rsidP="00543001" w:rsidR="00543001">
      <w:pPr>
        <w:pStyle w:val="Bezproreda"/>
        <w:jc w:val="center"/>
      </w:pPr>
    </w:p>
    <w:p w:rsidRDefault="00543001" w:rsidP="00543001" w:rsidR="00543001">
      <w:pPr>
        <w:pStyle w:val="Bezproreda"/>
        <w:jc w:val="center"/>
      </w:pPr>
      <w:r>
        <w:t>U   I M E     R E P U B L I K E      H R V A T S K E</w:t>
      </w:r>
    </w:p>
    <w:p w:rsidRDefault="00543001" w:rsidP="00543001" w:rsidR="00543001">
      <w:pPr>
        <w:pStyle w:val="Bezproreda"/>
        <w:jc w:val="center"/>
      </w:pPr>
    </w:p>
    <w:p w:rsidRDefault="00543001" w:rsidP="00543001" w:rsidR="00543001">
      <w:pPr>
        <w:pStyle w:val="Bezproreda"/>
        <w:jc w:val="center"/>
      </w:pPr>
      <w:r>
        <w:t>R J E Š E N J E</w:t>
      </w:r>
    </w:p>
    <w:p w:rsidRDefault="00543001" w:rsidP="00543001" w:rsidR="00543001">
      <w:pPr>
        <w:pStyle w:val="Bezproreda"/>
      </w:pPr>
    </w:p>
    <w:p w:rsidRDefault="00543001" w:rsidP="00543001" w:rsidR="00543001">
      <w:pPr>
        <w:pStyle w:val="Bezproreda"/>
      </w:pPr>
    </w:p>
    <w:p w:rsidRDefault="00543001" w:rsidP="00543001" w:rsidR="00543001">
      <w:pPr>
        <w:pStyle w:val="Bezproreda"/>
      </w:pPr>
      <w:r>
        <w:t>TRGOVAČ</w:t>
      </w:r>
      <w:r w:rsidR="00872717">
        <w:t xml:space="preserve">KI SUD U BJELOVARU, po </w:t>
      </w:r>
      <w:r>
        <w:t xml:space="preserve"> sucu Branki Pleskalt, u stečajnom predmetu nad trgovačkim društvom OPECO d.o.o. za proizvodnju, crijepa i proizvoda od pečene gline za građevinarstvo u stečaju, VIROVITICA, J. J. Strossmayera 106, OIB: 50588599367,  dana 2. veljače 2016. godine</w:t>
      </w:r>
    </w:p>
    <w:p w:rsidRDefault="00543001" w:rsidP="00543001" w:rsidR="00543001">
      <w:pPr>
        <w:pStyle w:val="Bezproreda"/>
      </w:pPr>
    </w:p>
    <w:p w:rsidRDefault="00543001" w:rsidP="00543001" w:rsidR="00543001">
      <w:pPr>
        <w:pStyle w:val="Bezproreda"/>
        <w:jc w:val="center"/>
      </w:pPr>
      <w:r>
        <w:t>r i j e š i o     j e</w:t>
      </w:r>
    </w:p>
    <w:p w:rsidRDefault="00543001" w:rsidP="00543001" w:rsidR="00543001">
      <w:pPr>
        <w:pStyle w:val="Bezproreda"/>
      </w:pPr>
    </w:p>
    <w:p w:rsidRDefault="00543001" w:rsidP="00543001" w:rsidR="00543001">
      <w:pPr>
        <w:pStyle w:val="Bezproreda"/>
      </w:pPr>
      <w:r>
        <w:t>I</w:t>
      </w:r>
      <w:r w:rsidR="00897D9D">
        <w:t xml:space="preserve"> </w:t>
      </w:r>
      <w:r>
        <w:t xml:space="preserve"> Iz iznosa od  288.000,00 kuna (slovima: dvjestoosamdesetosamtisućakuna i 00lipa) dobivenog prodajom  nekretnina upisanih u zk. ul. br. 1932 k.o. Podravska Slatina i to čkbr. 2123 poslovna stambena zgrada i dvorište ul. V. Nazora sa 650 m</w:t>
      </w:r>
      <w:r>
        <w:rPr>
          <w:vertAlign w:val="superscript"/>
        </w:rPr>
        <w:t>2</w:t>
      </w:r>
      <w:r>
        <w:t>,</w:t>
      </w:r>
      <w:r w:rsidR="002758F3">
        <w:t>(poslovno stambena zgrada ul. V. Nazora  sa 307 m</w:t>
      </w:r>
      <w:r w:rsidR="002758F3">
        <w:rPr>
          <w:vertAlign w:val="superscript"/>
        </w:rPr>
        <w:t>2</w:t>
      </w:r>
      <w:r w:rsidR="002758F3">
        <w:t xml:space="preserve"> i dvorište ul. V. Nazora sa 343 m</w:t>
      </w:r>
      <w:r w:rsidR="002758F3">
        <w:rPr>
          <w:vertAlign w:val="superscript"/>
        </w:rPr>
        <w:t>2</w:t>
      </w:r>
      <w:r w:rsidR="00B629FE">
        <w:t xml:space="preserve">) </w:t>
      </w:r>
      <w:r>
        <w:t xml:space="preserve">označeno kao poduložak br. 1. etaža br. 1 (160/1000 dijela), poslovni prostor br. 1 </w:t>
      </w:r>
      <w:r w:rsidR="00B629FE">
        <w:t xml:space="preserve">u etaži prizemlja ukupne </w:t>
      </w:r>
      <w:r>
        <w:t>površine 110,68 m</w:t>
      </w:r>
      <w:r>
        <w:rPr>
          <w:vertAlign w:val="superscript"/>
        </w:rPr>
        <w:t>2</w:t>
      </w:r>
      <w:r>
        <w:t xml:space="preserve"> </w:t>
      </w:r>
      <w:r w:rsidR="00B629FE">
        <w:t xml:space="preserve">, sastavljen od poslovnog prostora, sanitarnog čvora-gosti, sanitarnog čvora-osoblje, garderobe, spremište, terase natkrivene i terase (u elaboratu obojan crvenom </w:t>
      </w:r>
      <w:r w:rsidR="00306CCB">
        <w:t>boj</w:t>
      </w:r>
      <w:r w:rsidR="00B629FE">
        <w:t>om)</w:t>
      </w:r>
    </w:p>
    <w:p w:rsidRDefault="00543001" w:rsidP="00543001" w:rsidR="00543001">
      <w:pPr>
        <w:pStyle w:val="Bezproreda"/>
      </w:pPr>
    </w:p>
    <w:p w:rsidRDefault="00543001" w:rsidP="00543001" w:rsidR="00543001">
      <w:pPr>
        <w:pStyle w:val="Bezproreda"/>
      </w:pPr>
      <w:r>
        <w:t>namiruje se:</w:t>
      </w:r>
    </w:p>
    <w:p w:rsidRDefault="00543001" w:rsidP="00543001" w:rsidR="00543001">
      <w:pPr>
        <w:pStyle w:val="Bezproreda"/>
      </w:pPr>
    </w:p>
    <w:p w:rsidRDefault="00543001" w:rsidP="00543001" w:rsidR="00543001">
      <w:pPr>
        <w:pStyle w:val="Bezproreda"/>
      </w:pPr>
      <w:r>
        <w:t xml:space="preserve">l.  trošak stečajnog postupka koji se odnosi na trošak unovčenja  temeljem odredbe članka  170. Stečajnog zakona u iznosu od  14.400,00 kuna (slovima: četrnaesttisućačetristokuna  i 00lipa) što predstavlja 5% od ukupnog iznosa ostvarenog prodajom nekretnina,  </w:t>
      </w:r>
    </w:p>
    <w:p w:rsidRDefault="00543001" w:rsidP="00543001" w:rsidR="00543001">
      <w:pPr>
        <w:pStyle w:val="Bezproreda"/>
      </w:pPr>
    </w:p>
    <w:p w:rsidRDefault="00543001" w:rsidP="00543001" w:rsidR="00543001">
      <w:pPr>
        <w:pStyle w:val="Bezproreda"/>
      </w:pPr>
      <w:r>
        <w:t>2. preostali</w:t>
      </w:r>
      <w:r w:rsidR="00B657DF">
        <w:t>m iznosom od 273.6</w:t>
      </w:r>
      <w:r>
        <w:t>00,00 kuna  djelomično se namiruje razlučni vjerovnik Slatinska banka d.d. Slatina.</w:t>
      </w:r>
    </w:p>
    <w:p w:rsidRDefault="00543001" w:rsidP="00543001" w:rsidR="00543001">
      <w:pPr>
        <w:pStyle w:val="Bezproreda"/>
      </w:pPr>
    </w:p>
    <w:p w:rsidRDefault="002758F3" w:rsidP="00543001" w:rsidR="00543001">
      <w:pPr>
        <w:pStyle w:val="Bezproreda"/>
      </w:pPr>
      <w:r>
        <w:t>II Isplata</w:t>
      </w:r>
      <w:r w:rsidR="00543001">
        <w:t xml:space="preserve"> prema točki I izreke ovog rješenja uslijediti će po pravomoćnosti ovog rješenja razlučnom vjerovniku Slatinskoj banci d.d. Slatina na žiro-račun br. IBAN: HR2324120091039990928 poziv na br. 2603-01840453.</w:t>
      </w:r>
    </w:p>
    <w:p w:rsidRDefault="00543001" w:rsidP="00543001" w:rsidR="00543001">
      <w:pPr>
        <w:pStyle w:val="Bezproreda"/>
      </w:pPr>
    </w:p>
    <w:p w:rsidRDefault="00543001" w:rsidP="00543001" w:rsidR="00543001">
      <w:pPr>
        <w:pStyle w:val="Bezproreda"/>
      </w:pPr>
    </w:p>
    <w:p w:rsidRDefault="00543001" w:rsidP="00543001" w:rsidR="00543001">
      <w:pPr>
        <w:pStyle w:val="Bezproreda"/>
        <w:jc w:val="center"/>
      </w:pPr>
      <w:r>
        <w:t>Obrazloženje</w:t>
      </w:r>
    </w:p>
    <w:p w:rsidRDefault="00543001" w:rsidP="00543001" w:rsidR="00543001">
      <w:pPr>
        <w:pStyle w:val="Bezproreda"/>
      </w:pPr>
    </w:p>
    <w:p w:rsidRDefault="00543001" w:rsidP="00543001" w:rsidR="00543001">
      <w:pPr>
        <w:pStyle w:val="Bezproreda"/>
      </w:pPr>
      <w:r>
        <w:t xml:space="preserve">U stečajnom postupku nad stečajnim dužnikom  OPECO d.o.o. za proizvodnju, crijepa i proizvoda od pečene gline za građevinarstvo u stečaju, VIROVITICA, J. J. Strossmayera 106, OIB: 50588599367 utvrđeno je da u dužnikovu stečajnu masu ulaze nekretnine  opisane u točki I izreke ovog rješenja. </w:t>
      </w:r>
    </w:p>
    <w:p w:rsidRDefault="00543001" w:rsidP="00543001" w:rsidR="00543001">
      <w:pPr>
        <w:pStyle w:val="Bezproreda"/>
      </w:pPr>
    </w:p>
    <w:p w:rsidRDefault="00543001" w:rsidP="00543001" w:rsidR="00543001">
      <w:pPr>
        <w:pStyle w:val="Bezproreda"/>
      </w:pPr>
      <w:r>
        <w:lastRenderedPageBreak/>
        <w:t>Navedene nekretnine prodane su na javnoj dražbi</w:t>
      </w:r>
      <w:r w:rsidR="00B01139">
        <w:t xml:space="preserve"> održanoj dana 20.  kolovoza</w:t>
      </w:r>
      <w:r>
        <w:t xml:space="preserve"> 2015</w:t>
      </w:r>
      <w:r w:rsidR="00B01139">
        <w:t>. godine za cijenu od ukupno 288</w:t>
      </w:r>
      <w:r>
        <w:t xml:space="preserve">.000,00 kuna kupcu </w:t>
      </w:r>
      <w:r w:rsidR="00B01139">
        <w:t>Damiru Ku</w:t>
      </w:r>
      <w:r w:rsidR="0061680B">
        <w:t>jundžić vl. obrta Očna optika Oc</w:t>
      </w:r>
      <w:r w:rsidR="00B01139">
        <w:t>ulus iz Osijeka, OIB: 75693638154</w:t>
      </w:r>
      <w:r>
        <w:t xml:space="preserve">. </w:t>
      </w:r>
    </w:p>
    <w:p w:rsidRDefault="00543001" w:rsidP="00543001" w:rsidR="00543001">
      <w:pPr>
        <w:pStyle w:val="Bezproreda"/>
      </w:pPr>
    </w:p>
    <w:p w:rsidRDefault="00543001" w:rsidP="00543001" w:rsidR="00543001">
      <w:pPr>
        <w:pStyle w:val="Bezproreda"/>
      </w:pPr>
      <w:r>
        <w:t>Nakon što je kupac uplatio kupoprodajnu cijenu pristupljeno je  namirenju vjerovnika, u svezi</w:t>
      </w:r>
      <w:r w:rsidR="00872717">
        <w:t xml:space="preserve"> čega je održano ročište dana 21. prosinca</w:t>
      </w:r>
      <w:r>
        <w:t xml:space="preserve">  2015. godine,  na koje ročište</w:t>
      </w:r>
      <w:r w:rsidR="00872717">
        <w:t xml:space="preserve"> su  pozvani razlučni vjerovnik</w:t>
      </w:r>
      <w:r>
        <w:t xml:space="preserve"> Slatinska banka d.d. Slatina, koji je sukladno odredbi članka 117. Ovršnog zakona, u pozivu upozoren da će se tražbina vjerovnika koji ne dođe na ročište uzeti prema stanju koje proizlazi iz izvoda iz zemljišne knjige u spisu te da vjerovnici najkasnije na ročištu za diobu mogu drugim vjerovnicima osporiti tražbinu, njezinu visini i red namirenja. </w:t>
      </w:r>
    </w:p>
    <w:p w:rsidRDefault="00543001" w:rsidP="00543001" w:rsidR="00543001">
      <w:pPr>
        <w:pStyle w:val="Bezproreda"/>
      </w:pPr>
    </w:p>
    <w:p w:rsidRDefault="00543001" w:rsidP="00543001" w:rsidR="00543001">
      <w:pPr>
        <w:pStyle w:val="Bezproreda"/>
      </w:pPr>
      <w:r>
        <w:t>Razlučni vjerovnik Slatinska banka d.d. Slatina, također je dostavio  je  obračun svog  potraživanja.  Nitko od nazočnih na prijavljena pot</w:t>
      </w:r>
      <w:r w:rsidR="00872717">
        <w:t>raživanja navedenog razlučnog</w:t>
      </w:r>
      <w:r>
        <w:t xml:space="preserve"> vjerovnika  nije stavio nikakve primjedbe niti je ista osporio.</w:t>
      </w:r>
    </w:p>
    <w:p w:rsidRDefault="00543001" w:rsidP="00543001" w:rsidR="00543001">
      <w:pPr>
        <w:pStyle w:val="Bezproreda"/>
      </w:pPr>
    </w:p>
    <w:p w:rsidRDefault="00543001" w:rsidP="00543001" w:rsidR="00543001">
      <w:pPr>
        <w:pStyle w:val="Bezproreda"/>
      </w:pPr>
      <w:r>
        <w:t>Stečajni upravitelj je predložio  da se na ime</w:t>
      </w:r>
      <w:r w:rsidR="00872717">
        <w:t xml:space="preserve"> troškova izdvoji  iznos od 14.4</w:t>
      </w:r>
      <w:r w:rsidR="00EC02B1">
        <w:t xml:space="preserve">00,00 kuna  te je  </w:t>
      </w:r>
      <w:r>
        <w:t xml:space="preserve"> sutkinja  iz iznosa dobivenog od kupovine izdvojila na ime troškova stečajnog postupka  iznos  od 5%  u skladu s odredbom članka 170. Stečajnog zakona  (NN br. 44/96, 29/99, 123/03, 82/06, 116/10, 25/12 i 133/12, dalje: SZ). </w:t>
      </w:r>
    </w:p>
    <w:p w:rsidRDefault="00543001" w:rsidP="00543001" w:rsidR="00543001">
      <w:pPr>
        <w:pStyle w:val="Bezproreda"/>
      </w:pPr>
    </w:p>
    <w:p w:rsidRDefault="00872717" w:rsidP="00543001" w:rsidR="00543001">
      <w:pPr>
        <w:pStyle w:val="Bezproreda"/>
      </w:pPr>
      <w:r>
        <w:t>Preostalim iznosom od 273.600,00 kuna djelomično</w:t>
      </w:r>
      <w:r w:rsidR="00543001">
        <w:t xml:space="preserve"> je namiren  razlučni vjerovnik Slatinska banka d.d. Slatina</w:t>
      </w:r>
      <w:r>
        <w:t>.</w:t>
      </w:r>
    </w:p>
    <w:p w:rsidRDefault="00872717" w:rsidP="00543001" w:rsidR="00872717">
      <w:pPr>
        <w:pStyle w:val="Bezproreda"/>
      </w:pPr>
    </w:p>
    <w:p w:rsidRDefault="00872717" w:rsidP="00543001" w:rsidR="00543001">
      <w:pPr>
        <w:pStyle w:val="Bezproreda"/>
      </w:pPr>
      <w:r>
        <w:t>Iznosom kojim će biti namiren razlučni vjerovnik prebaciti će se na žiro-račun razlučnog</w:t>
      </w:r>
      <w:r w:rsidR="00543001">
        <w:t xml:space="preserve"> vjerovnika nakon pravomoćnosti ovog rješenja.</w:t>
      </w:r>
    </w:p>
    <w:p w:rsidRDefault="00543001" w:rsidP="00543001" w:rsidR="00543001">
      <w:pPr>
        <w:pStyle w:val="Bezproreda"/>
      </w:pPr>
      <w:r>
        <w:t xml:space="preserve"> </w:t>
      </w:r>
    </w:p>
    <w:p w:rsidRDefault="00543001" w:rsidP="00543001" w:rsidR="00543001">
      <w:pPr>
        <w:pStyle w:val="Bezproreda"/>
      </w:pPr>
      <w:r>
        <w:t>Zbog navedenog riješeno je kao u izreci.</w:t>
      </w:r>
    </w:p>
    <w:p w:rsidRDefault="00543001" w:rsidP="00543001" w:rsidR="00543001">
      <w:pPr>
        <w:pStyle w:val="Bezproreda"/>
      </w:pPr>
    </w:p>
    <w:p w:rsidRDefault="00872717" w:rsidP="00543001" w:rsidR="00543001">
      <w:pPr>
        <w:pStyle w:val="Bezproreda"/>
      </w:pPr>
      <w:r>
        <w:t>U Bjelovaru,  2. veljače  2016</w:t>
      </w:r>
      <w:r w:rsidR="00543001">
        <w:t>.</w:t>
      </w:r>
    </w:p>
    <w:p w:rsidRDefault="00872717" w:rsidP="00543001" w:rsidR="00543001">
      <w:pPr>
        <w:pStyle w:val="Bezproreda"/>
        <w:ind w:firstLine="708" w:left="4248"/>
      </w:pPr>
      <w:r>
        <w:t xml:space="preserve">          </w:t>
      </w:r>
      <w:r w:rsidR="00543001">
        <w:t xml:space="preserve"> S</w:t>
      </w:r>
      <w:r>
        <w:t xml:space="preserve"> </w:t>
      </w:r>
      <w:r w:rsidR="00543001">
        <w:t>U</w:t>
      </w:r>
      <w:r>
        <w:t xml:space="preserve"> </w:t>
      </w:r>
      <w:r w:rsidR="00543001">
        <w:t>D</w:t>
      </w:r>
      <w:r>
        <w:t xml:space="preserve"> </w:t>
      </w:r>
      <w:r w:rsidR="00543001">
        <w:t>A</w:t>
      </w:r>
      <w:r>
        <w:t xml:space="preserve"> </w:t>
      </w:r>
      <w:r w:rsidR="00543001">
        <w:t>C</w:t>
      </w:r>
    </w:p>
    <w:p w:rsidRDefault="00872717" w:rsidP="00543001" w:rsidR="00872717">
      <w:pPr>
        <w:pStyle w:val="Bezproreda"/>
        <w:ind w:firstLine="708" w:left="4248"/>
      </w:pPr>
    </w:p>
    <w:p w:rsidRDefault="00543001" w:rsidP="00632FEC" w:rsidR="00543001">
      <w:pPr>
        <w:pStyle w:val="Bezproreda"/>
      </w:pP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BRANKA PLESKALT   </w:t>
      </w:r>
    </w:p>
    <w:p w:rsidRDefault="00543001" w:rsidP="00543001" w:rsidR="00543001">
      <w:pPr>
        <w:pStyle w:val="Bezproreda"/>
      </w:pPr>
    </w:p>
    <w:p w:rsidRDefault="00543001" w:rsidP="00543001" w:rsidR="00543001">
      <w:pPr>
        <w:pStyle w:val="Bezproreda"/>
      </w:pPr>
      <w:r>
        <w:t xml:space="preserve">POUKA O PRAVNOM LIJEKU: protiv ovog rješenja pristoji pravo žalbe u roku od 8 dana računajući od dana primitka pismenog otpravka na Visoki trgovački sud u Zagrebu, a putem ovog suda. Žalba se podnosi u 3 primjerka a žalba odgađa isplatu po ovom rješenju. </w:t>
      </w:r>
    </w:p>
    <w:p w:rsidRDefault="00543001" w:rsidP="00543001" w:rsidR="00543001">
      <w:pPr>
        <w:pStyle w:val="Bezproreda"/>
      </w:pPr>
    </w:p>
    <w:p w:rsidRDefault="00632FEC" w:rsidP="00632FEC" w:rsidR="00632FEC">
      <w:pPr>
        <w:pStyle w:val="Bezproreda"/>
      </w:pPr>
      <w:r>
        <w:t>Rj.</w:t>
      </w:r>
    </w:p>
    <w:p w:rsidRDefault="00632FEC" w:rsidP="00632FEC" w:rsidR="00632FEC">
      <w:pPr>
        <w:pStyle w:val="Bezproreda"/>
      </w:pPr>
      <w:r>
        <w:t>Dna: stečajnom upravitelju-putem e-oglasne ploče</w:t>
      </w:r>
    </w:p>
    <w:p w:rsidRDefault="00632FEC" w:rsidP="00632FEC" w:rsidR="00632FEC">
      <w:pPr>
        <w:pStyle w:val="Bezproreda"/>
      </w:pPr>
      <w:r>
        <w:t xml:space="preserve">         Razlučnom vjerovniku – putem e-oglasne ploče </w:t>
      </w:r>
    </w:p>
    <w:p w:rsidRDefault="00632FEC" w:rsidP="00632FEC" w:rsidR="00632FEC">
      <w:pPr>
        <w:pStyle w:val="Bezproreda"/>
      </w:pPr>
      <w:r>
        <w:t xml:space="preserve">          e-Oglasna ploča </w:t>
      </w:r>
    </w:p>
    <w:p w:rsidRDefault="00632FEC" w:rsidP="00632FEC" w:rsidR="00632FEC">
      <w:pPr>
        <w:pStyle w:val="Bezproreda"/>
      </w:pPr>
      <w:r>
        <w:t xml:space="preserve">          Kal. pravomoćnost</w:t>
      </w:r>
    </w:p>
    <w:p w:rsidRDefault="00632FEC" w:rsidP="00632FEC" w:rsidR="00632FEC" w:rsidRPr="00B76F3C">
      <w:pPr>
        <w:pStyle w:val="Bezproreda"/>
      </w:pPr>
      <w:r>
        <w:t xml:space="preserve">Bjelovar, 2. 02. 2016. </w:t>
      </w:r>
    </w:p>
    <w:p w:rsidRDefault="00D16298" w:rsidP="00872717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872717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89650637"/>
      <w:docPartObj>
        <w:docPartGallery w:val="Page Numbers (Top of Page)"/>
        <w:docPartUnique/>
      </w:docPartObj>
    </w:sdtPr>
    <w:sdtEndPr/>
    <w:sdtContent>
      <w:p w:rsidRDefault="00872717" w:rsidR="0087271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6298">
          <w:t>2</w:t>
        </w:r>
        <w:r>
          <w:fldChar w:fldCharType="end"/>
        </w:r>
      </w:p>
    </w:sdtContent>
  </w:sdt>
  <w:p w:rsidRDefault="008333A9" w:rsidR="008333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A83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58F3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06CCB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001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26F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680B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FEC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2717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97D9D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1139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9FE"/>
    <w:rsid w:val="00B62D2E"/>
    <w:rsid w:val="00B655E0"/>
    <w:rsid w:val="00B657DF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78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6298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02B1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35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St-34/2014-297</izvorni_sadrzaj>
    <derivirana_varijabla naziv="DomainObject.Oznaka_1">St-34/2014-297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St-34/2014</izvorni_sadrzaj>
    <derivirana_varijabla naziv="DomainObject.Predmet.OznakaBroj_1">St-34/2014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OPECO d.o.o. za proizvodnju opeke, crijepa i proizvoda od pečene gline za građevinarstvo VIROVITICA</izvorni_sadrzaj>
    <derivirana_varijabla naziv="DomainObject.Predmet.StrankaFormated_1">  OPECO d.o.o. za proizvodnju opeke, crijepa i proizvoda od pečene gline za građevinarstvo VIROVITICA</derivirana_varijabla>
  </DomainObject.Predmet.StrankaFormated>
  <DomainObject.Predmet.StrankaFormatedOIB>
    <izvorni_sadrzaj>  OPECO d.o.o. za proizvodnju opeke, crijepa i proizvoda od pečene gline za građevinarstvo VIROVITICA, OIB 50588599367</izvorni_sadrzaj>
    <derivirana_varijabla naziv="DomainObject.Predmet.StrankaFormatedOIB_1">  OPECO d.o.o. za proizvodnju opeke, crijepa i proizvoda od pečene gline za građevinarstvo VIROVITICA, OIB 50588599367</derivirana_varijabla>
  </DomainObject.Predmet.StrankaFormatedOIB>
  <DomainObject.Predmet.StrankaFormatedWithAdress>
    <izvorni_sadrzaj> OPECO d.o.o. za proizvodnju opeke, crijepa i proizvoda od pečene gline za građevinarstvo VIROVITICA, Josipa Jurja Štrossmayera 106, 33000 Virovitica</izvorni_sadrzaj>
    <derivirana_varijabla naziv="DomainObject.Predmet.StrankaFormatedWithAdress_1"> OPECO d.o.o. za proizvodnju opeke, crijepa i proizvoda od pečene gline za građevinarstvo VIROVITICA, Josipa Jurja Štrossmayera 106, 33000 Virovitica</derivirana_varijabla>
  </DomainObject.Predmet.StrankaFormatedWithAdress>
  <DomainObject.Predmet.StrankaFormatedWithAdressOIB>
    <izvorni_sadrzaj> OPECO d.o.o. za proizvodnju opeke, crijepa i proizvoda od pečene gline za građevinarstvo VIROVITICA, OIB 50588599367, Josipa Jurja Štrossmayera 106, 33000 Virovitica</izvorni_sadrzaj>
    <derivirana_varijabla naziv="DomainObject.Predmet.StrankaFormatedWithAdressOIB_1"> OPECO d.o.o. za proizvodnju opeke, crijepa i proizvoda od pečene gline za građevinarstvo VIROVITICA, OIB 50588599367, Josipa Jurja Štrossmayera 106, 33000 Virovitica</derivirana_varijabla>
  </DomainObject.Predmet.StrankaFormatedWithAdressOIB>
  <DomainObject.Predmet.StrankaWithAdress>
    <izvorni_sadrzaj>OPECO d.o.o. za proizvodnju opeke, crijepa i proizvoda od pečene gline za građevinarstvo VIROVITICA Josipa Jurja Štrossmayera 106,33000 Virovitica</izvorni_sadrzaj>
    <derivirana_varijabla naziv="DomainObject.Predmet.StrankaWithAdress_1">OPECO d.o.o. za proizvodnju opeke, crijepa i proizvoda od pečene gline za građevinarstvo VIROVITICA Josipa Jurja Štrossmayera 106,33000 Virovitica</derivirana_varijabla>
  </DomainObject.Predmet.StrankaWithAdress>
  <DomainObject.Predmet.StrankaWithAdressOIB>
    <izvorni_sadrzaj>OPECO d.o.o. za proizvodnju opeke, crijepa i proizvoda od pečene gline za građevinarstvo VIROVITICA, OIB 50588599367, Josipa Jurja Štrossmayera 106,33000 Virovitica</izvorni_sadrzaj>
    <derivirana_varijabla naziv="DomainObject.Predmet.StrankaWithAdressOIB_1">OPECO d.o.o. za proizvodnju opeke, crijepa i proizvoda od pečene gline za građevinarstvo VIROVITICA, OIB 50588599367, Josipa Jurja Štrossmayera 106,33000 Virovitica</derivirana_varijabla>
  </DomainObject.Predmet.StrankaWithAdressOIB>
  <DomainObject.Predmet.StrankaNazivFormated>
    <izvorni_sadrzaj>OPECO d.o.o. za proizvodnju opeke, crijepa i proizvoda od pečene gline za građevinarstvo VIROVITICA</izvorni_sadrzaj>
    <derivirana_varijabla naziv="DomainObject.Predmet.StrankaNazivFormated_1">OPECO d.o.o. za proizvodnju opeke, crijepa i proizvoda od pečene gline za građevinarstvo VIROVITICA</derivirana_varijabla>
  </DomainObject.Predmet.StrankaNazivFormated>
  <DomainObject.Predmet.StrankaNazivFormatedOIB>
    <izvorni_sadrzaj>OPECO d.o.o. za proizvodnju opeke, crijepa i proizvoda od pečene gline za građevinarstvo VIROVITICA, OIB 50588599367</izvorni_sadrzaj>
    <derivirana_varijabla naziv="DomainObject.Predmet.StrankaNazivFormatedOIB_1">OPECO d.o.o. za proizvodnju opeke, crijepa i proizvoda od pečene gline za građevinarstvo VIROVITICA, OIB 50588599367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OPECO d.o.o. za proizvodnju opeke, crijepa i proizvoda od pečene gline za građevinarstvo VIROVITICA</item>
    </izvorni_sadrzaj>
    <derivirana_varijabla naziv="DomainObject.Predmet.StrankaListFormated_1">
      <item>OPECO d.o.o. za proizvodnju opeke, crijepa i proizvoda od pečene gline za građevinarstvo VIROVITICA</item>
    </derivirana_varijabla>
  </DomainObject.Predmet.StrankaListFormated>
  <DomainObject.Predmet.StrankaListFormatedOIB>
    <izvorni_sadrzaj>
      <item>OPECO d.o.o. za proizvodnju opeke, crijepa i proizvoda od pečene gline za građevinarstvo VIROVITICA, OIB 50588599367</item>
    </izvorni_sadrzaj>
    <derivirana_varijabla naziv="DomainObject.Predmet.StrankaListFormatedOIB_1">
      <item>OPECO d.o.o. za proizvodnju opeke, crijepa i proizvoda od pečene gline za građevinarstvo VIROVITICA, OIB 50588599367</item>
    </derivirana_varijabla>
  </DomainObject.Predmet.StrankaListFormatedOIB>
  <DomainObject.Predmet.StrankaListFormatedWithAdress>
    <izvorni_sadrzaj>
      <item>OPECO d.o.o. za proizvodnju opeke, crijepa i proizvoda od pečene gline za građevinarstvo VIROVITICA, Josipa Jurja Štrossmayera 106, 33000 Virovitica</item>
    </izvorni_sadrzaj>
    <derivirana_varijabla naziv="DomainObject.Predmet.StrankaListFormatedWithAdress_1">
      <item>OPECO d.o.o. za proizvodnju opeke, crijepa i proizvoda od pečene gline za građevinarstvo VIROVITICA, Josipa Jurja Štrossmayera 106, 33000 Virovitica</item>
    </derivirana_varijabla>
  </DomainObject.Predmet.StrankaListFormatedWithAdress>
  <DomainObject.Predmet.StrankaListFormatedWithAdressOIB>
    <izvorni_sadrzaj>
      <item>OPECO d.o.o. za proizvodnju opeke, crijepa i proizvoda od pečene gline za građevinarstvo VIROVITICA, OIB 50588599367, Josipa Jurja Štrossmayera 106, 33000 Virovitica</item>
    </izvorni_sadrzaj>
    <derivirana_varijabla naziv="DomainObject.Predmet.StrankaListFormatedWithAdressOIB_1">
      <item>OPECO d.o.o. za proizvodnju opeke, crijepa i proizvoda od pečene gline za građevinarstvo VIROVITICA, OIB 50588599367, Josipa Jurja Štrossmayera 106, 33000 Virovitica</item>
    </derivirana_varijabla>
  </DomainObject.Predmet.StrankaListFormatedWithAdressOIB>
  <DomainObject.Predmet.StrankaListNazivFormated>
    <izvorni_sadrzaj>
      <item>OPECO d.o.o. za proizvodnju opeke, crijepa i proizvoda od pečene gline za građevinarstvo VIROVITICA</item>
    </izvorni_sadrzaj>
    <derivirana_varijabla naziv="DomainObject.Predmet.StrankaListNazivFormated_1">
      <item>OPECO d.o.o. za proizvodnju opeke, crijepa i proizvoda od pečene gline za građevinarstvo VIROVITICA</item>
    </derivirana_varijabla>
  </DomainObject.Predmet.StrankaListNazivFormated>
  <DomainObject.Predmet.StrankaListNazivFormatedOIB>
    <izvorni_sadrzaj>
      <item>OPECO d.o.o. za proizvodnju opeke, crijepa i proizvoda od pečene gline za građevinarstvo VIROVITICA, OIB 50588599367</item>
    </izvorni_sadrzaj>
    <derivirana_varijabla naziv="DomainObject.Predmet.StrankaListNazivFormatedOIB_1">
      <item>OPECO d.o.o. za proizvodnju opeke, crijepa i proizvoda od pečene gline za građevinarstvo VIROVITICA, OIB 50588599367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  <item>GRADBA d.o.o.</item>
      <item>ODVJETNIČKO DRUŠTVO LACKOVIĆ &amp; RUKAVINA</item>
    </izvorni_sadrzaj>
    <derivirana_varijabla naziv="DomainObject.Predmet.OstaliList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  <item>GRADBA d.o.o.</item>
      <item>ODVJETNIČKO DRUŠTVO LACKOVIĆ &amp; RUKAVINA</item>
    </derivirana_varijabla>
  </DomainObject.Predmet.OstaliListFormated>
  <DomainObject.Predmet.OstaliList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  <item>GRADBA d.o.o., OIB 07720002212</item>
      <item>ODVJETNIČKO DRUŠTVO LACKOVIĆ &amp; RUKAVINA</item>
    </izvorni_sadrzaj>
    <derivirana_varijabla naziv="DomainObject.Predmet.OstaliList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  <item>GRADBA d.o.o., OIB 07720002212</item>
      <item>ODVJETNIČKO DRUŠTVO LACKOVIĆ &amp; RUKAVINA</item>
    </derivirana_varijabla>
  </DomainObject.Predmet.OstaliListFormatedOIB>
  <DomainObject.Predmet.OstaliListFormatedWithAdress>
    <izvorni_sadrzaj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S. Radića 36., 31000 Osijek</item>
      <item>Marijana Dijaković vl. obrta za trg. i ugost. Dijaković, Trg kralja Tomislava bb., 33405 Pitomača</item>
      <item>e-oglasna ploča</item>
      <item>GRADBA d.o.o., Brezik 1/J, 33406 Lukač</item>
      <item>ODVJETNIČKO DRUŠTVO LACKOVIĆ &amp; RUKAVINA, Opatička 5/II, 48000 Koprivnica</item>
    </izvorni_sadrzaj>
    <derivirana_varijabla naziv="DomainObject.Predmet.OstaliListFormatedWithAdress_1"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S. Radića 36., 31000 Osijek</item>
      <item>Marijana Dijaković vl. obrta za trg. i ugost. Dijaković, Trg kralja Tomislava bb., 33405 Pitomača</item>
      <item>e-oglasna ploča</item>
      <item>GRADBA d.o.o., Brezik 1/J, 33406 Lukač</item>
      <item>ODVJETNIČKO DRUŠTVO LACKOVIĆ &amp; RUKAVINA, Opatička 5/II, 48000 Koprivnica</item>
    </derivirana_varijabla>
  </DomainObject.Predmet.OstaliListFormatedWithAdress>
  <DomainObject.Predmet.OstaliListFormatedWithAdressOIB>
    <izvorni_sadrzaj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OIB 75693638154, S. Radića 36., 31000 Osijek</item>
      <item>Marijana Dijaković vl. obrta za trg. i ugost. Dijaković, OIB 98073223498, Trg kralja Tomislava bb., 33405 Pitomača</item>
      <item>e-oglasna ploča</item>
      <item>GRADBA d.o.o., OIB 07720002212, Brezik 1/J, 33406 Lukač</item>
      <item>ODVJETNIČKO DRUŠTVO LACKOVIĆ &amp; RUKAVINA, Opatička 5/II, 48000 Koprivnica</item>
    </izvorni_sadrzaj>
    <derivirana_varijabla naziv="DomainObject.Predmet.OstaliListFormatedWithAdressOIB_1"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OIB 75693638154, S. Radića 36., 31000 Osijek</item>
      <item>Marijana Dijaković vl. obrta za trg. i ugost. Dijaković, OIB 98073223498, Trg kralja Tomislava bb., 33405 Pitomača</item>
      <item>e-oglasna ploča</item>
      <item>GRADBA d.o.o., OIB 07720002212, Brezik 1/J, 33406 Lukač</item>
      <item>ODVJETNIČKO DRUŠTVO LACKOVIĆ &amp; RUKAVINA, Opatička 5/II, 48000 Koprivnica</item>
    </derivirana_varijabla>
  </DomainObject.Predmet.OstaliListFormatedWithAdressOIB>
  <DomainObject.Predmet.OstaliListNaziv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  <item>GRADBA d.o.o.</item>
      <item>ODVJETNIČKO DRUŠTVO LACKOVIĆ &amp; RUKAVINA</item>
    </izvorni_sadrzaj>
    <derivirana_varijabla naziv="DomainObject.Predmet.OstaliListNaziv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  <item>GRADBA d.o.o.</item>
      <item>ODVJETNIČKO DRUŠTVO LACKOVIĆ &amp; RUKAVINA</item>
    </derivirana_varijabla>
  </DomainObject.Predmet.OstaliListNazivFormated>
  <DomainObject.Predmet.OstaliListNaziv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  <item>GRADBA d.o.o., OIB 07720002212</item>
      <item>ODVJETNIČKO DRUŠTVO LACKOVIĆ &amp; RUKAVINA</item>
    </izvorni_sadrzaj>
    <derivirana_varijabla naziv="DomainObject.Predmet.OstaliListNaziv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  <item>GRADBA d.o.o., OIB 07720002212</item>
      <item>ODVJETNIČKO DRUŠTVO LACKOVIĆ &amp; RUKAVINA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St-34/2014-297</izvorni_sadrzaj>
    <derivirana_varijabla naziv="DomainObject.PoslovniBrojDokumenta_1">St-34/2014-297</derivirana_varijabla>
  </DomainObject.PoslovniBrojDokumenta>
  <DomainObject.Predmet.StrankaIDrugi>
    <izvorni_sadrzaj>OPECO d.o.o. za proizvodnju opeke, crijepa i proizvoda od pečene gline za građevinarstvo VIROVITICA</izvorni_sadrzaj>
    <derivirana_varijabla naziv="DomainObject.Predmet.StrankaIDrugi_1">OPECO d.o.o. za proizvodnju opeke, crijepa i proizvoda od pečene gline za građevinarstvo VIROVITICA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OPECO d.o.o. za proizvodnju opeke, crijepa i proizvoda od pečene gline za građevinarstvo VIROVITICA, OIB 50588599367, Josipa Jurja Štrossmayera 106, 33000 Virovitica</izvorni_sadrzaj>
    <derivirana_varijabla naziv="DomainObject.Predmet.StrankaIDrugiAdressOIB_1">OPECO d.o.o. za proizvodnju opeke, crijepa i proizvoda od pečene gline za građevinarstvo VIROVITICA, OIB 50588599367, Josipa Jurja Štrossmayera 106,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  <item>GRADBA d.o.o.</item>
      <item>ODVJETNIČKO DRUŠTVO LACKOVIĆ &amp; RUKAVINA</item>
    </izvorni_sadrzaj>
    <derivirana_varijabla naziv="DomainObject.Predmet.SudioniciListNaziv_1"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  <item>GRADBA d.o.o.</item>
      <item>ODVJETNIČKO DRUŠTVO LACKOVIĆ &amp; RUKAVINA</item>
    </derivirana_varijabla>
  </DomainObject.Predmet.SudioniciListNaziv>
  <DomainObject.Predmet.SudioniciListAdressOIB>
    <izvorni_sadrzaj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Damir Kujundžić vl. obrta Očna optika Oculus, OIB 75693638154, S. Radića 36.,31000 Osijek</item>
      <item>Marijana Dijaković vl. obrta za trg. i ugost. Dijaković, OIB 98073223498, Trg kralja Tomislava bb.,33405 Pitomača</item>
      <item>e-oglasna ploča</item>
      <item>GRADBA d.o.o., OIB 07720002212, Brezik 1/J,33406 Lukač</item>
      <item>ODVJETNIČKO DRUŠTVO LACKOVIĆ &amp; RUKAVINA, Opatička 5/II,48000 Koprivnica</item>
    </izvorni_sadrzaj>
    <derivirana_varijabla naziv="DomainObject.Predmet.SudioniciListAdressOIB_1"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Damir Kujundžić vl. obrta Očna optika Oculus, OIB 75693638154, S. Radića 36.,31000 Osijek</item>
      <item>Marijana Dijaković vl. obrta za trg. i ugost. Dijaković, OIB 98073223498, Trg kralja Tomislava bb.,33405 Pitomača</item>
      <item>e-oglasna ploča</item>
      <item>GRADBA d.o.o., OIB 07720002212, Brezik 1/J,33406 Lukač</item>
      <item>ODVJETNIČKO DRUŠTVO LACKOVIĆ &amp; RUKAVINA, Opatička 5/II,48000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AE5C9E-7E67-4DA2-9B1F-188005166C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608</properties:Words>
  <properties:Characters>3322</properties:Characters>
  <properties:Lines>92</properties:Lines>
  <properties:Paragraphs>29</properties:Paragraphs>
  <properties:TotalTime>128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2016-02-02T12:03:00Z</cp:lastPrinted>
  <dcterms:modified xmlns:xsi="http://www.w3.org/2001/XMLSchema-instance" xsi:type="dcterms:W3CDTF">2016-02-02T12:04:00Z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St-34/2014-297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