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72db" w14:paraId="45b72db" w:rsidRDefault="003707A2" w:rsidP="003707A2" w:rsidR="003707A2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07A2" w:rsidP="003707A2" w:rsidR="003707A2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707A2" w:rsidP="003707A2" w:rsidR="003707A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707A2" w:rsidP="003707A2" w:rsidR="003707A2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707A2" w:rsidP="003707A2" w:rsidR="003707A2"/>
    <w:p w:rsidRDefault="003707A2" w:rsidP="003707A2" w:rsidR="003707A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3707A2" w:rsidP="003707A2" w:rsidR="003707A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3707A2" w:rsidP="003707A2" w:rsidR="003707A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3707A2" w:rsidP="003707A2" w:rsidR="003707A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707A2" w:rsidP="003707A2" w:rsidR="003707A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9503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SILBIO d. o. o. Umag, Šetalište V. Gortana 38, OIB 86581214199, MBS 040187020, 7. prosinca 2015.</w:t>
      </w:r>
    </w:p>
    <w:p w:rsidRDefault="003707A2" w:rsidP="003707A2" w:rsidR="003707A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707A2" w:rsidP="003707A2" w:rsidR="003707A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3707A2" w:rsidP="003707A2" w:rsidR="003707A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707A2" w:rsidP="003707A2" w:rsidR="003707A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SILBIO d. o. o. Umag, Šetalište V. Gortana 38, OIB 86581214199, MBS 040187020.</w:t>
      </w:r>
    </w:p>
    <w:p w:rsidRDefault="003707A2" w:rsidP="003707A2" w:rsidR="003707A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707A2" w:rsidP="003707A2" w:rsidR="003707A2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3707A2" w:rsidP="003707A2" w:rsidR="003707A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707A2" w:rsidP="003707A2" w:rsidR="003707A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SILBIO d. o. o. Umag.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1804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4.810.379,87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3707A2" w:rsidP="003707A2" w:rsidR="003707A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3707A2" w:rsidP="003707A2" w:rsidR="003707A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3707A2" w:rsidP="003707A2" w:rsidR="003707A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707A2" w:rsidP="003707A2" w:rsidR="003707A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7.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3707A2" w:rsidP="003707A2" w:rsidR="003707A2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3707A2" w:rsidP="003707A2" w:rsidR="003707A2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A36E27">
        <w:rPr>
          <w:rFonts w:cs="Times New Roman" w:eastAsia="Times New Roman"/>
          <w:szCs w:val="24"/>
          <w:lang w:eastAsia="hr-HR"/>
        </w:rPr>
        <w:t>, v. r.</w:t>
      </w:r>
    </w:p>
    <w:p w:rsidRDefault="003707A2" w:rsidP="003707A2" w:rsidR="003707A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3707A2" w:rsidP="003707A2" w:rsidR="003707A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3707A2" w:rsidP="003707A2" w:rsidR="003707A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3707A2" w:rsidP="003707A2" w:rsidR="003707A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3707A2" w:rsidP="003707A2" w:rsidR="003707A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3707A2" w:rsidP="003707A2" w:rsidR="006706A5" w:rsidRPr="003707A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sectPr w:rsidSect="00511F63" w:rsidR="006706A5" w:rsidRPr="003707A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7A2" w:rsidP="003707A2" w:rsidR="003707A2">
      <w:r>
        <w:separator/>
      </w:r>
    </w:p>
  </w:endnote>
  <w:endnote w:id="0" w:type="continuationSeparator">
    <w:p w:rsidRDefault="003707A2" w:rsidP="003707A2" w:rsidR="00370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7A2" w:rsidP="003707A2" w:rsidR="003707A2">
      <w:r>
        <w:separator/>
      </w:r>
    </w:p>
  </w:footnote>
  <w:footnote w:id="0" w:type="continuationSeparator">
    <w:p w:rsidRDefault="003707A2" w:rsidP="003707A2" w:rsidR="003707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07A2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46285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533/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07A2" w:rsidP="00511F63" w:rsidR="00511F63">
    <w:pPr>
      <w:pStyle w:val="Zaglavlje"/>
      <w:jc w:val="right"/>
    </w:pPr>
    <w:r>
      <w:t>11 St-533/2015-3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6167"/>
    <w:rsid w:val="003707A2"/>
    <w:rsid w:val="007A5C5B"/>
    <w:rsid w:val="00846285"/>
    <w:rsid w:val="00A36E27"/>
    <w:rsid w:val="00C66167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07A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07A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07A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07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07A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07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07A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462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28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28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28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28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07A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07A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07A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07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07A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07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07A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462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28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28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28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28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St-533/2015</izvorni_sadrzaj>
    <derivirana_varijabla naziv="DomainObject.Predmet.OznakaBroj_1">St-533/2015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SILBIO d.o.o. UMAG</izvorni_sadrzaj>
    <derivirana_varijabla naziv="DomainObject.Predmet.ProtustrankaFormated_1">  SILBIO d.o.o. UMAG</derivirana_varijabla>
  </DomainObject.Predmet.ProtustrankaFormated>
  <DomainObject.Predmet.ProtustrankaFormatedOIB>
    <izvorni_sadrzaj>  SILBIO d.o.o. UMAG, OIB 86581214199</izvorni_sadrzaj>
    <derivirana_varijabla naziv="DomainObject.Predmet.ProtustrankaFormatedOIB_1">  SILBIO d.o.o. UMAG, OIB 86581214199</derivirana_varijabla>
  </DomainObject.Predmet.ProtustrankaFormatedOIB>
  <DomainObject.Predmet.ProtustrankaFormatedWithAdress>
    <izvorni_sadrzaj> SILBIO d.o.o. UMAG, Šetalište V.Gortana 38, 52470 Umag</izvorni_sadrzaj>
    <derivirana_varijabla naziv="DomainObject.Predmet.ProtustrankaFormatedWithAdress_1"> SILBIO d.o.o. UMAG, Šetalište V.Gortana 38, 52470 Umag</derivirana_varijabla>
  </DomainObject.Predmet.ProtustrankaFormatedWithAdress>
  <DomainObject.Predmet.ProtustrankaFormatedWithAdressOIB>
    <izvorni_sadrzaj> SILBIO d.o.o. UMAG, OIB 86581214199, Šetalište V.Gortana 38, 52470 Umag</izvorni_sadrzaj>
    <derivirana_varijabla naziv="DomainObject.Predmet.ProtustrankaFormatedWithAdressOIB_1"> SILBIO d.o.o. UMAG, OIB 86581214199, Šetalište V.Gortana 38, 52470 Umag</derivirana_varijabla>
  </DomainObject.Predmet.ProtustrankaFormatedWithAdressOIB>
  <DomainObject.Predmet.ProtustrankaWithAdress>
    <izvorni_sadrzaj>SILBIO d.o.o. UMAG Šetalište V.Gortana 38, 52470 Umag</izvorni_sadrzaj>
    <derivirana_varijabla naziv="DomainObject.Predmet.ProtustrankaWithAdress_1">SILBIO d.o.o. UMAG Šetalište V.Gortana 38, 52470 Umag</derivirana_varijabla>
  </DomainObject.Predmet.ProtustrankaWithAdress>
  <DomainObject.Predmet.ProtustrankaWithAdressOIB>
    <izvorni_sadrzaj>SILBIO d.o.o. UMAG, OIB 86581214199, Šetalište V.Gortana 38, 52470 Umag</izvorni_sadrzaj>
    <derivirana_varijabla naziv="DomainObject.Predmet.ProtustrankaWithAdressOIB_1">SILBIO d.o.o. UMAG, OIB 86581214199, Šetalište V.Gortana 38, 52470 Umag</derivirana_varijabla>
  </DomainObject.Predmet.ProtustrankaWithAdressOIB>
  <DomainObject.Predmet.ProtustrankaNazivFormated>
    <izvorni_sadrzaj>SILBIO d.o.o. UMAG</izvorni_sadrzaj>
    <derivirana_varijabla naziv="DomainObject.Predmet.ProtustrankaNazivFormated_1">SILBIO d.o.o. UMAG</derivirana_varijabla>
  </DomainObject.Predmet.ProtustrankaNazivFormated>
  <DomainObject.Predmet.ProtustrankaNazivFormatedOIB>
    <izvorni_sadrzaj>SILBIO d.o.o. UMAG, OIB 86581214199</izvorni_sadrzaj>
    <derivirana_varijabla naziv="DomainObject.Predmet.ProtustrankaNazivFormatedOIB_1">SILBIO d.o.o. UMAG, OIB 86581214199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4810379.87</izvorni_sadrzaj>
    <derivirana_varijabla naziv="DomainObject.Predmet.TrenutnaVrijednost_1">4810379.87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SILBIO d.o.o. UMAG</item>
    </izvorni_sadrzaj>
    <derivirana_varijabla naziv="DomainObject.Predmet.ProtuStrankaListFormated_1">
      <item>SILBIO d.o.o. UMAG</item>
    </derivirana_varijabla>
  </DomainObject.Predmet.ProtuStrankaListFormated>
  <DomainObject.Predmet.ProtuStrankaListFormatedOIB>
    <izvorni_sadrzaj>
      <item>SILBIO d.o.o. UMAG, OIB 86581214199</item>
    </izvorni_sadrzaj>
    <derivirana_varijabla naziv="DomainObject.Predmet.ProtuStrankaListFormatedOIB_1">
      <item>SILBIO d.o.o. UMAG, OIB 86581214199</item>
    </derivirana_varijabla>
  </DomainObject.Predmet.ProtuStrankaListFormatedOIB>
  <DomainObject.Predmet.ProtuStrankaListFormatedWithAdress>
    <izvorni_sadrzaj>
      <item>SILBIO d.o.o. UMAG, Šetalište V.Gortana 38, 52470 Umag</item>
    </izvorni_sadrzaj>
    <derivirana_varijabla naziv="DomainObject.Predmet.ProtuStrankaListFormatedWithAdress_1">
      <item>SILBIO d.o.o. UMAG, Šetalište V.Gortana 38, 52470 Umag</item>
    </derivirana_varijabla>
  </DomainObject.Predmet.ProtuStrankaListFormatedWithAdress>
  <DomainObject.Predmet.ProtuStrankaListFormatedWithAdressOIB>
    <izvorni_sadrzaj>
      <item>SILBIO d.o.o. UMAG, OIB 86581214199, Šetalište V.Gortana 38, 52470 Umag</item>
    </izvorni_sadrzaj>
    <derivirana_varijabla naziv="DomainObject.Predmet.ProtuStrankaListFormatedWithAdressOIB_1">
      <item>SILBIO d.o.o. UMAG, OIB 86581214199, Šetalište V.Gortana 38, 52470 Umag</item>
    </derivirana_varijabla>
  </DomainObject.Predmet.ProtuStrankaListFormatedWithAdressOIB>
  <DomainObject.Predmet.ProtuStrankaListNazivFormated>
    <izvorni_sadrzaj>
      <item>SILBIO d.o.o. UMAG</item>
    </izvorni_sadrzaj>
    <derivirana_varijabla naziv="DomainObject.Predmet.ProtuStrankaListNazivFormated_1">
      <item>SILBIO d.o.o. UMAG</item>
    </derivirana_varijabla>
  </DomainObject.Predmet.ProtuStrankaListNazivFormated>
  <DomainObject.Predmet.ProtuStrankaListNazivFormatedOIB>
    <izvorni_sadrzaj>
      <item>SILBIO d.o.o. UMAG, OIB 86581214199</item>
    </izvorni_sadrzaj>
    <derivirana_varijabla naziv="DomainObject.Predmet.ProtuStrankaListNazivFormatedOIB_1">
      <item>SILBIO d.o.o. UMAG, OIB 86581214199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SILBIO d.o.o. UMAG</izvorni_sadrzaj>
    <derivirana_varijabla naziv="DomainObject.Predmet.ProtustrankaIDrugi_1">SILBIO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SILBIO d.o.o. UMAG, OIB 86581214199, Šetalište V.Gortana 38, 52470 Umag</izvorni_sadrzaj>
    <derivirana_varijabla naziv="DomainObject.Predmet.ProtustrankaIDrugiAdressOIB_1">SILBIO d.o.o. UMAG, OIB 86581214199, Šetalište V.Gortana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SILBIO d.o.o. UMAG</item>
    </izvorni_sadrzaj>
    <derivirana_varijabla naziv="DomainObject.Predmet.SudioniciListNaziv_1">
      <item>FINANCIJSKA AGENCIJA, RC RIJEKA, PODRUŽNICA PULA, PULA</item>
      <item>SILBIO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SILBIO d.o.o. UMAG, OIB 86581214199, Šetalište V.Gortana 38,52470 Umag</item>
    </izvorni_sadrzaj>
    <derivirana_varijabla naziv="DomainObject.Predmet.SudioniciListAdressOIB_1">
      <item>FINANCIJSKA AGENCIJA, RC RIJEKA, PODRUŽNICA PULA, PULA, OIB 85821130368, Giardini 5,52100 Pula</item>
      <item>SILBIO d.o.o. UMAG, OIB 86581214199, Šetalište V.Gortana 38,52470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86581214199</item>
    </izvorni_sadrzaj>
    <derivirana_varijabla naziv="DomainObject.Predmet.SudioniciListNazivOIB_1">
      <item>, OIB 85821130368</item>
      <item>, OIB 86581214199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2015</properties:Characters>
  <properties:Lines>50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2015-12-07T06:31:00Z</dcterms:created>
  <dc:creator>Mihaela Kaligari</dc:creator>
  <dc:description/>
  <cp:keywords/>
  <cp:lastModifiedBy>Sanja Prodan</cp:lastModifiedBy>
  <cp:lastPrinted>2015-12-15T12:06:00Z</cp:lastPrinted>
  <dcterms:modified xmlns:xsi="http://www.w3.org/2001/XMLSchema-instance" xsi:type="dcterms:W3CDTF">2015-12-15T12:06:00Z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