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63c8" w14:paraId="e2963c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761BC8" w:rsidR="00761BC8" w:rsidRPr="00761BC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1BC8" w:rsidRPr="00761BC8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761BC8" w:rsidRPr="00761BC8">
        <w:rPr>
          <w:rFonts w:cs="Times New Roman" w:eastAsia="Times New Roman"/>
          <w:lang w:eastAsia="hr-HR"/>
        </w:rPr>
        <w:t>Broj: 14. St-1365/2016.</w:t>
      </w:r>
    </w:p>
    <w:p w:rsidRDefault="00761BC8" w:rsidP="00761BC8" w:rsidR="00761BC8" w:rsidRPr="00761BC8">
      <w:pPr>
        <w:spacing w:after="0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61BC8" w:rsidP="00761BC8" w:rsidR="00761BC8" w:rsidRPr="00761BC8">
      <w:pPr>
        <w:spacing w:after="0"/>
        <w:rPr>
          <w:rFonts w:cs="Times New Roman" w:eastAsia="Times New Roman"/>
          <w:b/>
          <w:lang w:eastAsia="hr-HR"/>
        </w:rPr>
      </w:pPr>
      <w:r w:rsidRPr="00761BC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61BC8">
        <w:rPr>
          <w:rFonts w:cs="Times New Roman" w:eastAsia="Times New Roman"/>
          <w:b/>
          <w:lang w:eastAsia="hr-HR"/>
        </w:rPr>
        <w:t>Sukoišanska</w:t>
      </w:r>
      <w:proofErr w:type="spellEnd"/>
      <w:r w:rsidRPr="00761BC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61BC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761BC8" w:rsidP="00761BC8" w:rsidR="00761BC8" w:rsidRPr="00761BC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61BC8" w:rsidP="00761BC8" w:rsidR="00761BC8" w:rsidRPr="00761BC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61BC8">
        <w:rPr>
          <w:rFonts w:cs="Times New Roman" w:eastAsia="Times New Roman"/>
          <w:b/>
          <w:lang w:eastAsia="hr-HR"/>
        </w:rPr>
        <w:t>R J E Š E NJ E</w:t>
      </w:r>
    </w:p>
    <w:p w:rsidRDefault="00761BC8" w:rsidP="00761BC8" w:rsidR="00761BC8" w:rsidRPr="00761BC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b/>
          <w:lang w:eastAsia="hr-HR"/>
        </w:rPr>
        <w:tab/>
      </w:r>
      <w:r w:rsidRPr="00761BC8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DOSTAVA PLINA d.o.o. za trgovinu i usluge, Sinj, Filipa Grabovca 127., OIB: 27541431500., MBS: 060252131., dana 28. veljače 2017. godine</w:t>
      </w: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center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r i j e š i o  j e</w:t>
      </w:r>
    </w:p>
    <w:p w:rsidRDefault="00761BC8" w:rsidP="00761BC8" w:rsidR="00761BC8" w:rsidRPr="00761B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Otvara se skraćeni stečajni postupak nad Dužnikom: DOSTAVA PLINA d.o.o. za trgovinu i usluge, Sinj, Filipa Grabovca 127., OIB: 27541431500., MBS: 060252131. Skraćeni stečajni postupak je otvoren dana 28. veljače 2017. godine u 12,50 sati, kada je ovo rješenje objavljeno na mrežnoj stranici e-Oglasna ploča sudova.</w:t>
      </w:r>
    </w:p>
    <w:p w:rsidRDefault="00761BC8" w:rsidP="00761BC8" w:rsidR="00761BC8" w:rsidRPr="00761BC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 xml:space="preserve">Za stečajnog upravitelja imenuje se Danko </w:t>
      </w:r>
      <w:proofErr w:type="spellStart"/>
      <w:r w:rsidRPr="00761BC8">
        <w:rPr>
          <w:rFonts w:cs="Times New Roman" w:eastAsia="Times New Roman"/>
          <w:lang w:eastAsia="hr-HR"/>
        </w:rPr>
        <w:t>Šinka</w:t>
      </w:r>
      <w:proofErr w:type="spellEnd"/>
      <w:r w:rsidRPr="00761BC8">
        <w:rPr>
          <w:rFonts w:cs="Times New Roman" w:eastAsia="Times New Roman"/>
          <w:lang w:eastAsia="hr-HR"/>
        </w:rPr>
        <w:t xml:space="preserve">, Trg slobode 8., Osijek, OIB: </w:t>
      </w:r>
      <w:r w:rsidRPr="00761BC8">
        <w:rPr>
          <w:rFonts w:cs="Times New Roman" w:eastAsia="Calibri"/>
        </w:rPr>
        <w:t>43572319915.</w:t>
      </w:r>
    </w:p>
    <w:p w:rsidRDefault="00761BC8" w:rsidP="00761BC8" w:rsidR="00761BC8" w:rsidRPr="00761BC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Zaključuje se skraćeni stečajni postupak nad Dužnikom: DOSTAVA PLINA d.o.o. za trgovinu i usluge, Sinj, Filipa Grabovca 127., OIB: 27541431500., MBS: 060252131.</w:t>
      </w:r>
    </w:p>
    <w:p w:rsidRDefault="00761BC8" w:rsidP="00761BC8" w:rsidR="00761BC8" w:rsidRPr="00761BC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761BC8" w:rsidP="00761BC8" w:rsidR="00761BC8" w:rsidRPr="00761BC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center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Obrazloženje</w:t>
      </w:r>
    </w:p>
    <w:p w:rsidRDefault="00761BC8" w:rsidP="00761BC8" w:rsidR="00761BC8" w:rsidRPr="00761B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03. lipnja 2016. godine Zahtjev za provedbu skraćenog stečajnog postupka (Zahtjev) nad Dužnikom: DOSTAVA PLINA d.o.o. za trgovinu i usluge, Sinj, Filipa Grabovca 127.</w:t>
      </w: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1610 dana, u ukupnom iznosu od: 13.597,17 kn, kao i da prema podacima koji su dostavljeni od Hrvatskog zavoda za mirovinskog osiguranje, Dužnik nema zaposlenih.</w:t>
      </w:r>
    </w:p>
    <w:p w:rsidRDefault="00761BC8" w:rsidP="00761BC8" w:rsidR="00761BC8" w:rsidRPr="00761B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61BC8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761BC8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761BC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61BC8">
        <w:rPr>
          <w:rFonts w:cs="Times New Roman" w:eastAsia="Times New Roman"/>
          <w:b/>
          <w:lang w:eastAsia="hr-HR" w:val="en-AU"/>
        </w:rPr>
        <w:t xml:space="preserve">: 14. </w:t>
      </w:r>
      <w:r w:rsidRPr="00761BC8">
        <w:rPr>
          <w:rFonts w:cs="Times New Roman" w:eastAsia="Times New Roman"/>
          <w:b/>
          <w:lang w:eastAsia="hr-HR"/>
        </w:rPr>
        <w:t>St-1365/2016.</w:t>
      </w: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761BC8">
        <w:rPr>
          <w:rFonts w:cs="Times New Roman" w:eastAsia="Times New Roman"/>
          <w:i/>
          <w:lang w:eastAsia="hr-HR"/>
        </w:rPr>
        <w:t>Narodne novine</w:t>
      </w:r>
      <w:r w:rsidRPr="00761BC8">
        <w:rPr>
          <w:rFonts w:cs="Times New Roman" w:eastAsia="Times New Roman"/>
          <w:lang w:eastAsia="hr-HR"/>
        </w:rPr>
        <w:t>, broj: 71/15., dalje: SZ), ovaj Sud je 18. srpnja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ab/>
      </w:r>
    </w:p>
    <w:p w:rsidRDefault="00761BC8" w:rsidP="00761BC8" w:rsidR="00761BC8" w:rsidRPr="00761B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761BC8" w:rsidP="00761BC8" w:rsidR="00761BC8" w:rsidRPr="00761B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761BC8" w:rsidP="00761BC8" w:rsidR="00761BC8" w:rsidRPr="00761B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761BC8" w:rsidP="00761BC8" w:rsidR="00761BC8" w:rsidRPr="00761B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761BC8" w:rsidP="00761BC8" w:rsidR="00761BC8" w:rsidRPr="00761B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761BC8" w:rsidP="00761BC8" w:rsidR="00761BC8" w:rsidRPr="00761B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U Splitu, 28. veljače 2017. godine</w:t>
      </w:r>
    </w:p>
    <w:p w:rsidRDefault="00761BC8" w:rsidP="00761BC8" w:rsidR="00761BC8" w:rsidRPr="00761BC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S U D A C</w:t>
      </w:r>
    </w:p>
    <w:p w:rsidRDefault="00761BC8" w:rsidP="00761BC8" w:rsidR="00761BC8" w:rsidRPr="00761BC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Jozo Ćaleta</w:t>
      </w:r>
    </w:p>
    <w:p w:rsidRDefault="00761BC8" w:rsidP="00761BC8" w:rsidR="00761BC8" w:rsidRPr="00761BC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61BC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61BC8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761BC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61BC8">
        <w:rPr>
          <w:rFonts w:cs="Times New Roman" w:eastAsia="Times New Roman"/>
          <w:b/>
          <w:lang w:eastAsia="hr-HR" w:val="en-AU"/>
        </w:rPr>
        <w:t xml:space="preserve">: 14. </w:t>
      </w:r>
      <w:r w:rsidRPr="00761BC8">
        <w:rPr>
          <w:rFonts w:cs="Times New Roman" w:eastAsia="Times New Roman"/>
          <w:b/>
          <w:lang w:eastAsia="hr-HR"/>
        </w:rPr>
        <w:t>St-1365/2016.</w:t>
      </w: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POUKA O PRAVNOM LIJEKU:</w:t>
      </w: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DNA:</w:t>
      </w:r>
    </w:p>
    <w:p w:rsidRDefault="00761BC8" w:rsidP="00761BC8" w:rsidR="00761BC8" w:rsidRPr="00761BC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761BC8" w:rsidP="00761BC8" w:rsidR="00761BC8" w:rsidRPr="00761BC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Dužniku,</w:t>
      </w:r>
    </w:p>
    <w:p w:rsidRDefault="00761BC8" w:rsidP="00761BC8" w:rsidR="00761BC8" w:rsidRPr="00761BC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 xml:space="preserve">stečajnom upravitelju Danko </w:t>
      </w:r>
      <w:proofErr w:type="spellStart"/>
      <w:r w:rsidRPr="00761BC8">
        <w:rPr>
          <w:rFonts w:cs="Times New Roman" w:eastAsia="Times New Roman"/>
          <w:lang w:eastAsia="hr-HR"/>
        </w:rPr>
        <w:t>Šinka</w:t>
      </w:r>
      <w:proofErr w:type="spellEnd"/>
      <w:r w:rsidRPr="00761BC8">
        <w:rPr>
          <w:rFonts w:cs="Times New Roman" w:eastAsia="Times New Roman"/>
          <w:lang w:eastAsia="hr-HR"/>
        </w:rPr>
        <w:t xml:space="preserve">, Trg slobode 8., Osijek, </w:t>
      </w:r>
    </w:p>
    <w:p w:rsidRDefault="00761BC8" w:rsidP="00761BC8" w:rsidR="00761BC8" w:rsidRPr="00761BC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Županijsko državno odvjetništvo Split,</w:t>
      </w:r>
    </w:p>
    <w:p w:rsidRDefault="00761BC8" w:rsidP="00761BC8" w:rsidR="00761BC8" w:rsidRPr="00761BC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 xml:space="preserve">Porezna uprava Split, </w:t>
      </w:r>
    </w:p>
    <w:p w:rsidRDefault="00761BC8" w:rsidP="00761BC8" w:rsidR="00761BC8" w:rsidRPr="00761BC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e-Oglasna ploča Suda – rok 20. dana,</w:t>
      </w:r>
    </w:p>
    <w:p w:rsidRDefault="00761BC8" w:rsidP="00761BC8" w:rsidR="00761BC8" w:rsidRPr="00761BC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sudski registar – nakon pravomoćnosti</w:t>
      </w:r>
    </w:p>
    <w:p w:rsidRDefault="00761BC8" w:rsidP="00761BC8" w:rsidR="00761BC8" w:rsidRPr="00761BC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1BC8">
        <w:rPr>
          <w:rFonts w:cs="Times New Roman" w:eastAsia="Times New Roman"/>
          <w:lang w:eastAsia="hr-HR"/>
        </w:rPr>
        <w:t>u spis.</w:t>
      </w: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BC8" w:rsidP="00761BC8" w:rsidR="00761BC8" w:rsidRPr="00761B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1BC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97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St-1365/2016-5</izvorni_sadrzaj>
    <derivirana_varijabla naziv="DomainObject.Oznaka_1">St-1365/2016-5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1365</izvorni_sadrzaj>
    <derivirana_varijabla naziv="DomainObject.Predmet.Broj_1">1365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St-1365/2016</izvorni_sadrzaj>
    <derivirana_varijabla naziv="DomainObject.Predmet.OznakaBroj_1">St-1365/2016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DOSTAVA PLINA d.o.o. za trgovinu i usluge</izvorni_sadrzaj>
    <derivirana_varijabla naziv="DomainObject.Predmet.ProtustrankaFormated_1">  DOSTAVA PLINA d.o.o. za trgovinu i usluge</derivirana_varijabla>
  </DomainObject.Predmet.ProtustrankaFormated>
  <DomainObject.Predmet.ProtustrankaFormatedOIB>
    <izvorni_sadrzaj>  DOSTAVA PLINA d.o.o. za trgovinu i usluge, OIB 27541431500</izvorni_sadrzaj>
    <derivirana_varijabla naziv="DomainObject.Predmet.ProtustrankaFormatedOIB_1">  DOSTAVA PLINA d.o.o. za trgovinu i usluge, OIB 27541431500</derivirana_varijabla>
  </DomainObject.Predmet.ProtustrankaFormatedOIB>
  <DomainObject.Predmet.ProtustrankaFormatedWithAdress>
    <izvorni_sadrzaj> DOSTAVA PLINA d.o.o. za trgovinu i usluge, Filipa Grabovca 127, 21230 Sinj</izvorni_sadrzaj>
    <derivirana_varijabla naziv="DomainObject.Predmet.ProtustrankaFormatedWithAdress_1"> DOSTAVA PLINA d.o.o. za trgovinu i usluge, Filipa Grabovca 127, 21230 Sinj</derivirana_varijabla>
  </DomainObject.Predmet.ProtustrankaFormatedWithAdress>
  <DomainObject.Predmet.ProtustrankaFormatedWithAdressOIB>
    <izvorni_sadrzaj> DOSTAVA PLINA d.o.o. za trgovinu i usluge, OIB 27541431500, Filipa Grabovca 127, 21230 Sinj</izvorni_sadrzaj>
    <derivirana_varijabla naziv="DomainObject.Predmet.ProtustrankaFormatedWithAdressOIB_1"> DOSTAVA PLINA d.o.o. za trgovinu i usluge, OIB 27541431500, Filipa Grabovca 127, 21230 Sinj</derivirana_varijabla>
  </DomainObject.Predmet.ProtustrankaFormatedWithAdressOIB>
  <DomainObject.Predmet.ProtustrankaWithAdress>
    <izvorni_sadrzaj>DOSTAVA PLINA d.o.o. za trgovinu i usluge Filipa Grabovca 127, 21230 Sinj</izvorni_sadrzaj>
    <derivirana_varijabla naziv="DomainObject.Predmet.ProtustrankaWithAdress_1">DOSTAVA PLINA d.o.o. za trgovinu i usluge Filipa Grabovca 127, 21230 Sinj</derivirana_varijabla>
  </DomainObject.Predmet.ProtustrankaWithAdress>
  <DomainObject.Predmet.ProtustrankaWithAdressOIB>
    <izvorni_sadrzaj>DOSTAVA PLINA d.o.o. za trgovinu i usluge, OIB 27541431500, Filipa Grabovca 127, 21230 Sinj</izvorni_sadrzaj>
    <derivirana_varijabla naziv="DomainObject.Predmet.ProtustrankaWithAdressOIB_1">DOSTAVA PLINA d.o.o. za trgovinu i usluge, OIB 27541431500, Filipa Grabovca 127, 21230 Sinj</derivirana_varijabla>
  </DomainObject.Predmet.ProtustrankaWithAdressOIB>
  <DomainObject.Predmet.ProtustrankaNazivFormated>
    <izvorni_sadrzaj>DOSTAVA PLINA d.o.o. za trgovinu i usluge</izvorni_sadrzaj>
    <derivirana_varijabla naziv="DomainObject.Predmet.ProtustrankaNazivFormated_1">DOSTAVA PLINA d.o.o. za trgovinu i usluge</derivirana_varijabla>
  </DomainObject.Predmet.ProtustrankaNazivFormated>
  <DomainObject.Predmet.ProtustrankaNazivFormatedOIB>
    <izvorni_sadrzaj>DOSTAVA PLINA d.o.o. za trgovinu i usluge, OIB 27541431500</izvorni_sadrzaj>
    <derivirana_varijabla naziv="DomainObject.Predmet.ProtustrankaNazivFormatedOIB_1">DOSTAVA PLINA d.o.o. za trgovinu i usluge, OIB 27541431500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13597.17</izvorni_sadrzaj>
    <derivirana_varijabla naziv="DomainObject.Predmet.TrenutnaVrijednost_1">13597.17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DOSTAVA PLINA d.o.o. za trgovinu i usluge</item>
    </izvorni_sadrzaj>
    <derivirana_varijabla naziv="DomainObject.Predmet.ProtuStrankaListFormated_1">
      <item>DOSTAVA PLINA d.o.o. za trgovinu i usluge</item>
    </derivirana_varijabla>
  </DomainObject.Predmet.ProtuStrankaListFormated>
  <DomainObject.Predmet.ProtuStrankaListFormatedOIB>
    <izvorni_sadrzaj>
      <item>DOSTAVA PLINA d.o.o. za trgovinu i usluge, OIB 27541431500</item>
    </izvorni_sadrzaj>
    <derivirana_varijabla naziv="DomainObject.Predmet.ProtuStrankaListFormatedOIB_1">
      <item>DOSTAVA PLINA d.o.o. za trgovinu i usluge, OIB 27541431500</item>
    </derivirana_varijabla>
  </DomainObject.Predmet.ProtuStrankaListFormatedOIB>
  <DomainObject.Predmet.ProtuStrankaListFormatedWithAdress>
    <izvorni_sadrzaj>
      <item>DOSTAVA PLINA d.o.o. za trgovinu i usluge, Filipa Grabovca 127, 21230 Sinj</item>
    </izvorni_sadrzaj>
    <derivirana_varijabla naziv="DomainObject.Predmet.ProtuStrankaListFormatedWithAdress_1">
      <item>DOSTAVA PLINA d.o.o. za trgovinu i usluge, Filipa Grabovca 127, 21230 Sinj</item>
    </derivirana_varijabla>
  </DomainObject.Predmet.ProtuStrankaListFormatedWithAdress>
  <DomainObject.Predmet.ProtuStrankaListFormatedWithAdressOIB>
    <izvorni_sadrzaj>
      <item>DOSTAVA PLINA d.o.o. za trgovinu i usluge, OIB 27541431500, Filipa Grabovca 127, 21230 Sinj</item>
    </izvorni_sadrzaj>
    <derivirana_varijabla naziv="DomainObject.Predmet.ProtuStrankaListFormatedWithAdressOIB_1">
      <item>DOSTAVA PLINA d.o.o. za trgovinu i usluge, OIB 27541431500, Filipa Grabovca 127, 21230 Sinj</item>
    </derivirana_varijabla>
  </DomainObject.Predmet.ProtuStrankaListFormatedWithAdressOIB>
  <DomainObject.Predmet.ProtuStrankaListNazivFormated>
    <izvorni_sadrzaj>
      <item>DOSTAVA PLINA d.o.o. za trgovinu i usluge</item>
    </izvorni_sadrzaj>
    <derivirana_varijabla naziv="DomainObject.Predmet.ProtuStrankaListNazivFormated_1">
      <item>DOSTAVA PLINA d.o.o. za trgovinu i usluge</item>
    </derivirana_varijabla>
  </DomainObject.Predmet.ProtuStrankaListNazivFormated>
  <DomainObject.Predmet.ProtuStrankaListNazivFormatedOIB>
    <izvorni_sadrzaj>
      <item>DOSTAVA PLINA d.o.o. za trgovinu i usluge, OIB 27541431500</item>
    </izvorni_sadrzaj>
    <derivirana_varijabla naziv="DomainObject.Predmet.ProtuStrankaListNazivFormatedOIB_1">
      <item>DOSTAVA PLINA d.o.o. za trgovinu i usluge, OIB 27541431500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St-1365/2016-5</izvorni_sadrzaj>
    <derivirana_varijabla naziv="DomainObject.PoslovniBrojDokumenta_1">St-1365/2016-5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DOSTAVA PLINA d.o.o. za trgovinu i usluge</izvorni_sadrzaj>
    <derivirana_varijabla naziv="DomainObject.Predmet.ProtustrankaIDrugi_1">DOSTAVA PLINA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DOSTAVA PLINA d.o.o. za trgovinu i usluge, OIB 27541431500, Filipa Grabovca 127, 21230 Sinj</izvorni_sadrzaj>
    <derivirana_varijabla naziv="DomainObject.Predmet.ProtustrankaIDrugiAdressOIB_1">DOSTAVA PLINA d.o.o. za trgovinu i usluge, OIB 27541431500, Filipa Grabovca 127,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DOSTAVA PLINA d.o.o. za trgovinu i usluge</item>
      <item>FINANCIJSKA AGENCIJA, RC SPLIT</item>
    </izvorni_sadrzaj>
    <derivirana_varijabla naziv="DomainObject.Predmet.SudioniciListNaziv_1">
      <item>DOSTAVA PLINA d.o.o. za trgovinu i usluge</item>
      <item>FINANCIJSKA AGENCIJA, RC SPLIT</item>
    </derivirana_varijabla>
  </DomainObject.Predmet.SudioniciListNaziv>
  <DomainObject.Predmet.SudioniciListAdressOIB>
    <izvorni_sadrzaj>
      <item>DOSTAVA PLINA d.o.o. za trgovinu i usluge, OIB 27541431500, Filipa Grabovca 127,21230 Sinj</item>
      <item>FINANCIJSKA AGENCIJA, RC SPLIT, OIB 85821130368, Mažuranićevo šetalište 24 b,21000 Split</item>
    </izvorni_sadrzaj>
    <derivirana_varijabla naziv="DomainObject.Predmet.SudioniciListAdressOIB_1">
      <item>DOSTAVA PLINA d.o.o. za trgovinu i usluge, OIB 27541431500, Filipa Grabovca 127,21230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077A41-C047-4A29-80FA-039948008E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4216</properties:Characters>
  <properties:Lines>137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2017-02-28T09:56:00Z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St-1365/2016-5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