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314d" w14:paraId="e38314d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0957C7" w:rsidP="000957C7" w:rsidR="000957C7">
      <w:pPr>
        <w:jc w:val="right"/>
      </w:pPr>
      <w:r>
        <w:t>40. St-1886/2017</w:t>
      </w:r>
    </w:p>
    <w:p w:rsidRDefault="000957C7" w:rsidP="000957C7" w:rsidR="000957C7"/>
    <w:p w:rsidRDefault="000957C7" w:rsidP="000957C7" w:rsidR="000957C7"/>
    <w:p w:rsidRDefault="000957C7" w:rsidP="000957C7" w:rsidR="000957C7">
      <w:pPr>
        <w:jc w:val="center"/>
      </w:pPr>
      <w:r>
        <w:t>R E P U B L I K A   H R V A T S K A</w:t>
      </w:r>
    </w:p>
    <w:p w:rsidRDefault="000957C7" w:rsidP="000957C7" w:rsidR="000957C7">
      <w:pPr>
        <w:jc w:val="center"/>
      </w:pPr>
      <w:r>
        <w:t>R J E Š E NJ E</w:t>
      </w:r>
    </w:p>
    <w:p w:rsidRDefault="000957C7" w:rsidP="000957C7" w:rsidR="000957C7">
      <w:pPr>
        <w:jc w:val="both"/>
      </w:pPr>
    </w:p>
    <w:p w:rsidRDefault="000957C7" w:rsidP="000957C7" w:rsidR="000957C7">
      <w:pPr>
        <w:ind w:firstLine="708"/>
        <w:jc w:val="both"/>
      </w:pPr>
      <w:r>
        <w:t>Trgovački sud u Zagrebu, po sucu tog suda Anti Galiću, kao sucu pojedincu, u predstečajnom postupku nad dužnikom UNEX GRUPA d.o.o., Zagreb, Ilica 26. (OIB 91012469230),  dana 5.listopada 2017.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FC6EB2">
        <w:t xml:space="preserve">PROTERO </w:t>
      </w:r>
      <w:r w:rsidR="00E1149C">
        <w:t xml:space="preserve"> d.o.o., </w:t>
      </w:r>
      <w:r w:rsidR="000F0FE6">
        <w:t xml:space="preserve">Zagreb, </w:t>
      </w:r>
      <w:r w:rsidR="00FC6EB2">
        <w:t>Lanište 24.</w:t>
      </w:r>
      <w:r w:rsidR="000F0FE6">
        <w:t xml:space="preserve">, </w:t>
      </w:r>
      <w:r w:rsidRPr="009A2892">
        <w:t xml:space="preserve">u iznosu </w:t>
      </w:r>
      <w:r w:rsidR="00FC6EB2">
        <w:t>104.043,32</w:t>
      </w:r>
      <w:r w:rsidR="00804268"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FC6EB2">
        <w:t>10.kolovoza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9C0E4D">
        <w:t xml:space="preserve">UNEX GRUPA d.o.o., Zagreb, Ilica 26. (OIB 91012469230) 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3.srpnja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FC6EB2">
        <w:t>PROTERO  d.o.o., Zagreb, Lanište 24.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037F68">
        <w:t>104.043,32</w:t>
      </w:r>
      <w:r w:rsidR="00804268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Financijskoj agenciji neposredno, </w:t>
      </w:r>
      <w:r w:rsidR="004230A4">
        <w:t xml:space="preserve">dana </w:t>
      </w:r>
      <w:r w:rsidR="00037F68">
        <w:t>10.kolovoza</w:t>
      </w:r>
      <w:r w:rsidR="00804268">
        <w:t xml:space="preserve"> 2017., a što je vidljivo iz otiska prijemnog žiga Financijske agencije.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(N.N.br.71/15, dalje: SZ)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037F68">
        <w:t>5</w:t>
      </w:r>
      <w:r w:rsidR="00DB6251">
        <w:t xml:space="preserve">.listopada 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140B9C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140B9C" w:rsidP="00140B9C" w:rsidR="00140B9C">
      <w:pPr>
        <w:ind w:firstLine="708" w:left="2832"/>
        <w:jc w:val="both"/>
      </w:pPr>
      <w:r>
        <w:t>Za točnost otpravka, ovlašteni službenik:</w:t>
      </w:r>
    </w:p>
    <w:p w:rsidRDefault="00140B9C" w:rsidP="00422EE0" w:rsidR="00140B9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B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</w:t>
    </w:r>
    <w:r w:rsidR="009C0E4D">
      <w:t>86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7F68"/>
    <w:rsid w:val="00065FA4"/>
    <w:rsid w:val="00073D97"/>
    <w:rsid w:val="000810CE"/>
    <w:rsid w:val="00082D64"/>
    <w:rsid w:val="000846DF"/>
    <w:rsid w:val="000957C7"/>
    <w:rsid w:val="000A7D42"/>
    <w:rsid w:val="000D7DD4"/>
    <w:rsid w:val="000F0FE6"/>
    <w:rsid w:val="00135666"/>
    <w:rsid w:val="00140B9C"/>
    <w:rsid w:val="001423CB"/>
    <w:rsid w:val="00142CB2"/>
    <w:rsid w:val="00153D80"/>
    <w:rsid w:val="00183C92"/>
    <w:rsid w:val="0018613F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13E00"/>
    <w:rsid w:val="004230A4"/>
    <w:rsid w:val="0042407B"/>
    <w:rsid w:val="00456295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A14BE"/>
    <w:rsid w:val="005A26E1"/>
    <w:rsid w:val="005A3656"/>
    <w:rsid w:val="005B4DE4"/>
    <w:rsid w:val="005C5DB0"/>
    <w:rsid w:val="005E482A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8028AB"/>
    <w:rsid w:val="00804268"/>
    <w:rsid w:val="00806934"/>
    <w:rsid w:val="00833454"/>
    <w:rsid w:val="00836780"/>
    <w:rsid w:val="00850167"/>
    <w:rsid w:val="0085489D"/>
    <w:rsid w:val="00865F7D"/>
    <w:rsid w:val="00873338"/>
    <w:rsid w:val="00873C16"/>
    <w:rsid w:val="00894787"/>
    <w:rsid w:val="008A55DD"/>
    <w:rsid w:val="008E29C7"/>
    <w:rsid w:val="008F4ADF"/>
    <w:rsid w:val="00906F71"/>
    <w:rsid w:val="00915334"/>
    <w:rsid w:val="009376C9"/>
    <w:rsid w:val="009903DB"/>
    <w:rsid w:val="009C0E4D"/>
    <w:rsid w:val="009C3707"/>
    <w:rsid w:val="009C66AF"/>
    <w:rsid w:val="009E15D8"/>
    <w:rsid w:val="00A00231"/>
    <w:rsid w:val="00A020D7"/>
    <w:rsid w:val="00A0286F"/>
    <w:rsid w:val="00A22919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72A8"/>
    <w:rsid w:val="00BE1970"/>
    <w:rsid w:val="00BE210E"/>
    <w:rsid w:val="00BE7FFA"/>
    <w:rsid w:val="00BF15A9"/>
    <w:rsid w:val="00C14AD4"/>
    <w:rsid w:val="00C22FB5"/>
    <w:rsid w:val="00C25555"/>
    <w:rsid w:val="00C558DE"/>
    <w:rsid w:val="00C73C08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B6251"/>
    <w:rsid w:val="00E02326"/>
    <w:rsid w:val="00E1149C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54281"/>
    <w:rsid w:val="00F70A23"/>
    <w:rsid w:val="00F753F1"/>
    <w:rsid w:val="00F906F5"/>
    <w:rsid w:val="00FC6EB2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0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0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03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St-1886/2017</izvorni_sadrzaj>
    <derivirana_varijabla naziv="DomainObject.Predmet.OznakaBroj_1">St-1886/2017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GRUPA d.o.o. zastupanog po punomoćniku OD JUJNOVIĆ LUČIĆ MARKOVIĆ j.t.d.</izvorni_sadrzaj>
    <derivirana_varijabla naziv="DomainObject.Predmet.ProtustrankaFormated_1">  UNEX GRUPA d.o.o. zastupanog po punomoćniku OD JUJNOVIĆ LUČIĆ MARKOVIĆ j.t.d.</derivirana_varijabla>
  </DomainObject.Predmet.ProtustrankaFormated>
  <DomainObject.Predmet.ProtustrankaFormatedOIB>
    <izvorni_sadrzaj>  UNEX GRUPA d.o.o., OIB 91012469230 zastupanog po punomoćniku OD JUJNOVIĆ LUČIĆ MARKOVIĆ j.t.d.</izvorni_sadrzaj>
    <derivirana_varijabla naziv="DomainObject.Predmet.ProtustrankaFormatedOIB_1">  UNEX GRUPA d.o.o., OIB 91012469230 zastupanog po punomoćniku OD JUJNOVIĆ LUČIĆ MARKOVIĆ j.t.d.</derivirana_varijabla>
  </DomainObject.Predmet.ProtustrankaFormatedOIB>
  <DomainObject.Predmet.ProtustrankaFormatedWithAdress>
    <izvorni_sadrzaj> UNEX GRUPA d.o.o., Ilica 26, 10000 Zagreb zastupanog po punomoćniku OD JUJNOVIĆ LUČIĆ MARKOVIĆ j.t.d.</izvorni_sadrzaj>
    <derivirana_varijabla naziv="DomainObject.Predmet.ProtustrankaFormatedWithAdress_1"> UNEX GRUPA d.o.o., Ilica 26, 10000 Zagreb zastupanog po punomoćniku OD JUJNOVIĆ LUČIĆ MARKOVIĆ j.t.d.</derivirana_varijabla>
  </DomainObject.Predmet.ProtustrankaFormatedWithAdress>
  <DomainObject.Predmet.ProtustrankaFormatedWithAdressOIB>
    <izvorni_sadrzaj> UNEX GRUPA d.o.o., OIB 91012469230, Ilica 26, 10000 Zagreb zastupanog po punomoćniku OD JUJNOVIĆ LUČIĆ MARKOVIĆ j.t.d.</izvorni_sadrzaj>
    <derivirana_varijabla naziv="DomainObject.Predmet.ProtustrankaFormatedWithAdressOIB_1"> UNEX GRUPA d.o.o., OIB 91012469230, Ilica 26, 10000 Zagreb zastupanog po punomoćniku OD JUJNOVIĆ LUČIĆ MARKOVIĆ j.t.d.</derivirana_varijabla>
  </DomainObject.Predmet.ProtustrankaFormatedWithAdressOIB>
  <DomainObject.Predmet.ProtustrankaWithAdress>
    <izvorni_sadrzaj>UNEX GRUPA d.o.o. Ilica 26, 10000 Zagreb</izvorni_sadrzaj>
    <derivirana_varijabla naziv="DomainObject.Predmet.ProtustrankaWithAdress_1">UNEX GRUPA d.o.o. Ilica 26, 10000 Zagreb</derivirana_varijabla>
  </DomainObject.Predmet.ProtustrankaWithAdress>
  <DomainObject.Predmet.ProtustrankaWithAdressOIB>
    <izvorni_sadrzaj>UNEX GRUPA d.o.o., OIB 91012469230, Ilica 26, 10000 Zagreb</izvorni_sadrzaj>
    <derivirana_varijabla naziv="DomainObject.Predmet.ProtustrankaWithAdressOIB_1">UNEX GRUPA d.o.o., OIB 91012469230, Ilica 26, 10000 Zagreb</derivirana_varijabla>
  </DomainObject.Predmet.ProtustrankaWithAdressOIB>
  <DomainObject.Predmet.ProtustrankaNazivFormated>
    <izvorni_sadrzaj>UNEX GRUPA d.o.o.</izvorni_sadrzaj>
    <derivirana_varijabla naziv="DomainObject.Predmet.ProtustrankaNazivFormated_1">UNEX GRUPA d.o.o.</derivirana_varijabla>
  </DomainObject.Predmet.ProtustrankaNazivFormated>
  <DomainObject.Predmet.ProtustrankaNazivFormatedOIB>
    <izvorni_sadrzaj>UNEX GRUPA d.o.o., OIB 91012469230</izvorni_sadrzaj>
    <derivirana_varijabla naziv="DomainObject.Predmet.ProtustrankaNazivFormatedOIB_1">UNEX GRUPA d.o.o., OIB 91012469230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GRUPA d.o.o.</izvorni_sadrzaj>
    <derivirana_varijabla naziv="DomainObject.Predmet.StrankaFormated_1">  UNEX GRUPA d.o.o.</derivirana_varijabla>
  </DomainObject.Predmet.StrankaFormated>
  <DomainObject.Predmet.StrankaFormatedOIB>
    <izvorni_sadrzaj>  UNEX GRUPA d.o.o., OIB 91012469230</izvorni_sadrzaj>
    <derivirana_varijabla naziv="DomainObject.Predmet.StrankaFormatedOIB_1">  UNEX GRUPA d.o.o., OIB 91012469230</derivirana_varijabla>
  </DomainObject.Predmet.StrankaFormatedOIB>
  <DomainObject.Predmet.StrankaFormatedWithAdress>
    <izvorni_sadrzaj> UNEX GRUPA d.o.o., Ilica 26, 10000 Zagreb</izvorni_sadrzaj>
    <derivirana_varijabla naziv="DomainObject.Predmet.StrankaFormatedWithAdress_1"> UNEX GRUPA d.o.o., Ilica 26, 10000 Zagreb</derivirana_varijabla>
  </DomainObject.Predmet.StrankaFormatedWithAdress>
  <DomainObject.Predmet.StrankaFormatedWithAdressOIB>
    <izvorni_sadrzaj> UNEX GRUPA d.o.o., OIB 91012469230, Ilica 26, 10000 Zagreb</izvorni_sadrzaj>
    <derivirana_varijabla naziv="DomainObject.Predmet.StrankaFormatedWithAdressOIB_1"> UNEX GRUPA d.o.o., OIB 91012469230, Ilica 26, 10000 Zagreb</derivirana_varijabla>
  </DomainObject.Predmet.StrankaFormatedWithAdressOIB>
  <DomainObject.Predmet.StrankaWithAdress>
    <izvorni_sadrzaj>UNEX GRUPA d.o.o. Ilica 26,10000 Zagreb</izvorni_sadrzaj>
    <derivirana_varijabla naziv="DomainObject.Predmet.StrankaWithAdress_1">UNEX GRUPA d.o.o. Ilica 26,10000 Zagreb</derivirana_varijabla>
  </DomainObject.Predmet.StrankaWithAdress>
  <DomainObject.Predmet.StrankaWithAdressOIB>
    <izvorni_sadrzaj>UNEX GRUPA d.o.o., OIB 91012469230, Ilica 26,10000 Zagreb</izvorni_sadrzaj>
    <derivirana_varijabla naziv="DomainObject.Predmet.StrankaWithAdressOIB_1">UNEX GRUPA d.o.o., OIB 91012469230, Ilica 26,10000 Zagreb</derivirana_varijabla>
  </DomainObject.Predmet.StrankaWithAdressOIB>
  <DomainObject.Predmet.StrankaNazivFormated>
    <izvorni_sadrzaj>UNEX GRUPA d.o.o.</izvorni_sadrzaj>
    <derivirana_varijabla naziv="DomainObject.Predmet.StrankaNazivFormated_1">UNEX GRUPA d.o.o.</derivirana_varijabla>
  </DomainObject.Predmet.StrankaNazivFormated>
  <DomainObject.Predmet.StrankaNazivFormatedOIB>
    <izvorni_sadrzaj>UNEX GRUPA d.o.o., OIB 91012469230</izvorni_sadrzaj>
    <derivirana_varijabla naziv="DomainObject.Predmet.StrankaNazivFormatedOIB_1">UNEX GRUPA d.o.o., OIB 91012469230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GRUPA d.o.o.</item>
    </izvorni_sadrzaj>
    <derivirana_varijabla naziv="DomainObject.Predmet.StrankaListFormated_1">
      <item>UNEX GRUPA d.o.o.</item>
    </derivirana_varijabla>
  </DomainObject.Predmet.StrankaListFormated>
  <DomainObject.Predmet.StrankaListFormatedOIB>
    <izvorni_sadrzaj>
      <item>UNEX GRUPA d.o.o., OIB 91012469230</item>
    </izvorni_sadrzaj>
    <derivirana_varijabla naziv="DomainObject.Predmet.StrankaListFormatedOIB_1">
      <item>UNEX GRUPA d.o.o., OIB 91012469230</item>
    </derivirana_varijabla>
  </DomainObject.Predmet.StrankaListFormatedOIB>
  <DomainObject.Predmet.StrankaListFormatedWithAdress>
    <izvorni_sadrzaj>
      <item>UNEX GRUPA d.o.o., Ilica 26, 10000 Zagreb</item>
    </izvorni_sadrzaj>
    <derivirana_varijabla naziv="DomainObject.Predmet.StrankaListFormatedWithAdress_1">
      <item>UNEX GRUPA d.o.o., Ilica 26, 10000 Zagreb</item>
    </derivirana_varijabla>
  </DomainObject.Predmet.StrankaListFormatedWithAdress>
  <DomainObject.Predmet.StrankaListFormatedWithAdressOIB>
    <izvorni_sadrzaj>
      <item>UNEX GRUPA d.o.o., OIB 91012469230, Ilica 26, 10000 Zagreb</item>
    </izvorni_sadrzaj>
    <derivirana_varijabla naziv="DomainObject.Predmet.StrankaListFormatedWithAdressOIB_1">
      <item>UNEX GRUPA d.o.o., OIB 91012469230, Ilica 26, 10000 Zagreb</item>
    </derivirana_varijabla>
  </DomainObject.Predmet.StrankaListFormatedWithAdressOIB>
  <DomainObject.Predmet.StrankaListNazivFormated>
    <izvorni_sadrzaj>
      <item>UNEX GRUPA d.o.o.</item>
    </izvorni_sadrzaj>
    <derivirana_varijabla naziv="DomainObject.Predmet.StrankaListNazivFormated_1">
      <item>UNEX GRUPA d.o.o.</item>
    </derivirana_varijabla>
  </DomainObject.Predmet.StrankaListNazivFormated>
  <DomainObject.Predmet.StrankaListNazivFormatedOIB>
    <izvorni_sadrzaj>
      <item>UNEX GRUPA d.o.o., OIB 91012469230</item>
    </izvorni_sadrzaj>
    <derivirana_varijabla naziv="DomainObject.Predmet.StrankaListNazivFormatedOIB_1">
      <item>UNEX GRUPA d.o.o., OIB 91012469230</item>
    </derivirana_varijabla>
  </DomainObject.Predmet.StrankaListNazivFormatedOIB>
  <DomainObject.Predmet.ProtuStrankaListFormated>
    <izvorni_sadrzaj>
      <item>UNEX GRUPA d.o.o. zastupanog po punomoćniku OD JUJNOVIĆ LUČIĆ MARKOVIĆ j.t.d.</item>
    </izvorni_sadrzaj>
    <derivirana_varijabla naziv="DomainObject.Predmet.ProtuStrankaListFormated_1">
      <item>UNEX GRUPA d.o.o. zastupanog po punomoćniku OD JUJNOVIĆ LUČIĆ MARKOVIĆ j.t.d.</item>
    </derivirana_varijabla>
  </DomainObject.Predmet.ProtuStrankaListFormated>
  <DomainObject.Predmet.ProtuStrankaListFormatedOIB>
    <izvorni_sadrzaj>
      <item>UNEX GRUPA d.o.o., OIB 91012469230 zastupanog po punomoćniku OD JUJNOVIĆ LUČIĆ MARKOVIĆ j.t.d.</item>
    </izvorni_sadrzaj>
    <derivirana_varijabla naziv="DomainObject.Predmet.ProtuStrankaListFormatedOIB_1">
      <item>UNEX GRUPA d.o.o., OIB 91012469230 zastupanog po punomoćniku OD JUJNOVIĆ LUČIĆ MARKOVIĆ j.t.d.</item>
    </derivirana_varijabla>
  </DomainObject.Predmet.ProtuStrankaListFormatedOIB>
  <DomainObject.Predmet.ProtuStrankaListFormatedWithAdress>
    <izvorni_sadrzaj>
      <item>UNEX GRUPA d.o.o., Ilica 26, 10000 Zagreb zastupanog po punomoćniku OD JUJNOVIĆ LUČIĆ MARKOVIĆ j.t.d.</item>
    </izvorni_sadrzaj>
    <derivirana_varijabla naziv="DomainObject.Predmet.ProtuStrankaListFormatedWithAdress_1">
      <item>UNEX GRUPA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GRUPA d.o.o., OIB 91012469230, Ilica 26, 10000 Zagreb zastupanog po punomoćniku OD JUJNOVIĆ LUČIĆ MARKOVIĆ j.t.d.</item>
    </izvorni_sadrzaj>
    <derivirana_varijabla naziv="DomainObject.Predmet.ProtuStrankaListFormatedWithAdressOIB_1">
      <item>UNEX GRUPA d.o.o., OIB 91012469230,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GRUPA d.o.o.</item>
    </izvorni_sadrzaj>
    <derivirana_varijabla naziv="DomainObject.Predmet.ProtuStrankaListNazivFormated_1">
      <item>UNEX GRUPA d.o.o.</item>
    </derivirana_varijabla>
  </DomainObject.Predmet.ProtuStrankaListNazivFormated>
  <DomainObject.Predmet.ProtuStrankaListNazivFormatedOIB>
    <izvorni_sadrzaj>
      <item>UNEX GRUPA d.o.o., OIB 91012469230</item>
    </izvorni_sadrzaj>
    <derivirana_varijabla naziv="DomainObject.Predmet.ProtuStrankaListNazivFormatedOIB_1">
      <item>UNEX GRUPA d.o.o., OIB 91012469230</item>
    </derivirana_varijabla>
  </DomainObject.Predmet.ProtuStrankaListNazivFormatedOIB>
  <DomainObject.Predmet.OstaliListFormated>
    <izvorni_sadrzaj>
      <item>OD JUJNOVIĆ LUČIĆ MARKOVIĆ j.t.d. punomoćnik sudionika u postupku UNEX GRUPA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GRUPA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GRUPA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GRUPA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c.20/22, 10000 Zagreb punomoćnik sudionika u postupku UNEX GRUPA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c.20/22, 10000 Zagreb punomoćnik sudionika u postupku UNEX GRUPA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GRUPA d.o.o.</izvorni_sadrzaj>
    <derivirana_varijabla naziv="DomainObject.Predmet.StrankaIDrugi_1">UNEX GRUPA d.o.o.</derivirana_varijabla>
  </DomainObject.Predmet.StrankaIDrugi>
  <DomainObject.Predmet.ProtustrankaIDrugi>
    <izvorni_sadrzaj>UNEX GRUPA d.o.o.</izvorni_sadrzaj>
    <derivirana_varijabla naziv="DomainObject.Predmet.ProtustrankaIDrugi_1">UNEX GRUPA d.o.o.</derivirana_varijabla>
  </DomainObject.Predmet.ProtustrankaIDrugi>
  <DomainObject.Predmet.StrankaIDrugiAdressOIB>
    <izvorni_sadrzaj>UNEX GRUPA d.o.o., OIB 91012469230, Ilica 26, 10000 Zagreb</izvorni_sadrzaj>
    <derivirana_varijabla naziv="DomainObject.Predmet.StrankaIDrugiAdressOIB_1">UNEX GRUPA d.o.o., OIB 91012469230, Ilica 26, 10000 Zagreb</derivirana_varijabla>
  </DomainObject.Predmet.StrankaIDrugiAdressOIB>
  <DomainObject.Predmet.ProtustrankaIDrugiAdressOIB>
    <izvorni_sadrzaj>UNEX GRUPA d.o.o., OIB 91012469230, Ilica 26, 10000 Zagreb</izvorni_sadrzaj>
    <derivirana_varijabla naziv="DomainObject.Predmet.ProtustrankaIDrugiAdressOIB_1">UNEX GRUPA d.o.o., OIB 91012469230,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GRUPA d.o.o.</item>
      <item>UNEX GRUPA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GRUPA d.o.o.</item>
      <item>UNEX GRUPA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GRUPA d.o.o., OIB 91012469230, Ilica 26,10000 Zagreb</item>
      <item>UNEX GRUPA d.o.o., OIB 91012469230, Ilica 26,10000 Zagreb</item>
      <item>OD JUJNOVIĆ LUČIĆ MARKOVIĆ j.t.d., Strojarska c.20/22,10000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91012469230</item>
      <item>, OIB 91012469230</item>
      <item>, OIB null</item>
      <item>, OIB 74239860723</item>
      <item>, OIB 75819777315</item>
    </izvorni_sadrzaj>
    <derivirana_varijabla naziv="DomainObject.Predmet.SudioniciListNazivOIB_1">
      <item>, OIB 91012469230</item>
      <item>, OIB 91012469230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1941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2017-10-05T12:04:00Z</dcterms:created>
  <dc:creator>nribaric</dc:creator>
  <cp:lastModifiedBy>Valentina Delač</cp:lastModifiedBy>
  <cp:lastPrinted>2017-10-05T12:05:00Z</cp:lastPrinted>
  <dcterms:modified xmlns:xsi="http://www.w3.org/2001/XMLSchema-instance" xsi:type="dcterms:W3CDTF">2017-10-05T12:05:00Z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