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97ee" w14:paraId="e0d97ee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D53DA9">
        <w:rPr>
          <w:rFonts w:cs="Times New Roman"/>
        </w:rPr>
        <w:t>TNT PRODUKCIJA</w:t>
      </w:r>
      <w:r w:rsidR="0080515D">
        <w:rPr>
          <w:rFonts w:cs="Times New Roman"/>
        </w:rPr>
        <w:t xml:space="preserve"> </w:t>
      </w:r>
      <w:r w:rsidR="00D53DA9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D53DA9">
        <w:rPr>
          <w:rFonts w:cs="Times New Roman"/>
        </w:rPr>
        <w:t>Štrigova</w:t>
      </w:r>
      <w:r w:rsidR="00A37125">
        <w:rPr>
          <w:rFonts w:cs="Times New Roman"/>
        </w:rPr>
        <w:t xml:space="preserve">, </w:t>
      </w:r>
      <w:r w:rsidR="00D53DA9">
        <w:rPr>
          <w:rFonts w:cs="Times New Roman"/>
        </w:rPr>
        <w:t>Štrigova 116</w:t>
      </w:r>
      <w:r w:rsidR="000B778A">
        <w:rPr>
          <w:rFonts w:cs="Times New Roman"/>
        </w:rPr>
        <w:t xml:space="preserve">, OIB: </w:t>
      </w:r>
      <w:r w:rsidR="00D53DA9" w:rsidRPr="00D53DA9">
        <w:rPr>
          <w:rFonts w:cs="Times New Roman"/>
        </w:rPr>
        <w:t>85209619587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</w:t>
      </w:r>
      <w:r w:rsidR="00A37125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80515D">
        <w:rPr>
          <w:b/>
        </w:rPr>
        <w:t>12</w:t>
      </w:r>
      <w:r w:rsidR="009B2BCE">
        <w:rPr>
          <w:b/>
        </w:rPr>
        <w:t>,</w:t>
      </w:r>
      <w:r w:rsidR="00D53DA9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D53DA9">
        <w:t>Dragan Pozderec, Štrigova, Štrigova 116</w:t>
      </w:r>
      <w:r w:rsidR="000C01D3">
        <w:t xml:space="preserve">, </w:t>
      </w:r>
    </w:p>
    <w:p w:rsidRDefault="009C304A" w:rsidP="00D53DA9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D53DA9" w:rsidRPr="00D53DA9">
        <w:rPr>
          <w:rFonts w:cs="Times New Roman"/>
        </w:rPr>
        <w:t>TNT PRODUKCIJA j.d.o.o., Štrigova</w:t>
      </w:r>
      <w:r w:rsidR="00D53DA9">
        <w:rPr>
          <w:rFonts w:cs="Times New Roman"/>
        </w:rPr>
        <w:t>, Štrigova 116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D53DA9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D53DA9" w:rsidRPr="00D53DA9">
        <w:t>Dragan</w:t>
      </w:r>
      <w:r w:rsidR="00D53DA9">
        <w:t>u</w:t>
      </w:r>
      <w:r w:rsidR="00D53DA9" w:rsidRPr="00D53DA9">
        <w:t xml:space="preserve"> Pozderec</w:t>
      </w:r>
      <w:r w:rsidR="00D53DA9">
        <w:t>u</w:t>
      </w:r>
      <w:r w:rsidR="00D53DA9" w:rsidRPr="00D53DA9">
        <w:t>, Štrigova, Štrigova 116</w:t>
      </w:r>
      <w:r w:rsidR="001E7E3C">
        <w:t xml:space="preserve">, </w:t>
      </w:r>
      <w:r w:rsidR="000B778A">
        <w:t xml:space="preserve">OIB: </w:t>
      </w:r>
      <w:r w:rsidR="00D53DA9">
        <w:t>73993056259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80515D">
        <w:t>12</w:t>
      </w:r>
      <w:r w:rsidR="009B2BCE">
        <w:t>,</w:t>
      </w:r>
      <w:r w:rsidR="00D53DA9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D53DA9" w:rsidRPr="00D53DA9">
        <w:rPr>
          <w:rFonts w:cs="Times New Roman"/>
        </w:rPr>
        <w:t>TNT PRODUKCIJA j.d.o.o., Štrigova, Štrigova 116, OIB: 85209619587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37125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FE7635" w:rsidR="00FE7635">
      <w:pPr>
        <w:ind w:firstLine="708" w:left="4956"/>
        <w:jc w:val="both"/>
      </w:pPr>
      <w:r>
        <w:rPr>
          <w:rFonts w:cs="Times New Roman"/>
        </w:rPr>
        <w:t>Ksenija Flack-Makitan</w:t>
      </w:r>
    </w:p>
    <w:p w:rsidRDefault="0080515D" w:rsidP="009C304A" w:rsidR="009C304A">
      <w:r>
        <w:t xml:space="preserve"> </w:t>
      </w:r>
    </w:p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D53DA9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D53DA9" w:rsidRPr="00D53DA9">
        <w:rPr>
          <w:rFonts w:cs="Times New Roman"/>
        </w:rPr>
        <w:t>TNT PRODUKCIJA j.d.o.o., Štrigova</w:t>
      </w:r>
      <w:r w:rsidR="00D53DA9">
        <w:rPr>
          <w:rFonts w:cs="Times New Roman"/>
        </w:rPr>
        <w:t>, Štrigova 116</w:t>
      </w:r>
      <w:r w:rsidR="000B778A" w:rsidRPr="000B778A">
        <w:rPr>
          <w:rFonts w:cs="Times New Roman"/>
        </w:rPr>
        <w:t xml:space="preserve">, </w:t>
      </w:r>
    </w:p>
    <w:p w:rsidRDefault="009C304A" w:rsidP="00D53DA9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D53DA9" w:rsidRPr="00D53DA9">
        <w:t>Dragan Pozderec, Štrigova, Štrigova 116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D3E" w:rsidP="009C304A" w:rsidR="007F3D3E">
      <w:r>
        <w:separator/>
      </w:r>
    </w:p>
  </w:endnote>
  <w:endnote w:id="0" w:type="continuationSeparator">
    <w:p w:rsidRDefault="007F3D3E" w:rsidP="009C304A" w:rsidR="007F3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D3E" w:rsidP="009C304A" w:rsidR="007F3D3E">
      <w:r>
        <w:separator/>
      </w:r>
    </w:p>
  </w:footnote>
  <w:footnote w:id="0" w:type="continuationSeparator">
    <w:p w:rsidRDefault="007F3D3E" w:rsidP="009C304A" w:rsidR="007F3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635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D53DA9">
      <w:t>893</w:t>
    </w:r>
    <w:r w:rsidR="000B778A">
      <w:t>/16-</w:t>
    </w:r>
    <w:r w:rsidR="00D53DA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D53DA9">
      <w:t>893</w:t>
    </w:r>
    <w:r w:rsidR="009B2BCE">
      <w:t>/16-</w:t>
    </w:r>
    <w:r w:rsidR="00D53DA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37C0B"/>
    <w:rsid w:val="000B778A"/>
    <w:rsid w:val="000C01D3"/>
    <w:rsid w:val="00103373"/>
    <w:rsid w:val="001B0ED1"/>
    <w:rsid w:val="001E3A50"/>
    <w:rsid w:val="001E7E3C"/>
    <w:rsid w:val="001F0EF9"/>
    <w:rsid w:val="003D3CE4"/>
    <w:rsid w:val="00444475"/>
    <w:rsid w:val="00454D75"/>
    <w:rsid w:val="00473E94"/>
    <w:rsid w:val="00584C46"/>
    <w:rsid w:val="00660159"/>
    <w:rsid w:val="00697888"/>
    <w:rsid w:val="0074540E"/>
    <w:rsid w:val="007F3D3E"/>
    <w:rsid w:val="00802FED"/>
    <w:rsid w:val="0080515D"/>
    <w:rsid w:val="0081052E"/>
    <w:rsid w:val="0082366A"/>
    <w:rsid w:val="00826138"/>
    <w:rsid w:val="008550D8"/>
    <w:rsid w:val="008C1F14"/>
    <w:rsid w:val="008D1BBB"/>
    <w:rsid w:val="0095230D"/>
    <w:rsid w:val="00954519"/>
    <w:rsid w:val="009B2BCE"/>
    <w:rsid w:val="009C19FB"/>
    <w:rsid w:val="009C304A"/>
    <w:rsid w:val="00A37125"/>
    <w:rsid w:val="00A80E19"/>
    <w:rsid w:val="00A83300"/>
    <w:rsid w:val="00AF327D"/>
    <w:rsid w:val="00B73D1F"/>
    <w:rsid w:val="00BE0B3A"/>
    <w:rsid w:val="00D16253"/>
    <w:rsid w:val="00D53DA9"/>
    <w:rsid w:val="00E41852"/>
    <w:rsid w:val="00F740FE"/>
    <w:rsid w:val="00F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E7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6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E7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6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TNT PRODUKCIJA jednostavno društvo s ograničenom odgovornošću za marketing i elektroinstalacije</izvorni_sadrzaj>
    <derivirana_varijabla naziv="DomainObject.Predmet.ProtustrankaFormated_1">  TNT PRODUKCIJA jednostavno društvo s ograničenom odgovornošću za marketing i elektroinstalacije</derivirana_varijabla>
  </DomainObject.Predmet.ProtustrankaFormated>
  <DomainObject.Predmet.ProtustrankaFormatedOIB>
    <izvorni_sadrzaj>  TNT PRODUKCIJA jednostavno društvo s ograničenom odgovornošću za marketing i elektroinstalacije, OIB 85209619587</izvorni_sadrzaj>
    <derivirana_varijabla naziv="DomainObject.Predmet.ProtustrankaFormatedOIB_1">  TNT PRODUKCIJA jednostavno društvo s ograničenom odgovornošću za marketing i elektroinstalacije, OIB 85209619587</derivirana_varijabla>
  </DomainObject.Predmet.ProtustrankaFormatedOIB>
  <DomainObject.Predmet.ProtustrankaFormatedWithAdress>
    <izvorni_sadrzaj> TNT PRODUKCIJA jednostavno društvo s ograničenom odgovornošću za marketing i elektroinstalacije, Štrigova 116, 40313 Štrigova</izvorni_sadrzaj>
    <derivirana_varijabla naziv="DomainObject.Predmet.ProtustrankaFormatedWithAdress_1"> TNT PRODUKCIJA jednostavno društvo s ograničenom odgovornošću za marketing i elektroinstalacije, Štrigova 116, 40313 Štrigova</derivirana_varijabla>
  </DomainObject.Predmet.ProtustrankaFormatedWithAdress>
  <DomainObject.Predmet.ProtustrankaFormatedWithAdressOIB>
    <izvorni_sadrzaj> TNT PRODUKCIJA jednostavno društvo s ograničenom odgovornošću za marketing i elektroinstalacije, OIB 85209619587, Štrigova 116, 40313 Štrigova</izvorni_sadrzaj>
    <derivirana_varijabla naziv="DomainObject.Predmet.ProtustrankaFormatedWithAdressOIB_1"> TNT PRODUKCIJA jednostavno društvo s ograničenom odgovornošću za marketing i elektroinstalacije, OIB 85209619587, Štrigova 116, 40313 Štrigova</derivirana_varijabla>
  </DomainObject.Predmet.ProtustrankaFormatedWithAdressOIB>
  <DomainObject.Predmet.ProtustrankaWithAdress>
    <izvorni_sadrzaj>TNT PRODUKCIJA jednostavno društvo s ograničenom odgovornošću za marketing i elektroinstalacije Štrigova 116, 40313 Štrigova</izvorni_sadrzaj>
    <derivirana_varijabla naziv="DomainObject.Predmet.ProtustrankaWithAdress_1">TNT PRODUKCIJA jednostavno društvo s ograničenom odgovornošću za marketing i elektroinstalacije Štrigova 116, 40313 Štrigova</derivirana_varijabla>
  </DomainObject.Predmet.ProtustrankaWithAdress>
  <DomainObject.Predmet.ProtustrankaWithAdressOIB>
    <izvorni_sadrzaj>TNT PRODUKCIJA jednostavno društvo s ograničenom odgovornošću za marketing i elektroinstalacije, OIB 85209619587, Štrigova 116, 40313 Štrigova</izvorni_sadrzaj>
    <derivirana_varijabla naziv="DomainObject.Predmet.ProtustrankaWithAdressOIB_1">TNT PRODUKCIJA jednostavno društvo s ograničenom odgovornošću za marketing i elektroinstalacije, OIB 85209619587, Štrigova 116, 40313 Štrigova</derivirana_varijabla>
  </DomainObject.Predmet.ProtustrankaWithAdressOIB>
  <DomainObject.Predmet.ProtustrankaNazivFormated>
    <izvorni_sadrzaj>TNT PRODUKCIJA jednostavno društvo s ograničenom odgovornošću za marketing i elektroinstalacije</izvorni_sadrzaj>
    <derivirana_varijabla naziv="DomainObject.Predmet.ProtustrankaNazivFormated_1">TNT PRODUKCIJA jednostavno društvo s ograničenom odgovornošću za marketing i elektroinstalacije</derivirana_varijabla>
  </DomainObject.Predmet.ProtustrankaNazivFormated>
  <DomainObject.Predmet.ProtustrankaNazivFormatedOIB>
    <izvorni_sadrzaj>TNT PRODUKCIJA jednostavno društvo s ograničenom odgovornošću za marketing i elektroinstalacije, OIB 85209619587</izvorni_sadrzaj>
    <derivirana_varijabla naziv="DomainObject.Predmet.ProtustrankaNazivFormatedOIB_1">TNT PRODUKCIJA jednostavno društvo s ograničenom odgovornošću za marketing i elektroinstalacije, OIB 85209619587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13705.19</izvorni_sadrzaj>
    <derivirana_varijabla naziv="DomainObject.Predmet.TrenutnaVrijednost_1">13705.19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TNT PRODUKCIJA jednostavno društvo s ograničenom odgovornošću za marketing i elektroinstalacije</item>
    </izvorni_sadrzaj>
    <derivirana_varijabla naziv="DomainObject.Predmet.ProtuStrankaListFormated_1">
      <item>TNT PRODUKCIJA jednostavno društvo s ograničenom odgovornošću za marketing i elektroinstalacije</item>
    </derivirana_varijabla>
  </DomainObject.Predmet.ProtuStrankaListFormated>
  <DomainObject.Predmet.ProtuStrankaListFormatedOIB>
    <izvorni_sadrzaj>
      <item>TNT PRODUKCIJA jednostavno društvo s ograničenom odgovornošću za marketing i elektroinstalacije, OIB 85209619587</item>
    </izvorni_sadrzaj>
    <derivirana_varijabla naziv="DomainObject.Predmet.ProtuStrankaListFormatedOIB_1">
      <item>TNT PRODUKCIJA jednostavno društvo s ograničenom odgovornošću za marketing i elektroinstalacije, OIB 85209619587</item>
    </derivirana_varijabla>
  </DomainObject.Predmet.ProtuStrankaListFormatedOIB>
  <DomainObject.Predmet.ProtuStrankaListFormatedWithAdress>
    <izvorni_sadrzaj>
      <item>TNT PRODUKCIJA jednostavno društvo s ograničenom odgovornošću za marketing i elektroinstalacije, Štrigova 116, 40313 Štrigova</item>
    </izvorni_sadrzaj>
    <derivirana_varijabla naziv="DomainObject.Predmet.ProtuStrankaListFormatedWithAdress_1">
      <item>TNT PRODUKCIJA jednostavno društvo s ograničenom odgovornošću za marketing i elektroinstalacije, Štrigova 116, 40313 Štrigova</item>
    </derivirana_varijabla>
  </DomainObject.Predmet.ProtuStrankaListFormatedWithAdress>
  <DomainObject.Predmet.ProtuStrankaListFormatedWithAdressOIB>
    <izvorni_sadrzaj>
      <item>TNT PRODUKCIJA jednostavno društvo s ograničenom odgovornošću za marketing i elektroinstalacije, OIB 85209619587, Štrigova 116, 40313 Štrigova</item>
    </izvorni_sadrzaj>
    <derivirana_varijabla naziv="DomainObject.Predmet.ProtuStrankaListFormatedWithAdressOIB_1">
      <item>TNT PRODUKCIJA jednostavno društvo s ograničenom odgovornošću za marketing i elektroinstalacije, OIB 85209619587, Štrigova 116, 40313 Štrigova</item>
    </derivirana_varijabla>
  </DomainObject.Predmet.ProtuStrankaListFormatedWithAdressOIB>
  <DomainObject.Predmet.ProtuStrankaListNazivFormated>
    <izvorni_sadrzaj>
      <item>TNT PRODUKCIJA jednostavno društvo s ograničenom odgovornošću za marketing i elektroinstalacije</item>
    </izvorni_sadrzaj>
    <derivirana_varijabla naziv="DomainObject.Predmet.ProtuStrankaListNazivFormated_1">
      <item>TNT PRODUKCIJA jednostavno društvo s ograničenom odgovornošću za marketing i elektroinstalacije</item>
    </derivirana_varijabla>
  </DomainObject.Predmet.ProtuStrankaListNazivFormated>
  <DomainObject.Predmet.ProtuStrankaListNazivFormatedOIB>
    <izvorni_sadrzaj>
      <item>TNT PRODUKCIJA jednostavno društvo s ograničenom odgovornošću za marketing i elektroinstalacije, OIB 85209619587</item>
    </izvorni_sadrzaj>
    <derivirana_varijabla naziv="DomainObject.Predmet.ProtuStrankaListNazivFormatedOIB_1">
      <item>TNT PRODUKCIJA jednostavno društvo s ograničenom odgovornošću za marketing i elektroinstalacije, OIB 85209619587</item>
    </derivirana_varijabla>
  </DomainObject.Predmet.ProtuStrankaListNazivFormatedOIB>
  <DomainObject.Predmet.OstaliListFormated>
    <izvorni_sadrzaj>
      <item>sudski registar</item>
      <item>Dragan Pozderec</item>
      <item>Županijsko državno odvjetništvo</item>
    </izvorni_sadrzaj>
    <derivirana_varijabla naziv="DomainObject.Predmet.OstaliListFormated_1">
      <item>sudski registar</item>
      <item>Dragan Pozderec</item>
      <item>Županijsko državno odvjetništvo</item>
    </derivirana_varijabla>
  </DomainObject.Predmet.OstaliListFormated>
  <DomainObject.Predmet.OstaliListFormatedOIB>
    <izvorni_sadrzaj>
      <item>sudski registar</item>
      <item>Dragan Pozderec, OIB 73993056259</item>
      <item>Županijsko državno odvjetništvo</item>
    </izvorni_sadrzaj>
    <derivirana_varijabla naziv="DomainObject.Predmet.OstaliListFormatedOIB_1">
      <item>sudski registar</item>
      <item>Dragan Pozderec, OIB 73993056259</item>
      <item>Županijsko državno odvjetništvo</item>
    </derivirana_varijabla>
  </DomainObject.Predmet.OstaliListFormatedOIB>
  <DomainObject.Predmet.OstaliListFormatedWithAdress>
    <izvorni_sadrzaj>
      <item>sudski registar</item>
      <item>Dragan Pozderec, Štrigova 116, 40313 Štrigova</item>
      <item>Županijsko državno odvjetništvo</item>
    </izvorni_sadrzaj>
    <derivirana_varijabla naziv="DomainObject.Predmet.OstaliListFormatedWithAdress_1">
      <item>sudski registar</item>
      <item>Dragan Pozderec, Štrigova 116, 40313 Štrigova</item>
      <item>Županijsko državno odvjetništvo</item>
    </derivirana_varijabla>
  </DomainObject.Predmet.OstaliListFormatedWithAdress>
  <DomainObject.Predmet.OstaliListFormatedWithAdressOIB>
    <izvorni_sadrzaj>
      <item>sudski registar</item>
      <item>Dragan Pozderec, OIB 73993056259, Štrigova 116, 40313 Štrigova</item>
      <item>Županijsko državno odvjetništvo</item>
    </izvorni_sadrzaj>
    <derivirana_varijabla naziv="DomainObject.Predmet.OstaliListFormatedWithAdressOIB_1">
      <item>sudski registar</item>
      <item>Dragan Pozderec, OIB 73993056259, Štrigova 116, 40313 Štrigova</item>
      <item>Županijsko državno odvjetništvo</item>
    </derivirana_varijabla>
  </DomainObject.Predmet.OstaliListFormatedWithAdressOIB>
  <DomainObject.Predmet.OstaliListNazivFormated>
    <izvorni_sadrzaj>
      <item>sudski registar</item>
      <item>Dragan Pozderec</item>
      <item>Županijsko državno odvjetništvo</item>
    </izvorni_sadrzaj>
    <derivirana_varijabla naziv="DomainObject.Predmet.OstaliListNazivFormated_1">
      <item>sudski registar</item>
      <item>Dragan Pozderec</item>
      <item>Županijsko državno odvjetništvo</item>
    </derivirana_varijabla>
  </DomainObject.Predmet.OstaliListNazivFormated>
  <DomainObject.Predmet.OstaliListNazivFormatedOIB>
    <izvorni_sadrzaj>
      <item>sudski registar</item>
      <item>Dragan Pozderec, OIB 73993056259</item>
      <item>Županijsko državno odvjetništvo</item>
    </izvorni_sadrzaj>
    <derivirana_varijabla naziv="DomainObject.Predmet.OstaliListNazivFormatedOIB_1">
      <item>sudski registar</item>
      <item>Dragan Pozderec, OIB 73993056259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TNT PRODUKCIJA jednostavno društvo s ograničenom odgovornošću za marketing i elektroinstalacije</izvorni_sadrzaj>
    <derivirana_varijabla naziv="DomainObject.Predmet.ProtustrankaIDrugi_1">TNT PRODUKCIJA jednostavno društvo s ograničenom odgovornošću za marketing i elektroinstalacije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TNT PRODUKCIJA jednostavno društvo s ograničenom odgovornošću za marketing i elektroinstalacije, OIB 85209619587, Štrigova 116, 40313 Štrigova</izvorni_sadrzaj>
    <derivirana_varijabla naziv="DomainObject.Predmet.ProtustrankaIDrugiAdressOIB_1">TNT PRODUKCIJA jednostavno društvo s ograničenom odgovornošću za marketing i elektroinstalacije, OIB 85209619587, Štrigova 116,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TNT PRODUKCIJA jednostavno društvo s ograničenom odgovornošću za marketing i elektroinstalacije</item>
      <item>sudski registar</item>
      <item>Dragan Pozderec</item>
      <item>Županijsko državno odvjetništvo</item>
    </izvorni_sadrzaj>
    <derivirana_varijabla naziv="DomainObject.Predmet.SudioniciListNaziv_1">
      <item>Financijska agencija</item>
      <item>TNT PRODUKCIJA jednostavno društvo s ograničenom odgovornošću za marketing i elektroinstalacije</item>
      <item>sudski registar</item>
      <item>Dragan Pozderec</item>
      <item>Županijsko državno odvjetništvo</item>
    </derivirana_varijabla>
  </DomainObject.Predmet.SudioniciListNaziv>
  <DomainObject.Predmet.SudioniciListAdressOIB>
    <izvorni_sadrzaj>
      <item>Financijska agencija, OIB 85821130368</item>
      <item>TNT PRODUKCIJA jednostavno društvo s ograničenom odgovornošću za marketing i elektroinstalacije, OIB 85209619587, Štrigova 116,40313 Štrigova</item>
      <item>sudski registar</item>
      <item>Dragan Pozderec, OIB 73993056259, Štrigova 116,40313 Štrigova</item>
      <item>Županijsko državno odvjetništvo</item>
    </izvorni_sadrzaj>
    <derivirana_varijabla naziv="DomainObject.Predmet.SudioniciListAdressOIB_1">
      <item>Financijska agencija, OIB 85821130368</item>
      <item>TNT PRODUKCIJA jednostavno društvo s ograničenom odgovornošću za marketing i elektroinstalacije, OIB 85209619587, Štrigova 116,40313 Štrigova</item>
      <item>sudski registar</item>
      <item>Dragan Pozderec, OIB 73993056259, Štrigova 116,40313 Štrigova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85209619587</item>
      <item>, OIB null</item>
      <item>, OIB 73993056259</item>
      <item>, OIB null</item>
    </izvorni_sadrzaj>
    <derivirana_varijabla naziv="DomainObject.Predmet.SudioniciListNazivOIB_1">
      <item>, OIB 85821130368</item>
      <item>, OIB 85209619587</item>
      <item>, OIB null</item>
      <item>, OIB 73993056259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345</properties:Words>
  <properties:Characters>1898</properties:Characters>
  <properties:Lines>64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Lea Rogina</dc:creator>
  <cp:lastModifiedBy>Nevenka Vuković</cp:lastModifiedBy>
  <cp:lastPrinted>2016-08-31T07:43:00Z</cp:lastPrinted>
  <dcterms:modified xmlns:xsi="http://www.w3.org/2001/XMLSchema-instance" xsi:type="dcterms:W3CDTF">2016-08-31T07:43:00Z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