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5d9a25" w14:paraId="05d9a25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C1DE1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0C4923">
              <w:t>607</w:t>
            </w:r>
            <w:r w:rsidR="005C1DE1">
              <w:t>/17-6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0C4923">
        <w:rPr>
          <w:rFonts w:hAnsi="Times New Roman" w:ascii="Times New Roman"/>
          <w:sz w:val="24"/>
          <w:szCs w:val="24"/>
        </w:rPr>
        <w:t>DUJMOVIĆ j.d.o.o., OIB: 76094707836, sa sjedištem u Bajer 18, 48000 Koprivnica</w:t>
      </w:r>
      <w:r w:rsidR="005C1DE1">
        <w:rPr>
          <w:rFonts w:hAnsi="Times New Roman" w:ascii="Times New Roman"/>
          <w:sz w:val="24"/>
          <w:szCs w:val="24"/>
        </w:rPr>
        <w:t>, dana 14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5C1DE1">
        <w:rPr>
          <w:rFonts w:hAnsi="Times New Roman" w:ascii="Times New Roman"/>
          <w:sz w:val="24"/>
          <w:szCs w:val="24"/>
        </w:rPr>
        <w:t>veljače 2018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="005C1DE1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0C4923">
        <w:rPr>
          <w:rFonts w:hAnsi="Times New Roman" w:ascii="Times New Roman"/>
          <w:sz w:val="24"/>
          <w:szCs w:val="24"/>
        </w:rPr>
        <w:t>DUJMOVIĆ j.d.o.o., OIB: 76094707836, sa sjedištem u Bajer 18, 48000 Koprivnica</w:t>
      </w:r>
      <w:r w:rsidR="008A088C">
        <w:rPr>
          <w:rFonts w:hAnsi="Times New Roman" w:ascii="Times New Roman"/>
          <w:sz w:val="24"/>
          <w:szCs w:val="24"/>
        </w:rPr>
        <w:t>, s danom 1</w:t>
      </w:r>
      <w:r w:rsidR="005C1DE1">
        <w:rPr>
          <w:rFonts w:hAnsi="Times New Roman" w:ascii="Times New Roman"/>
          <w:sz w:val="24"/>
          <w:szCs w:val="24"/>
        </w:rPr>
        <w:t>4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5C1DE1">
        <w:rPr>
          <w:rFonts w:hAnsi="Times New Roman" w:ascii="Times New Roman"/>
          <w:sz w:val="24"/>
          <w:szCs w:val="24"/>
        </w:rPr>
        <w:t>veljače 2018</w:t>
      </w:r>
      <w:r w:rsidRPr="00800E29">
        <w:rPr>
          <w:rFonts w:hAnsi="Times New Roman" w:ascii="Times New Roman"/>
          <w:sz w:val="24"/>
          <w:szCs w:val="24"/>
        </w:rPr>
        <w:t>. u 15,00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="00995CCA" w:rsidRPr="00995CCA">
        <w:rPr>
          <w:rFonts w:hAnsi="Times New Roman" w:ascii="Times New Roman"/>
          <w:sz w:val="24"/>
          <w:szCs w:val="24"/>
        </w:rPr>
        <w:t>Dragan Čemerin, OIB: 90776078028, Vukovarska 3, Čakovec</w:t>
      </w:r>
      <w:r w:rsidR="00995CCA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0C4923">
        <w:rPr>
          <w:rFonts w:hAnsi="Times New Roman" w:ascii="Times New Roman"/>
          <w:sz w:val="24"/>
          <w:szCs w:val="24"/>
        </w:rPr>
        <w:t>DUJMOVIĆ j.d.o.o., OIB: 76094707836, sa sjedištem u Bajer 18, 48000 Koprivnica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0C4923">
        <w:rPr>
          <w:rFonts w:hAnsi="Times New Roman" w:ascii="Times New Roman"/>
          <w:sz w:val="24"/>
          <w:szCs w:val="24"/>
        </w:rPr>
        <w:t>DUJMOVIĆ j.d.o.o., OIB: 76094707836, sa sjedištem u Bajer 18, 48000 Koprivnica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0C4923">
        <w:rPr>
          <w:rFonts w:hAnsi="Times New Roman" w:ascii="Times New Roman"/>
          <w:sz w:val="24"/>
          <w:szCs w:val="24"/>
        </w:rPr>
        <w:t>Varaždin je dana 29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5C1DE1">
        <w:rPr>
          <w:rFonts w:hAnsi="Times New Roman" w:ascii="Times New Roman"/>
          <w:sz w:val="24"/>
          <w:szCs w:val="24"/>
        </w:rPr>
        <w:t>studenog</w:t>
      </w:r>
      <w:r w:rsidRPr="00800E29">
        <w:rPr>
          <w:rFonts w:hAnsi="Times New Roman" w:ascii="Times New Roman"/>
          <w:sz w:val="24"/>
          <w:szCs w:val="24"/>
        </w:rPr>
        <w:t xml:space="preserve">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</w:t>
      </w:r>
      <w:r w:rsidRPr="00800E29">
        <w:rPr>
          <w:rFonts w:hAnsi="Times New Roman" w:ascii="Times New Roman"/>
          <w:sz w:val="24"/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8A088C">
        <w:rPr>
          <w:rFonts w:hAnsi="Times New Roman" w:ascii="Times New Roman"/>
          <w:sz w:val="24"/>
          <w:szCs w:val="24"/>
        </w:rPr>
        <w:t>u 1</w:t>
      </w:r>
      <w:r w:rsidR="005C1DE1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. </w:t>
      </w:r>
      <w:r w:rsidR="005C1DE1">
        <w:rPr>
          <w:rFonts w:hAnsi="Times New Roman" w:ascii="Times New Roman"/>
          <w:sz w:val="24"/>
          <w:szCs w:val="24"/>
        </w:rPr>
        <w:t>veljače 2018</w:t>
      </w:r>
      <w:r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0C4923">
        <w:rPr>
          <w:rFonts w:hAnsi="Times New Roman" w:ascii="Times New Roman"/>
          <w:sz w:val="24"/>
          <w:szCs w:val="24"/>
        </w:rPr>
        <w:t>DUJMOVIĆ j.d.o.o., sa sjedištem u Bajer 18, 48000 Koprivnica</w:t>
      </w:r>
      <w:r w:rsidR="00484C98" w:rsidRPr="00484C98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0C4923">
        <w:rPr>
          <w:rFonts w:hAnsi="Times New Roman" w:ascii="Times New Roman"/>
          <w:sz w:val="24"/>
          <w:szCs w:val="24"/>
        </w:rPr>
        <w:t xml:space="preserve">Jakov Dujmović, Koprivnica, Bajer 18 </w:t>
      </w: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0C4923">
        <w:rPr>
          <w:rFonts w:hAnsi="Times New Roman" w:ascii="Times New Roman"/>
          <w:sz w:val="24"/>
          <w:szCs w:val="24"/>
        </w:rPr>
        <w:t>Koprivnica</w:t>
      </w:r>
      <w:r w:rsidR="00484C98">
        <w:rPr>
          <w:rFonts w:hAnsi="Times New Roman" w:ascii="Times New Roman"/>
          <w:sz w:val="24"/>
          <w:szCs w:val="24"/>
        </w:rPr>
        <w:t xml:space="preserve">, </w:t>
      </w:r>
      <w:r w:rsidR="000C4923" w:rsidRPr="000C4923">
        <w:rPr>
          <w:rFonts w:hAnsi="Times New Roman" w:ascii="Times New Roman"/>
          <w:sz w:val="24"/>
          <w:szCs w:val="24"/>
        </w:rPr>
        <w:t>Ul</w:t>
      </w:r>
      <w:r w:rsidR="000C4923">
        <w:rPr>
          <w:rFonts w:hAnsi="Times New Roman" w:ascii="Times New Roman"/>
          <w:sz w:val="24"/>
          <w:szCs w:val="24"/>
        </w:rPr>
        <w:t>ica</w:t>
      </w:r>
      <w:r w:rsidR="000C4923" w:rsidRPr="000C4923">
        <w:rPr>
          <w:rFonts w:hAnsi="Times New Roman" w:ascii="Times New Roman"/>
          <w:sz w:val="24"/>
          <w:szCs w:val="24"/>
        </w:rPr>
        <w:t xml:space="preserve"> Hrvatske državnosti 7</w:t>
      </w:r>
      <w:r w:rsidR="002A1C67">
        <w:rPr>
          <w:rFonts w:hAnsi="Times New Roman" w:ascii="Times New Roman"/>
          <w:sz w:val="24"/>
          <w:szCs w:val="24"/>
        </w:rPr>
        <w:t>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995CCA" w:rsidRPr="00995CCA">
        <w:rPr>
          <w:rFonts w:hAnsi="Times New Roman" w:ascii="Times New Roman"/>
          <w:sz w:val="24"/>
          <w:szCs w:val="24"/>
        </w:rPr>
        <w:t>Dragan Čemerin, Vukovarska 3, Čakovec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28DE" w:rsidP="00501147" w:rsidR="000128DE">
      <w:pPr>
        <w:spacing w:lineRule="auto" w:line="240" w:after="0"/>
      </w:pPr>
      <w:r>
        <w:separator/>
      </w:r>
    </w:p>
  </w:endnote>
  <w:endnote w:id="0" w:type="continuationSeparator">
    <w:p w:rsidRDefault="000128DE" w:rsidP="00501147" w:rsidR="000128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28DE" w:rsidP="00501147" w:rsidR="000128DE">
      <w:pPr>
        <w:spacing w:lineRule="auto" w:line="240" w:after="0"/>
      </w:pPr>
      <w:r>
        <w:separator/>
      </w:r>
    </w:p>
  </w:footnote>
  <w:footnote w:id="0" w:type="continuationSeparator">
    <w:p w:rsidRDefault="000128DE" w:rsidP="00501147" w:rsidR="000128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A16C2">
      <w:rPr>
        <w:rFonts w:hAnsi="Times New Roman" w:ascii="Times New Roman"/>
        <w:noProof/>
        <w:sz w:val="24"/>
        <w:szCs w:val="24"/>
      </w:rPr>
      <w:t>Poslovni broj: 9 St-607/17-6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A16C2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128DE"/>
    <w:rsid w:val="0004207D"/>
    <w:rsid w:val="00087C43"/>
    <w:rsid w:val="000C4923"/>
    <w:rsid w:val="00140FA0"/>
    <w:rsid w:val="00194888"/>
    <w:rsid w:val="001F6DF0"/>
    <w:rsid w:val="002222B9"/>
    <w:rsid w:val="00237FCE"/>
    <w:rsid w:val="002540B4"/>
    <w:rsid w:val="00275804"/>
    <w:rsid w:val="002971D6"/>
    <w:rsid w:val="002A1C67"/>
    <w:rsid w:val="002C1041"/>
    <w:rsid w:val="002D2FC4"/>
    <w:rsid w:val="002D697F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16C2"/>
    <w:rsid w:val="003A4477"/>
    <w:rsid w:val="004019CC"/>
    <w:rsid w:val="00450291"/>
    <w:rsid w:val="00484C98"/>
    <w:rsid w:val="0049749B"/>
    <w:rsid w:val="004A0BD1"/>
    <w:rsid w:val="004E1C60"/>
    <w:rsid w:val="00501147"/>
    <w:rsid w:val="00544F5D"/>
    <w:rsid w:val="005C1DE1"/>
    <w:rsid w:val="005E1D89"/>
    <w:rsid w:val="005F633B"/>
    <w:rsid w:val="00643EDB"/>
    <w:rsid w:val="00645147"/>
    <w:rsid w:val="00685195"/>
    <w:rsid w:val="006D3C63"/>
    <w:rsid w:val="006F04BE"/>
    <w:rsid w:val="00741600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2437B"/>
    <w:rsid w:val="00957093"/>
    <w:rsid w:val="0096157B"/>
    <w:rsid w:val="0096563D"/>
    <w:rsid w:val="00975368"/>
    <w:rsid w:val="00995CCA"/>
    <w:rsid w:val="00A31425"/>
    <w:rsid w:val="00A31587"/>
    <w:rsid w:val="00A65E60"/>
    <w:rsid w:val="00AA1295"/>
    <w:rsid w:val="00AD0098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1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6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6C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6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6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1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6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6C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6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6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St-607/2017</izvorni_sadrzaj>
    <derivirana_varijabla naziv="DomainObject.Predmet.OznakaBroj_1">St-607/2017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DUJMOVIĆ jednostavno društvo s ograničenom odgovornošću za građenje, trgovinu i usluge zastupanog po punomoćniku Jakov Dujmović</izvorni_sadrzaj>
    <derivirana_varijabla naziv="DomainObject.Predmet.ProtustrankaFormated_1">  DUJMOVIĆ jednostavno društvo s ograničenom odgovornošću za građenje, trgovinu i usluge zastupanog po punomoćniku Jakov Dujmović</derivirana_varijabla>
  </DomainObject.Predmet.ProtustrankaFormated>
  <DomainObject.Predmet.ProtustrankaFormatedOIB>
    <izvorni_sadrzaj>  DUJMOVIĆ jednostavno društvo s ograničenom odgovornošću za građenje, trgovinu i usluge, OIB 76094707836 zastupanog po punomoćniku Jakov Dujmović</izvorni_sadrzaj>
    <derivirana_varijabla naziv="DomainObject.Predmet.ProtustrankaFormatedOIB_1">  DUJMOVIĆ jednostavno društvo s ograničenom odgovornošću za građenje, trgovinu i usluge, OIB 76094707836 zastupanog po punomoćniku Jakov Dujmović</derivirana_varijabla>
  </DomainObject.Predmet.ProtustrankaFormatedOIB>
  <DomainObject.Predmet.ProtustrankaFormatedWithAdress>
    <izvorni_sadrzaj> DUJMOVIĆ jednostavno društvo s ograničenom odgovornošću za građenje, trgovinu i usluge, Bajer 18, 48000 Koprivnica zastupanog po punomoćniku Jakov Dujmović</izvorni_sadrzaj>
    <derivirana_varijabla naziv="DomainObject.Predmet.ProtustrankaFormatedWithAdress_1"> DUJMOVIĆ jednostavno društvo s ograničenom odgovornošću za građenje, trgovinu i usluge, Bajer 18, 48000 Koprivnica zastupanog po punomoćniku Jakov Dujmović</derivirana_varijabla>
  </DomainObject.Predmet.ProtustrankaFormatedWithAdress>
  <DomainObject.Predmet.ProtustrankaFormatedWithAdressOIB>
    <izvorni_sadrzaj> DUJMOVIĆ jednostavno društvo s ograničenom odgovornošću za građenje, trgovinu i usluge, OIB 76094707836, Bajer 18, 48000 Koprivnica zastupanog po punomoćniku Jakov Dujmović</izvorni_sadrzaj>
    <derivirana_varijabla naziv="DomainObject.Predmet.ProtustrankaFormatedWithAdressOIB_1"> DUJMOVIĆ jednostavno društvo s ograničenom odgovornošću za građenje, trgovinu i usluge, OIB 76094707836, Bajer 18, 48000 Koprivnica zastupanog po punomoćniku Jakov Dujmović</derivirana_varijabla>
  </DomainObject.Predmet.ProtustrankaFormatedWithAdressOIB>
  <DomainObject.Predmet.ProtustrankaWithAdress>
    <izvorni_sadrzaj>DUJMOVIĆ jednostavno društvo s ograničenom odgovornošću za građenje, trgovinu i usluge Bajer 18, 48000 Koprivnica</izvorni_sadrzaj>
    <derivirana_varijabla naziv="DomainObject.Predmet.ProtustrankaWithAdress_1">DUJMOVIĆ jednostavno društvo s ograničenom odgovornošću za građenje, trgovinu i usluge Bajer 18, 48000 Koprivnica</derivirana_varijabla>
  </DomainObject.Predmet.ProtustrankaWithAdress>
  <DomainObject.Predmet.ProtustrankaWithAdressOIB>
    <izvorni_sadrzaj>DUJMOVIĆ jednostavno društvo s ograničenom odgovornošću za građenje, trgovinu i usluge, OIB 76094707836, Bajer 18, 48000 Koprivnica</izvorni_sadrzaj>
    <derivirana_varijabla naziv="DomainObject.Predmet.ProtustrankaWithAdressOIB_1">DUJMOVIĆ jednostavno društvo s ograničenom odgovornošću za građenje, trgovinu i usluge, OIB 76094707836, Bajer 18, 48000 Koprivnica</derivirana_varijabla>
  </DomainObject.Predmet.ProtustrankaWithAdressOIB>
  <DomainObject.Predmet.ProtustrankaNazivFormated>
    <izvorni_sadrzaj>DUJMOVIĆ jednostavno društvo s ograničenom odgovornošću za građenje, trgovinu i usluge</izvorni_sadrzaj>
    <derivirana_varijabla naziv="DomainObject.Predmet.ProtustrankaNazivFormated_1">DUJMOVIĆ jednostavno društvo s ograničenom odgovornošću za građenje, trgovinu i usluge</derivirana_varijabla>
  </DomainObject.Predmet.ProtustrankaNazivFormated>
  <DomainObject.Predmet.ProtustrankaNazivFormatedOIB>
    <izvorni_sadrzaj>DUJMOVIĆ jednostavno društvo s ograničenom odgovornošću za građenje, trgovinu i usluge, OIB 76094707836</izvorni_sadrzaj>
    <derivirana_varijabla naziv="DomainObject.Predmet.ProtustrankaNazivFormatedOIB_1">DUJMOVIĆ jednostavno društvo s ograničenom odgovornošću za građenje, trgovinu i usluge, OIB 76094707836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68258.69</izvorni_sadrzaj>
    <derivirana_varijabla naziv="DomainObject.Predmet.TrenutnaVrijednost_1">68258.69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DUJMOVIĆ jednostavno društvo s ograničenom odgovornošću za građenje, trgovinu i usluge zastupanog po punomoćniku Jakov Dujmović</item>
    </izvorni_sadrzaj>
    <derivirana_varijabla naziv="DomainObject.Predmet.ProtuStrankaListFormated_1">
      <item>DUJMOVIĆ jednostavno društvo s ograničenom odgovornošću za građenje, trgovinu i usluge zastupanog po punomoćniku Jakov Dujmović</item>
    </derivirana_varijabla>
  </DomainObject.Predmet.ProtuStrankaListFormated>
  <DomainObject.Predmet.ProtuStrankaListFormatedOIB>
    <izvorni_sadrzaj>
      <item>DUJMOVIĆ jednostavno društvo s ograničenom odgovornošću za građenje, trgovinu i usluge, OIB 76094707836 zastupanog po punomoćniku Jakov Dujmović</item>
    </izvorni_sadrzaj>
    <derivirana_varijabla naziv="DomainObject.Predmet.ProtuStrankaListFormatedOIB_1">
      <item>DUJMOVIĆ jednostavno društvo s ograničenom odgovornošću za građenje, trgovinu i usluge, OIB 76094707836 zastupanog po punomoćniku Jakov Dujmović</item>
    </derivirana_varijabla>
  </DomainObject.Predmet.ProtuStrankaListFormatedOIB>
  <DomainObject.Predmet.ProtuStrankaListFormatedWithAdress>
    <izvorni_sadrzaj>
      <item>DUJMOVIĆ jednostavno društvo s ograničenom odgovornošću za građenje, trgovinu i usluge, Bajer 18, 48000 Koprivnica zastupanog po punomoćniku Jakov Dujmović</item>
    </izvorni_sadrzaj>
    <derivirana_varijabla naziv="DomainObject.Predmet.ProtuStrankaListFormatedWithAdress_1">
      <item>DUJMOVIĆ jednostavno društvo s ograničenom odgovornošću za građenje, trgovinu i usluge, Bajer 18, 48000 Koprivnica zastupanog po punomoćniku Jakov Dujmović</item>
    </derivirana_varijabla>
  </DomainObject.Predmet.ProtuStrankaListFormatedWithAdress>
  <DomainObject.Predmet.ProtuStrankaListFormatedWithAdressOIB>
    <izvorni_sadrzaj>
      <item>DUJMOVIĆ jednostavno društvo s ograničenom odgovornošću za građenje, trgovinu i usluge, OIB 76094707836, Bajer 18, 48000 Koprivnica zastupanog po punomoćniku Jakov Dujmović</item>
    </izvorni_sadrzaj>
    <derivirana_varijabla naziv="DomainObject.Predmet.ProtuStrankaListFormatedWithAdressOIB_1">
      <item>DUJMOVIĆ jednostavno društvo s ograničenom odgovornošću za građenje, trgovinu i usluge, OIB 76094707836, Bajer 18, 48000 Koprivnica zastupanog po punomoćniku Jakov Dujmović</item>
    </derivirana_varijabla>
  </DomainObject.Predmet.ProtuStrankaListFormatedWithAdressOIB>
  <DomainObject.Predmet.ProtuStrankaListNazivFormated>
    <izvorni_sadrzaj>
      <item>DUJMOVIĆ jednostavno društvo s ograničenom odgovornošću za građenje, trgovinu i usluge</item>
    </izvorni_sadrzaj>
    <derivirana_varijabla naziv="DomainObject.Predmet.ProtuStrankaListNazivFormated_1">
      <item>DUJMOVIĆ jednostavno društvo s ograničenom odgovornošću za građenje, trgovinu i usluge</item>
    </derivirana_varijabla>
  </DomainObject.Predmet.ProtuStrankaListNazivFormated>
  <DomainObject.Predmet.ProtuStrankaListNazivFormatedOIB>
    <izvorni_sadrzaj>
      <item>DUJMOVIĆ jednostavno društvo s ograničenom odgovornošću za građenje, trgovinu i usluge, OIB 76094707836</item>
    </izvorni_sadrzaj>
    <derivirana_varijabla naziv="DomainObject.Predmet.ProtuStrankaListNazivFormatedOIB_1">
      <item>DUJMOVIĆ jednostavno društvo s ograničenom odgovornošću za građenje, trgovinu i usluge, OIB 76094707836</item>
    </derivirana_varijabla>
  </DomainObject.Predmet.ProtuStrankaListNazivFormatedOIB>
  <DomainObject.Predmet.OstaliListFormated>
    <izvorni_sadrzaj>
      <item>Sudski registar</item>
      <item>Jakov Dujmović punomoćnik sudionika u postupku DUJMOVIĆ jednostavno društvo s ograničenom odgovornošću za građenje, trgovinu i usluge</item>
    </izvorni_sadrzaj>
    <derivirana_varijabla naziv="DomainObject.Predmet.OstaliListFormated_1">
      <item>Sudski registar</item>
      <item>Jakov Dujmović punomoćnik sudionika u postupku DUJMOVIĆ jednostavno društvo s ograničenom odgovornošću za građenje, trgovinu i usluge</item>
    </derivirana_varijabla>
  </DomainObject.Predmet.OstaliListFormated>
  <DomainObject.Predmet.OstaliListFormatedOIB>
    <izvorni_sadrzaj>
      <item>Sudski registar</item>
      <item>Jakov Dujmović, OIB 18953910935 punomoćnik sudionika u postupku DUJMOVIĆ jednostavno društvo s ograničenom odgovornošću za građenje, trgovinu i usluge</item>
    </izvorni_sadrzaj>
    <derivirana_varijabla naziv="DomainObject.Predmet.OstaliListFormatedOIB_1">
      <item>Sudski registar</item>
      <item>Jakov Dujmović, OIB 18953910935 punomoćnik sudionika u postupku DUJMOVIĆ jednostavno društvo s ograničenom odgovornošću za građenje, trgovinu i usluge</item>
    </derivirana_varijabla>
  </DomainObject.Predmet.OstaliListFormatedOIB>
  <DomainObject.Predmet.OstaliListFormatedWithAdress>
    <izvorni_sadrzaj>
      <item>Sudski registar</item>
      <item>Jakov Dujmović, Bajer 18, 48000 Koprivnica punomoćnik sudionika u postupku DUJMOVIĆ jednostavno društvo s ograničenom odgovornošću za građenje, trgovinu i usluge</item>
    </izvorni_sadrzaj>
    <derivirana_varijabla naziv="DomainObject.Predmet.OstaliListFormatedWithAdress_1">
      <item>Sudski registar</item>
      <item>Jakov Dujmović, Bajer 18, 48000 Koprivnica punomoćnik sudionika u postupku DUJMOVIĆ jednostavno društvo s ograničenom odgovornošću za građenje, trgovinu i usluge</item>
    </derivirana_varijabla>
  </DomainObject.Predmet.OstaliListFormatedWithAdress>
  <DomainObject.Predmet.OstaliListFormatedWithAdressOIB>
    <izvorni_sadrzaj>
      <item>Sudski registar</item>
      <item>Jakov Dujmović, OIB 18953910935, Bajer 18, 48000 Koprivnica punomoćnik sudionika u postupku DUJMOVIĆ jednostavno društvo s ograničenom odgovornošću za građenje, trgovinu i usluge</item>
    </izvorni_sadrzaj>
    <derivirana_varijabla naziv="DomainObject.Predmet.OstaliListFormatedWithAdressOIB_1">
      <item>Sudski registar</item>
      <item>Jakov Dujmović, OIB 18953910935, Bajer 18, 48000 Koprivnica punomoćnik sudionika u postupku DUJMOVIĆ jednostavno društvo s ograničenom odgovornošću za građenje, trgovinu i usluge</item>
    </derivirana_varijabla>
  </DomainObject.Predmet.OstaliListFormatedWithAdressOIB>
  <DomainObject.Predmet.OstaliListNazivFormated>
    <izvorni_sadrzaj>
      <item>Sudski registar</item>
      <item>Jakov Dujmović</item>
    </izvorni_sadrzaj>
    <derivirana_varijabla naziv="DomainObject.Predmet.OstaliListNazivFormated_1">
      <item>Sudski registar</item>
      <item>Jakov Dujmović</item>
    </derivirana_varijabla>
  </DomainObject.Predmet.OstaliListNazivFormated>
  <DomainObject.Predmet.OstaliListNazivFormatedOIB>
    <izvorni_sadrzaj>
      <item>Sudski registar</item>
      <item>Jakov Dujmović, OIB 18953910935</item>
    </izvorni_sadrzaj>
    <derivirana_varijabla naziv="DomainObject.Predmet.OstaliListNazivFormatedOIB_1">
      <item>Sudski registar</item>
      <item>Jakov Dujmović, OIB 18953910935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DUJMOVIĆ jednostavno društvo s ograničenom odgovornošću za građenje, trgovinu i usluge</izvorni_sadrzaj>
    <derivirana_varijabla naziv="DomainObject.Predmet.ProtustrankaIDrugi_1">DUJMOVIĆ jednostavno društvo s ograničenom odgovornošću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DUJMOVIĆ jednostavno društvo s ograničenom odgovornošću za građenje, trgovinu i usluge, OIB 76094707836, Bajer 18, 48000 Koprivnica</izvorni_sadrzaj>
    <derivirana_varijabla naziv="DomainObject.Predmet.ProtustrankaIDrugiAdressOIB_1">DUJMOVIĆ jednostavno društvo s ograničenom odgovornošću za građenje, trgovinu i usluge, OIB 76094707836, Bajer 18,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DUJMOVIĆ jednostavno društvo s ograničenom odgovornošću za građenje, trgovinu i usluge</item>
      <item>Sudski registar</item>
      <item>Jakov Dujmović</item>
    </izvorni_sadrzaj>
    <derivirana_varijabla naziv="DomainObject.Predmet.SudioniciListNaziv_1">
      <item>Financijska agencija</item>
      <item>DUJMOVIĆ jednostavno društvo s ograničenom odgovornošću za građenje, trgovinu i usluge</item>
      <item>Sudski registar</item>
      <item>Jakov Dujmović</item>
    </derivirana_varijabla>
  </DomainObject.Predmet.SudioniciListNaziv>
  <DomainObject.Predmet.SudioniciListAdressOIB>
    <izvorni_sadrzaj>
      <item>Financijska agencija, OIB 85821130368, Ulica grada Vukovara 70,10000 Zagreb</item>
      <item>DUJMOVIĆ jednostavno društvo s ograničenom odgovornošću za građenje, trgovinu i usluge, OIB 76094707836, Bajer 18,48000 Koprivnica</item>
      <item>Sudski registar</item>
      <item>Jakov Dujmović, OIB 18953910935, Bajer 18,48000 Koprivnica</item>
    </izvorni_sadrzaj>
    <derivirana_varijabla naziv="DomainObject.Predmet.SudioniciListAdressOIB_1">
      <item>Financijska agencija, OIB 85821130368, Ulica grada Vukovara 70,10000 Zagreb</item>
      <item>DUJMOVIĆ jednostavno društvo s ograničenom odgovornošću za građenje, trgovinu i usluge, OIB 76094707836, Bajer 18,48000 Koprivnica</item>
      <item>Sudski registar</item>
      <item>Jakov Dujmović, OIB 18953910935, Bajer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76094707836</item>
      <item>, OIB null</item>
      <item>, OIB 18953910935</item>
    </izvorni_sadrzaj>
    <derivirana_varijabla naziv="DomainObject.Predmet.SudioniciListNazivOIB_1">
      <item>, OIB 85821130368</item>
      <item>, OIB 76094707836</item>
      <item>, OIB null</item>
      <item>, OIB 18953910935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FDB22B-4F08-4C6D-A16B-33FE1B8377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2986</properties:Characters>
  <properties:Lines>91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2018-02-14T09:28:00Z</dcterms:created>
  <dc:creator>Mirjana Mlinarić</dc:creator>
  <cp:lastModifiedBy>Marko Makaj</cp:lastModifiedBy>
  <cp:lastPrinted>2018-02-14T08:59:00Z</cp:lastPrinted>
  <dcterms:modified xmlns:xsi="http://www.w3.org/2001/XMLSchema-instance" xsi:type="dcterms:W3CDTF">2018-02-14T09:30:00Z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