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9dc" w14:paraId="7eb29dc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922CA6" w:rsidRPr="00D71417">
        <w:t>NOGOMETNI KLUB "ŠUBIĆEVAC", Šibenik, Josipa bana Jelačića 0, OIB:66201301968</w:t>
      </w:r>
      <w:r w:rsidR="000524EB">
        <w:t xml:space="preserve">, </w:t>
      </w:r>
      <w:r w:rsidR="00360AB6" w:rsidRPr="001349D9">
        <w:t xml:space="preserve">dana </w:t>
      </w:r>
      <w:r w:rsidR="009112A8">
        <w:t xml:space="preserve">4. studenog </w:t>
      </w:r>
      <w:r w:rsidR="00360AB6" w:rsidRPr="001349D9">
        <w:t>2016.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922CA6" w:rsidRPr="00D71417">
        <w:t>NOGOMETNI KLUB "ŠUBIĆEVAC", Šibenik, Josipa bana Jelačića 0, OIB:66201301968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9112A8" w:rsidP="009112A8" w:rsidR="009112A8" w:rsidRPr="003D7336">
      <w:pPr>
        <w:jc w:val="both"/>
        <w:rPr>
          <w:b/>
        </w:rPr>
      </w:pPr>
      <w:r w:rsidRPr="00625AFE">
        <w:t xml:space="preserve">II.    </w:t>
      </w:r>
      <w:r w:rsidRPr="00625AFE">
        <w:tab/>
        <w:t xml:space="preserve">Zakazuje se ročište radi utvrđivanja pretpostavki za otvaranje stečajnog postupka za dan </w:t>
      </w:r>
      <w:r w:rsidRPr="003D7336">
        <w:rPr>
          <w:b/>
        </w:rPr>
        <w:t>9. prosinca</w:t>
      </w:r>
      <w:r w:rsidRPr="00625AFE">
        <w:t xml:space="preserve"> </w:t>
      </w:r>
      <w:r>
        <w:rPr>
          <w:b/>
        </w:rPr>
        <w:t>2016. u 11,10</w:t>
      </w:r>
      <w:r w:rsidRPr="003D7336">
        <w:rPr>
          <w:b/>
        </w:rPr>
        <w:t xml:space="preserve"> sati kod Trgovačkog suda u Zadru, Stalne službe u Šibeniku, Stjepana Radića 81, soba broj 212.</w:t>
      </w:r>
    </w:p>
    <w:p w:rsidRDefault="009112A8" w:rsidP="009112A8" w:rsidR="009112A8" w:rsidRPr="00625AFE"/>
    <w:p w:rsidRDefault="009112A8" w:rsidP="009112A8" w:rsidR="009112A8" w:rsidRPr="003D7336">
      <w:pPr>
        <w:jc w:val="both"/>
        <w:rPr>
          <w:b/>
        </w:rPr>
      </w:pPr>
      <w:r w:rsidRPr="00625AFE">
        <w:t>III.</w:t>
      </w:r>
      <w:r w:rsidRPr="00625AFE">
        <w:tab/>
        <w:t xml:space="preserve">Zakazuje se ročište radi očitovanja o prijedlogu za otvaranje stečajnog postupka  za dan </w:t>
      </w:r>
      <w:r w:rsidRPr="003D7336">
        <w:rPr>
          <w:b/>
        </w:rPr>
        <w:t>9. prosinca</w:t>
      </w:r>
      <w:r w:rsidRPr="00625AFE">
        <w:t xml:space="preserve"> </w:t>
      </w:r>
      <w:r w:rsidRPr="003D7336">
        <w:rPr>
          <w:b/>
        </w:rPr>
        <w:t>2016. u 1</w:t>
      </w:r>
      <w:r>
        <w:rPr>
          <w:b/>
        </w:rPr>
        <w:t>1,20</w:t>
      </w:r>
      <w:r w:rsidRPr="003D7336">
        <w:rPr>
          <w:b/>
        </w:rPr>
        <w:t xml:space="preserve"> sati kod Trgovačkog suda u Zadru, Stalne službe u Šibeniku, Stjepana Radića 81, soba broj 212.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922CA6" w:rsidRPr="00D71417">
        <w:t xml:space="preserve">21. ožujka 2016., </w:t>
      </w:r>
      <w:r w:rsidRPr="00EF5927">
        <w:t xml:space="preserve"> oglasom ovog Suda od</w:t>
      </w:r>
      <w:r w:rsidR="00846B1C">
        <w:t xml:space="preserve"> </w:t>
      </w:r>
      <w:r w:rsidR="00922CA6" w:rsidRPr="00D71417">
        <w:rPr>
          <w:rFonts w:cstheme="majorBidi" w:hAnsiTheme="majorBidi" w:asciiTheme="majorBidi"/>
        </w:rPr>
        <w:t xml:space="preserve">16. svibnja 2016.  </w:t>
      </w:r>
      <w:r w:rsidRPr="00EF5927">
        <w:t xml:space="preserve">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="00922CA6" w:rsidRPr="00D71417">
        <w:rPr>
          <w:rFonts w:cstheme="majorBidi" w:hAnsiTheme="majorBidi" w:asciiTheme="majorBidi"/>
        </w:rPr>
        <w:t>Republika Hrvatska, Ministarstvo unutarnjih poslova, Policijska uprava Šibensko-kninska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922CA6" w:rsidRPr="00D71417">
        <w:rPr>
          <w:rFonts w:cstheme="majorBidi" w:hAnsiTheme="majorBidi" w:asciiTheme="majorBidi"/>
        </w:rPr>
        <w:t>Republika Hrvatska, Ministarstvo unutarnjih poslova, Policijska uprava Šibensko-kninska</w:t>
      </w:r>
      <w:r w:rsidR="00922CA6" w:rsidRPr="00EF5927">
        <w:t xml:space="preserve"> </w:t>
      </w:r>
      <w:r w:rsidRPr="00EF5927">
        <w:t xml:space="preserve">podnijela prijedlog za otvaranje stečajnog postupka nad ovim dužnikom, pri čemu je ista učinila vjerojatnim postajanje svoje tražbine prema istom/dužniku,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922CA6">
        <w:t>417</w:t>
      </w:r>
      <w:r w:rsidR="00846B1C">
        <w:t xml:space="preserve">/16-8 od </w:t>
      </w:r>
      <w:r w:rsidR="00922CA6" w:rsidRPr="00D71417">
        <w:rPr>
          <w:rFonts w:cstheme="majorBidi" w:hAnsiTheme="majorBidi" w:asciiTheme="majorBidi"/>
        </w:rPr>
        <w:t>16. rujna 2016.</w:t>
      </w:r>
      <w:r w:rsidR="00922CA6">
        <w:rPr>
          <w:rFonts w:cstheme="majorBidi" w:hAnsiTheme="majorBidi" w:asciiTheme="majorBidi"/>
        </w:rPr>
        <w:t xml:space="preserve">, </w:t>
      </w:r>
      <w:r>
        <w:t xml:space="preserve">a koje je postalo pravomoćno </w:t>
      </w:r>
      <w:r w:rsidR="001349D9">
        <w:t xml:space="preserve">dana </w:t>
      </w:r>
      <w:r w:rsidR="00846B1C">
        <w:t xml:space="preserve">4. listopada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9112A8">
        <w:t xml:space="preserve">4. studenog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091F60" w:rsidP="00091F60" w:rsidR="00647804"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</w:p>
    <w:p w:rsidRDefault="00647804" w:rsidP="00091F60" w:rsidR="00647804"/>
    <w:p w:rsidRDefault="005A7FDB" w:rsidP="00647804" w:rsidR="00794DBD" w:rsidRPr="005A072F">
      <w:pPr>
        <w:jc w:val="right"/>
      </w:pPr>
      <w:r>
        <w:t xml:space="preserve"> </w:t>
      </w:r>
      <w:r w:rsidR="00B0143C">
        <w:t>S</w:t>
      </w:r>
      <w:r w:rsidR="00360AB6" w:rsidRPr="005A072F">
        <w:t>utkinja</w:t>
      </w:r>
    </w:p>
    <w:p w:rsidRDefault="00B0143C" w:rsidP="00647804" w:rsidR="00004F3B" w:rsidRPr="005A072F">
      <w:pPr>
        <w:jc w:val="right"/>
      </w:pPr>
      <w:r>
        <w:tab/>
      </w: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>
        <w:t>Ana Markač</w:t>
      </w:r>
    </w:p>
    <w:p w:rsidRDefault="001349D9" w:rsidP="00647804" w:rsidR="001349D9">
      <w:pPr>
        <w:jc w:val="right"/>
      </w:pPr>
    </w:p>
    <w:p w:rsidRDefault="001349D9" w:rsidP="00647804" w:rsidR="001349D9">
      <w:pPr>
        <w:jc w:val="right"/>
      </w:pPr>
    </w:p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647804" w:rsidP="00647804" w:rsidR="00647804" w:rsidRPr="005A072F">
      <w:pPr>
        <w:ind w:firstLine="360"/>
      </w:pPr>
      <w:r w:rsidRPr="005A072F">
        <w:t xml:space="preserve">Dostaviti: </w:t>
      </w:r>
    </w:p>
    <w:p w:rsidRDefault="00647804" w:rsidP="00647804" w:rsidR="00647804" w:rsidRPr="005A072F">
      <w:pPr>
        <w:numPr>
          <w:ilvl w:val="0"/>
          <w:numId w:val="3"/>
        </w:numPr>
      </w:pPr>
      <w:r w:rsidRPr="00D71417">
        <w:t>NOGOMETNI KLUB "ŠUBIĆEVAC", Šibenik, Josipa bana Jelačića 0</w:t>
      </w:r>
      <w:r>
        <w:t xml:space="preserve"> </w:t>
      </w:r>
      <w:r w:rsidRPr="005A072F">
        <w:t xml:space="preserve">i za </w:t>
      </w:r>
      <w:r>
        <w:t xml:space="preserve">osobu ovlaštenu za zastupanje dužnika </w:t>
      </w:r>
      <w:r w:rsidRPr="005A072F">
        <w:t>s upozorenjem</w:t>
      </w:r>
    </w:p>
    <w:p w:rsidRDefault="00647804" w:rsidP="00647804" w:rsidR="00647804">
      <w:pPr>
        <w:numPr>
          <w:ilvl w:val="0"/>
          <w:numId w:val="3"/>
        </w:numPr>
      </w:pPr>
      <w:r w:rsidRPr="005A072F">
        <w:t xml:space="preserve">FINA – elektronskim putem </w:t>
      </w:r>
    </w:p>
    <w:p w:rsidRDefault="00647804" w:rsidP="00647804" w:rsidR="00647804" w:rsidRPr="005A072F">
      <w:pPr>
        <w:numPr>
          <w:ilvl w:val="0"/>
          <w:numId w:val="3"/>
        </w:numPr>
      </w:pPr>
      <w:r>
        <w:t xml:space="preserve">RH, </w:t>
      </w:r>
      <w:r w:rsidRPr="00D71417">
        <w:rPr>
          <w:rFonts w:cstheme="majorBidi" w:hAnsiTheme="majorBidi" w:asciiTheme="majorBidi"/>
        </w:rPr>
        <w:t>Ministarstvo unutarnjih poslova, Policijska uprava Šibensko-kninska</w:t>
      </w:r>
    </w:p>
    <w:p w:rsidRDefault="00647804" w:rsidP="00647804" w:rsidR="00647804" w:rsidRPr="005A072F">
      <w:pPr>
        <w:numPr>
          <w:ilvl w:val="0"/>
          <w:numId w:val="3"/>
        </w:numPr>
      </w:pPr>
      <w:r w:rsidRPr="005A072F">
        <w:t xml:space="preserve">Porezna uprava </w:t>
      </w:r>
      <w:r>
        <w:t>Šibenik</w:t>
      </w:r>
    </w:p>
    <w:p w:rsidRDefault="00647804" w:rsidP="00647804" w:rsidR="00647804" w:rsidRPr="005A072F">
      <w:pPr>
        <w:numPr>
          <w:ilvl w:val="0"/>
          <w:numId w:val="3"/>
        </w:numPr>
      </w:pPr>
      <w:r w:rsidRPr="005A072F">
        <w:t>e-oglasna ploča</w:t>
      </w:r>
    </w:p>
    <w:p w:rsidRDefault="00647804" w:rsidP="00647804" w:rsidR="00647804" w:rsidRPr="005A072F">
      <w:pPr>
        <w:numPr>
          <w:ilvl w:val="0"/>
          <w:numId w:val="3"/>
        </w:numPr>
      </w:pPr>
      <w:r w:rsidRPr="005A072F">
        <w:t>u spis</w:t>
      </w:r>
    </w:p>
    <w:p w:rsidRDefault="00647804" w:rsidP="00647804" w:rsidR="00647804" w:rsidRPr="005A072F"/>
    <w:p w:rsidRDefault="00647804" w:rsidP="00647804" w:rsidR="00647804" w:rsidRPr="005A072F"/>
    <w:p w:rsidRDefault="00647804" w:rsidP="00647804" w:rsidR="00647804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9112A8" w:rsidR="0020610B" w:rsidRPr="005A072F">
      <w:headerReference w:type="default" r:id="rId10"/>
      <w:headerReference w:type="first" r:id="rId11"/>
      <w:pgSz w:h="16838" w:w="11906"/>
      <w:pgMar w:gutter="0" w:footer="708" w:header="708" w:left="1417" w:bottom="1560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C7E5C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846B1C">
      <w:t>10</w:t>
    </w:r>
    <w:r w:rsidR="00922CA6">
      <w:t>82</w:t>
    </w:r>
    <w:r w:rsidR="009112A8">
      <w:t>/16-11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524EB">
      <w:t>10</w:t>
    </w:r>
    <w:r w:rsidR="00922CA6">
      <w:t>82</w:t>
    </w:r>
    <w:r>
      <w:t>/1</w:t>
    </w:r>
    <w:r w:rsidR="00F53498">
      <w:t>6</w:t>
    </w:r>
    <w:r>
      <w:t>-</w:t>
    </w:r>
    <w:r w:rsidR="005D117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7757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117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7804"/>
    <w:rsid w:val="00650C5F"/>
    <w:rsid w:val="006510EC"/>
    <w:rsid w:val="00653F1D"/>
    <w:rsid w:val="0066201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2A8"/>
    <w:rsid w:val="0091152B"/>
    <w:rsid w:val="00913322"/>
    <w:rsid w:val="0091618E"/>
    <w:rsid w:val="00917A5C"/>
    <w:rsid w:val="00922CA6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7E5C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</izvorni_sadrzaj>
    <derivirana_varijabla naziv="DomainObject.Predmet.SudioniciListNaziv_1">
      <item>NOGOMETNI KLUB "ŠUBIĆEVAC"</item>
      <item>FINA - Podružnica Šibenik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</izvorni_sadrzaj>
    <derivirana_varijabla naziv="DomainObject.Predmet.SudioniciListNazivOIB_1">
      <item>, OIB 66201301968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0512C-8544-4BFB-8535-BA56B5703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2418</properties:Characters>
  <properties:Lines>76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2016-10-25T12:02:00Z</dcterms:created>
  <dc:creator>Administrator</dc:creator>
  <cp:lastModifiedBy>Nena Mužanović</cp:lastModifiedBy>
  <cp:lastPrinted>2016-11-04T10:26:00Z</cp:lastPrinted>
  <dcterms:modified xmlns:xsi="http://www.w3.org/2001/XMLSchema-instance" xsi:type="dcterms:W3CDTF">2016-11-04T10:39:00Z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