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9ff9f" w14:paraId="f89ff9f" w:rsidRDefault="00636664" w:rsidP="00636664" w:rsidR="00636664" w:rsidRPr="006572C0">
      <w:pPr>
        <w:jc w:val="both"/>
        <w15:collapsed w:val="false"/>
      </w:pPr>
      <w:bookmarkStart w:name="_GoBack" w:id="0"/>
      <w:bookmarkEnd w:id="0"/>
      <w:r w:rsidRPr="006572C0">
        <w:t xml:space="preserve">                 </w:t>
      </w:r>
      <w:r w:rsidRPr="006572C0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</w:t>
      </w:r>
      <w:r w:rsidR="00A80063">
        <w:tab/>
      </w:r>
    </w:p>
    <w:p w:rsidRDefault="00636664" w:rsidP="00636664" w:rsidR="00636664" w:rsidRPr="006572C0">
      <w:pPr>
        <w:jc w:val="both"/>
      </w:pPr>
      <w:r w:rsidRPr="006572C0">
        <w:t xml:space="preserve">   REPUBLIKA HRVATSKA</w:t>
      </w:r>
    </w:p>
    <w:p w:rsidRDefault="00636664" w:rsidP="00636664" w:rsidR="00636664" w:rsidRPr="006572C0">
      <w:pPr>
        <w:jc w:val="both"/>
      </w:pPr>
      <w:r w:rsidRPr="006572C0">
        <w:t>TRGOVAČKI SUD U PAZINU</w:t>
      </w:r>
    </w:p>
    <w:p w:rsidRDefault="00636664" w:rsidP="00636664" w:rsidR="00636664" w:rsidRPr="006572C0">
      <w:pPr>
        <w:jc w:val="both"/>
      </w:pPr>
      <w:r w:rsidRPr="006572C0">
        <w:t xml:space="preserve">     52000 Pazin, Drševk</w:t>
      </w:r>
      <w:r>
        <w:t>a 1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Posl.br.: 2 St-394/16</w:t>
      </w:r>
      <w:r w:rsidRPr="006038BC">
        <w:t>-</w:t>
      </w:r>
      <w:r w:rsidR="00D9517C">
        <w:t>34</w:t>
      </w:r>
    </w:p>
    <w:p w:rsidRDefault="00636664" w:rsidP="00636664" w:rsidR="00636664" w:rsidRPr="006572C0">
      <w:pPr>
        <w:jc w:val="both"/>
      </w:pPr>
    </w:p>
    <w:p w:rsidRDefault="00636664" w:rsidP="00636664" w:rsidR="00636664" w:rsidRPr="006572C0">
      <w:pPr>
        <w:jc w:val="center"/>
      </w:pPr>
      <w:r w:rsidRPr="006572C0">
        <w:t>R E P U B L I K A  H R V A T S K A</w:t>
      </w:r>
    </w:p>
    <w:p w:rsidRDefault="00636664" w:rsidP="00636664" w:rsidR="00636664" w:rsidRPr="006572C0">
      <w:pPr>
        <w:jc w:val="center"/>
      </w:pPr>
    </w:p>
    <w:p w:rsidRDefault="00636664" w:rsidP="00636664" w:rsidR="00636664" w:rsidRPr="006572C0">
      <w:pPr>
        <w:jc w:val="center"/>
      </w:pPr>
      <w:r w:rsidRPr="006572C0">
        <w:t>R J E Š E N J E</w:t>
      </w:r>
    </w:p>
    <w:p w:rsidRDefault="00636664" w:rsidP="00636664" w:rsidR="00636664" w:rsidRPr="006572C0">
      <w:pPr>
        <w:jc w:val="center"/>
      </w:pPr>
    </w:p>
    <w:p w:rsidRDefault="00636664" w:rsidP="00636664" w:rsidR="00636664" w:rsidRPr="00C47E78">
      <w:pPr>
        <w:jc w:val="both"/>
      </w:pPr>
      <w:r w:rsidRPr="00C47E78">
        <w:tab/>
        <w:t xml:space="preserve">Trgovački sud u Pazinu, po stečajnom sucu Adrijani Labinjan Skok, u stečajnom postupku nad stečajnim dužnikom </w:t>
      </w:r>
      <w:r w:rsidRPr="007C0174">
        <w:t>FLEXOR d.o.o. u stečaju, Labin, Prilaz Kikova 3, OIB: 2741462346</w:t>
      </w:r>
      <w:r w:rsidRPr="00AF2399">
        <w:t xml:space="preserve">8, </w:t>
      </w:r>
      <w:r w:rsidR="00D9517C">
        <w:t>27. siječnja 2017.</w:t>
      </w:r>
    </w:p>
    <w:p w:rsidRDefault="00636664" w:rsidP="00636664" w:rsidR="00636664" w:rsidRPr="006572C0">
      <w:pPr>
        <w:jc w:val="center"/>
      </w:pPr>
    </w:p>
    <w:p w:rsidRDefault="00636664" w:rsidP="00636664" w:rsidR="00636664">
      <w:pPr>
        <w:jc w:val="center"/>
      </w:pPr>
      <w:r w:rsidRPr="006572C0">
        <w:t>r i j e š i o  j e</w:t>
      </w:r>
    </w:p>
    <w:p w:rsidRDefault="00636664" w:rsidP="00636664" w:rsidR="00636664" w:rsidRPr="004434A4">
      <w:pPr>
        <w:ind w:firstLine="708"/>
        <w:jc w:val="both"/>
      </w:pPr>
    </w:p>
    <w:p w:rsidRDefault="00636664" w:rsidP="00636664" w:rsidR="00636664" w:rsidRPr="004434A4">
      <w:pPr>
        <w:ind w:firstLine="720"/>
        <w:jc w:val="both"/>
      </w:pPr>
      <w:r w:rsidRPr="004434A4">
        <w:t xml:space="preserve">Odbacuje se kao nepravovremena prijava tražbine </w:t>
      </w:r>
      <w:r>
        <w:t>TRIGLAV OSIGURANJE d.d., Zagreb, Antuna Heinza 4, OIB: 29743547503</w:t>
      </w:r>
      <w:r w:rsidRPr="004434A4">
        <w:t>,</w:t>
      </w:r>
      <w:r w:rsidRPr="00F80952">
        <w:t xml:space="preserve"> od </w:t>
      </w:r>
      <w:r w:rsidR="00C873BC">
        <w:t xml:space="preserve">28. studenog </w:t>
      </w:r>
      <w:r w:rsidRPr="00F80952">
        <w:t>2016.</w:t>
      </w:r>
      <w:r w:rsidRPr="004434A4">
        <w:t xml:space="preserve"> </w:t>
      </w:r>
    </w:p>
    <w:p w:rsidRDefault="00636664" w:rsidP="00636664" w:rsidR="00636664" w:rsidRPr="006572C0">
      <w:pPr>
        <w:ind w:firstLine="540"/>
        <w:jc w:val="center"/>
      </w:pPr>
    </w:p>
    <w:p w:rsidRDefault="00636664" w:rsidP="00636664" w:rsidR="00636664" w:rsidRPr="006572C0">
      <w:pPr>
        <w:ind w:left="360"/>
        <w:jc w:val="center"/>
      </w:pPr>
      <w:r w:rsidRPr="006572C0">
        <w:t>Obrazloženje</w:t>
      </w:r>
    </w:p>
    <w:p w:rsidRDefault="00636664" w:rsidP="00636664" w:rsidR="00636664" w:rsidRPr="00002E2F">
      <w:pPr>
        <w:ind w:firstLine="708"/>
        <w:jc w:val="both"/>
      </w:pPr>
    </w:p>
    <w:p w:rsidRDefault="00636664" w:rsidP="00636664" w:rsidR="00636664" w:rsidRPr="00002E2F">
      <w:pPr>
        <w:ind w:firstLine="720"/>
        <w:jc w:val="both"/>
      </w:pPr>
      <w:r w:rsidRPr="00002E2F">
        <w:t>Odbačen</w:t>
      </w:r>
      <w:r>
        <w:t>a</w:t>
      </w:r>
      <w:r w:rsidRPr="00002E2F">
        <w:t xml:space="preserve"> </w:t>
      </w:r>
      <w:r>
        <w:t>je kao nepravovremena prijava</w:t>
      </w:r>
      <w:r w:rsidRPr="00002E2F">
        <w:t xml:space="preserve"> tražbine </w:t>
      </w:r>
      <w:r>
        <w:t>TRIGLAV OSIGURANJE d.d., Zagreb, Antuna Heinza 4, OIB: 29743547503</w:t>
      </w:r>
      <w:r w:rsidRPr="00002E2F">
        <w:t xml:space="preserve">, od </w:t>
      </w:r>
      <w:r w:rsidR="00C873BC">
        <w:t>28. studenog</w:t>
      </w:r>
      <w:r w:rsidRPr="00F80952">
        <w:t xml:space="preserve"> 2016</w:t>
      </w:r>
      <w:r>
        <w:t>.</w:t>
      </w:r>
      <w:r w:rsidRPr="00002E2F">
        <w:t xml:space="preserve">, budući je zadnji dan roka za prijavu tražbina bio </w:t>
      </w:r>
      <w:r w:rsidR="00C873BC">
        <w:t>24. studenog</w:t>
      </w:r>
      <w:r w:rsidRPr="00002E2F">
        <w:t xml:space="preserve"> 2016.</w:t>
      </w:r>
    </w:p>
    <w:p w:rsidRDefault="00636664" w:rsidP="00636664" w:rsidR="00636664" w:rsidRPr="00002E2F">
      <w:pPr>
        <w:ind w:firstLine="720"/>
        <w:jc w:val="both"/>
      </w:pPr>
      <w:r w:rsidRPr="00002E2F">
        <w:t xml:space="preserve">Naime, rješenjem o otvaranju stečajnog postupka od </w:t>
      </w:r>
      <w:r>
        <w:t xml:space="preserve">22. rujna </w:t>
      </w:r>
      <w:r w:rsidRPr="00002E2F">
        <w:t xml:space="preserve">2016., koji je isti dan objavljen na mrežnoj stranici e-Oglasna ploča ovoga sud, vjerovnici su pozvani da u roku od 60 dana od objave tog rješenja prijave svoje tražbine stečajnom upravitelju na propisanom obrascu.  </w:t>
      </w:r>
    </w:p>
    <w:p w:rsidRDefault="00636664" w:rsidP="00636664" w:rsidR="00636664" w:rsidRPr="00002E2F">
      <w:pPr>
        <w:ind w:firstLine="720"/>
        <w:jc w:val="both"/>
      </w:pPr>
      <w:r>
        <w:t xml:space="preserve">Kako je prijava ovog vjerovnika podnesena </w:t>
      </w:r>
      <w:r w:rsidR="00122E2D">
        <w:t>28. studenog</w:t>
      </w:r>
      <w:r>
        <w:t xml:space="preserve"> 2016. odnosno izvan roka, odbačena</w:t>
      </w:r>
      <w:r w:rsidRPr="00002E2F">
        <w:t xml:space="preserve"> </w:t>
      </w:r>
      <w:r>
        <w:t>je</w:t>
      </w:r>
      <w:r w:rsidRPr="00002E2F">
        <w:t xml:space="preserve"> temeljem odredbe čl. 257. st. 6. S</w:t>
      </w:r>
      <w:r>
        <w:t>tečajnog zakona</w:t>
      </w:r>
      <w:r w:rsidRPr="00002E2F">
        <w:t>.</w:t>
      </w:r>
    </w:p>
    <w:p w:rsidRDefault="00636664" w:rsidP="00636664" w:rsidR="00636664" w:rsidRPr="006038BC">
      <w:pPr>
        <w:jc w:val="both"/>
        <w:rPr>
          <w:color w:val="00B050"/>
        </w:rPr>
      </w:pPr>
      <w:r w:rsidRPr="00977EB8">
        <w:rPr>
          <w:color w:val="00B050"/>
        </w:rPr>
        <w:tab/>
      </w:r>
    </w:p>
    <w:p w:rsidRDefault="00636664" w:rsidP="00636664" w:rsidR="00636664">
      <w:pPr>
        <w:ind w:firstLine="708"/>
        <w:jc w:val="center"/>
      </w:pPr>
      <w:r w:rsidRPr="006572C0">
        <w:t>U Pazin</w:t>
      </w:r>
      <w:r w:rsidRPr="006038BC">
        <w:t xml:space="preserve">u </w:t>
      </w:r>
      <w:r w:rsidR="00D9517C">
        <w:t>27. siječnja 2017.</w:t>
      </w:r>
    </w:p>
    <w:p w:rsidRDefault="00636664" w:rsidP="00636664" w:rsidR="00636664" w:rsidRPr="006572C0">
      <w:pPr>
        <w:ind w:firstLine="708"/>
        <w:jc w:val="center"/>
      </w:pPr>
    </w:p>
    <w:p w:rsidRDefault="00636664" w:rsidP="00636664" w:rsidR="00636664" w:rsidRPr="006572C0">
      <w:pPr>
        <w:ind w:firstLine="708" w:left="5664"/>
        <w:jc w:val="center"/>
      </w:pPr>
      <w:r w:rsidRPr="006572C0">
        <w:t>Stečajni sudac</w:t>
      </w:r>
    </w:p>
    <w:p w:rsidRDefault="00636664" w:rsidP="00636664" w:rsidR="00636664" w:rsidRPr="006572C0">
      <w:pPr>
        <w:ind w:firstLine="708" w:left="4956"/>
        <w:jc w:val="center"/>
      </w:pPr>
      <w:r w:rsidRPr="006572C0">
        <w:t xml:space="preserve">           Adrijana Labinjan Skok, v.r.</w:t>
      </w:r>
    </w:p>
    <w:p w:rsidRDefault="00636664" w:rsidP="00636664" w:rsidR="00636664">
      <w:pPr>
        <w:jc w:val="both"/>
      </w:pPr>
    </w:p>
    <w:p w:rsidRDefault="00636664" w:rsidP="00636664" w:rsidR="00636664" w:rsidRPr="006572C0">
      <w:pPr>
        <w:jc w:val="both"/>
      </w:pPr>
    </w:p>
    <w:p w:rsidRDefault="00636664" w:rsidP="00636664" w:rsidR="00636664">
      <w:r>
        <w:t>UPUTA O PRAVNOM LIJEKU:</w:t>
      </w:r>
    </w:p>
    <w:p w:rsidRDefault="00636664" w:rsidP="00636664" w:rsidR="00636664" w:rsidRPr="00EA4D35">
      <w:pPr>
        <w:ind w:firstLine="720"/>
        <w:jc w:val="both"/>
      </w:pPr>
      <w:r w:rsidRPr="00EA4D35">
        <w:t>Protiv ove odluke nezadovoljna stranka može podnijeti žalbu u roku od 8 dana od dana dostave iste a dostava se smatra obavljenom istekom osmog dana od dana objave rješenja na mrežnoj stranici e-Oglasna ploča sudova (čl. 12. st. 1. i 2. SZ-a). Žalba se podnosi putem ovog suda u tri istovjetna primjerka, a o žalbi odlučuje Visoki trgovački sud Republike Hrvatske.</w:t>
      </w:r>
    </w:p>
    <w:p w:rsidRDefault="00636664" w:rsidP="00636664" w:rsidR="00636664" w:rsidRPr="006572C0">
      <w:pPr>
        <w:ind w:left="7080"/>
        <w:jc w:val="both"/>
      </w:pPr>
    </w:p>
    <w:p w:rsidRDefault="00636664" w:rsidP="00636664" w:rsidR="00636664">
      <w:r w:rsidRPr="006572C0">
        <w:t xml:space="preserve">DNA:  </w:t>
      </w:r>
    </w:p>
    <w:p w:rsidRDefault="00636664" w:rsidP="00636664" w:rsidR="00636664">
      <w:r>
        <w:t>- stečajni upravitelj Jasna Kučević, Pula, Kaštanjer 64</w:t>
      </w:r>
    </w:p>
    <w:p w:rsidRDefault="00636664" w:rsidP="00636664" w:rsidR="00636664">
      <w:pPr>
        <w:jc w:val="both"/>
      </w:pPr>
      <w:r>
        <w:t>- TRIGLAV OSIGURANJE d.d., Zagreb, Antuna Heinza 4</w:t>
      </w:r>
    </w:p>
    <w:p w:rsidRDefault="00636664" w:rsidP="00636664" w:rsidR="00500701">
      <w:pPr>
        <w:jc w:val="both"/>
      </w:pPr>
      <w:r w:rsidRPr="006572C0">
        <w:t xml:space="preserve">- e-oglasna ploča suda 8 dana </w:t>
      </w:r>
    </w:p>
    <w:sectPr w:rsidSect="00A70E98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0063" w:rsidR="00860E6F">
      <w:r>
        <w:separator/>
      </w:r>
    </w:p>
  </w:endnote>
  <w:endnote w:id="0" w:type="continuationSeparator">
    <w:p w:rsidRDefault="00A80063" w:rsidR="00860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0063" w:rsidR="00860E6F">
      <w:r>
        <w:separator/>
      </w:r>
    </w:p>
  </w:footnote>
  <w:footnote w:id="0" w:type="continuationSeparator">
    <w:p w:rsidRDefault="00A80063" w:rsidR="00860E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66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F5660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664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6664" w:rsidP="00E84C66" w:rsidR="00E84C66">
    <w:pPr>
      <w:pStyle w:val="Zaglavlje"/>
    </w:pPr>
    <w:r>
      <w:tab/>
    </w:r>
    <w:r>
      <w:tab/>
      <w:t>Posl.br.: 2 St-345/16</w:t>
    </w:r>
    <w:r w:rsidRPr="006038BC">
      <w:t>-</w:t>
    </w:r>
    <w:r>
      <w:t>46</w:t>
    </w:r>
  </w:p>
  <w:p w:rsidRDefault="00AF5660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6664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36664"/>
    <w:rsid w:val="00122E2D"/>
    <w:rsid w:val="00554328"/>
    <w:rsid w:val="00636664"/>
    <w:rsid w:val="00860E6F"/>
    <w:rsid w:val="00985388"/>
    <w:rsid w:val="00A80063"/>
    <w:rsid w:val="00AF2399"/>
    <w:rsid w:val="00AF5660"/>
    <w:rsid w:val="00C873BC"/>
    <w:rsid w:val="00D9517C"/>
    <w:rsid w:val="00EA4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3666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3666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636664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36664"/>
  </w:style>
  <w:style w:styleId="Tekstbalonia" w:type="paragraph">
    <w:name w:val="Balloon Text"/>
    <w:basedOn w:val="Normal"/>
    <w:link w:val="TekstbaloniaChar"/>
    <w:uiPriority w:val="99"/>
    <w:semiHidden/>
    <w:unhideWhenUsed/>
    <w:rsid w:val="0063666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36664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6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566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566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566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566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3666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3666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636664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636664"/>
  </w:style>
  <w:style w:styleId="Tekstbalonia" w:type="paragraph">
    <w:name w:val="Balloon Text"/>
    <w:basedOn w:val="Normal"/>
    <w:link w:val="TekstbaloniaChar"/>
    <w:uiPriority w:val="99"/>
    <w:semiHidden/>
    <w:unhideWhenUsed/>
    <w:rsid w:val="0063666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36664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F56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566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566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566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566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FLEXOR d.o.o. u stečaju</izvorni_sadrzaj>
    <derivirana_varijabla naziv="DomainObject.Predmet.ProtustrankaFormated_1">  FLEXOR d.o.o. u stečaju</derivirana_varijabla>
  </DomainObject.Predmet.ProtustrankaFormated>
  <DomainObject.Predmet.ProtustrankaFormatedOIB>
    <izvorni_sadrzaj>  FLEXOR d.o.o. u stečaju, OIB 27414623468</izvorni_sadrzaj>
    <derivirana_varijabla naziv="DomainObject.Predmet.ProtustrankaFormatedOIB_1">  FLEXOR d.o.o. u stečaju, OIB 27414623468</derivirana_varijabla>
  </DomainObject.Predmet.ProtustrankaFormatedOIB>
  <DomainObject.Predmet.ProtustrankaFormatedWithAdress>
    <izvorni_sadrzaj> FLEXOR d.o.o. u stečaju, Prilaz Kikova 3, 52220 Labin</izvorni_sadrzaj>
    <derivirana_varijabla naziv="DomainObject.Predmet.ProtustrankaFormatedWithAdress_1"> FLEXOR d.o.o. u stečaju, Prilaz Kikova 3, 52220 Labin</derivirana_varijabla>
  </DomainObject.Predmet.ProtustrankaFormatedWithAdress>
  <DomainObject.Predmet.ProtustrankaFormatedWithAdressOIB>
    <izvorni_sadrzaj> FLEXOR d.o.o. u stečaju, OIB 27414623468, Prilaz Kikova 3, 52220 Labin</izvorni_sadrzaj>
    <derivirana_varijabla naziv="DomainObject.Predmet.ProtustrankaFormatedWithAdressOIB_1"> FLEXOR d.o.o. u stečaju, OIB 27414623468, Prilaz Kikova 3, 52220 Labin</derivirana_varijabla>
  </DomainObject.Predmet.ProtustrankaFormatedWithAdressOIB>
  <DomainObject.Predmet.ProtustrankaWithAdress>
    <izvorni_sadrzaj>FLEXOR d.o.o. u stečaju Prilaz Kikova 3, 52220 Labin</izvorni_sadrzaj>
    <derivirana_varijabla naziv="DomainObject.Predmet.ProtustrankaWithAdress_1">FLEXOR d.o.o. u stečaju Prilaz Kikova 3, 52220 Labin</derivirana_varijabla>
  </DomainObject.Predmet.ProtustrankaWithAdress>
  <DomainObject.Predmet.ProtustrankaWithAdressOIB>
    <izvorni_sadrzaj>FLEXOR d.o.o. u stečaju, OIB 27414623468, Prilaz Kikova 3, 52220 Labin</izvorni_sadrzaj>
    <derivirana_varijabla naziv="DomainObject.Predmet.ProtustrankaWithAdressOIB_1">FLEXOR d.o.o. u stečaju, OIB 27414623468, Prilaz Kikova 3, 52220 Labin</derivirana_varijabla>
  </DomainObject.Predmet.ProtustrankaWithAdressOIB>
  <DomainObject.Predmet.ProtustrankaNazivFormated>
    <izvorni_sadrzaj>FLEXOR d.o.o. u stečaju</izvorni_sadrzaj>
    <derivirana_varijabla naziv="DomainObject.Predmet.ProtustrankaNazivFormated_1">FLEXOR d.o.o. u stečaju</derivirana_varijabla>
  </DomainObject.Predmet.ProtustrankaNazivFormated>
  <DomainObject.Predmet.ProtustrankaNazivFormatedOIB>
    <izvorni_sadrzaj>FLEXOR d.o.o. u stečaju, OIB 27414623468</izvorni_sadrzaj>
    <derivirana_varijabla naziv="DomainObject.Predmet.ProtustrankaNazivFormatedOIB_1">FLEXOR d.o.o. u stečaju, OIB 27414623468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1500038.44</izvorni_sadrzaj>
    <derivirana_varijabla naziv="DomainObject.Predmet.TrenutnaVrijednost_1">1500038.44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FLEXOR d.o.o. u stečaju</item>
    </izvorni_sadrzaj>
    <derivirana_varijabla naziv="DomainObject.Predmet.ProtuStrankaListFormated_1">
      <item>FLEXOR d.o.o. u stečaju</item>
    </derivirana_varijabla>
  </DomainObject.Predmet.ProtuStrankaListFormated>
  <DomainObject.Predmet.ProtuStrankaListFormatedOIB>
    <izvorni_sadrzaj>
      <item>FLEXOR d.o.o. u stečaju, OIB 27414623468</item>
    </izvorni_sadrzaj>
    <derivirana_varijabla naziv="DomainObject.Predmet.ProtuStrankaListFormatedOIB_1">
      <item>FLEXOR d.o.o. u stečaju, OIB 27414623468</item>
    </derivirana_varijabla>
  </DomainObject.Predmet.ProtuStrankaListFormatedOIB>
  <DomainObject.Predmet.ProtuStrankaListFormatedWithAdress>
    <izvorni_sadrzaj>
      <item>FLEXOR d.o.o. u stečaju, Prilaz Kikova 3, 52220 Labin</item>
    </izvorni_sadrzaj>
    <derivirana_varijabla naziv="DomainObject.Predmet.ProtuStrankaListFormatedWithAdress_1">
      <item>FLEXOR d.o.o. u stečaju, Prilaz Kikova 3, 52220 Labin</item>
    </derivirana_varijabla>
  </DomainObject.Predmet.ProtuStrankaListFormatedWithAdress>
  <DomainObject.Predmet.ProtuStrankaListFormatedWithAdressOIB>
    <izvorni_sadrzaj>
      <item>FLEXOR d.o.o. u stečaju, OIB 27414623468, Prilaz Kikova 3, 52220 Labin</item>
    </izvorni_sadrzaj>
    <derivirana_varijabla naziv="DomainObject.Predmet.ProtuStrankaListFormatedWithAdressOIB_1">
      <item>FLEXOR d.o.o. u stečaju, OIB 27414623468, Prilaz Kikova 3, 52220 Labin</item>
    </derivirana_varijabla>
  </DomainObject.Predmet.ProtuStrankaListFormatedWithAdressOIB>
  <DomainObject.Predmet.ProtuStrankaListNazivFormated>
    <izvorni_sadrzaj>
      <item>FLEXOR d.o.o. u stečaju</item>
    </izvorni_sadrzaj>
    <derivirana_varijabla naziv="DomainObject.Predmet.ProtuStrankaListNazivFormated_1">
      <item>FLEXOR d.o.o. u stečaju</item>
    </derivirana_varijabla>
  </DomainObject.Predmet.ProtuStrankaListNazivFormated>
  <DomainObject.Predmet.ProtuStrankaListNazivFormatedOIB>
    <izvorni_sadrzaj>
      <item>FLEXOR d.o.o. u stečaju, OIB 27414623468</item>
    </izvorni_sadrzaj>
    <derivirana_varijabla naziv="DomainObject.Predmet.ProtuStrankaListNazivFormatedOIB_1">
      <item>FLEXOR d.o.o. u stečaju, OIB 27414623468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  <item>OWENS I HOUŠKA, odvjetničko društvo d.o.o.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  <item>OWENS I HOUŠKA, odvjetničko društvo d.o.o.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  <item>OWENS I HOUŠKA, odvjetničko društvo d.o.o., OIB 04123051557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  <item>OWENS I HOUŠKA, odvjetničko društvo d.o.o., OIB 04123051557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Praška 10, 10000 Zagreb</item>
    </izvorni_sadrzaj>
    <derivirana_varijabla naziv="DomainObject.Predmet.OstaliListFormatedWithAdress_1"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Praška 10, 10000 Zagreb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OIB 04123051557, Praška 10, 10000 Zagreb</item>
    </izvorni_sadrzaj>
    <derivirana_varijabla naziv="DomainObject.Predmet.OstaliListFormatedWithAdressOIB_1">
      <item>ŽUPANIJSKO DRŽAVNO ODVJETNIŠTVO U PULI - POLA, Kranjčevićeva 8, 52100 Pula punomoćnik sudionika u postupku REPUBLIKA HRVATSKA, Ministarstvo financija, Porezna uprava, Područni ured Istra, Primorje, Gorski Kotar  i Lika</item>
      <item>OWENS I HOUŠKA, odvjetničko društvo d.o.o., OIB 04123051557, Praška 10, 10000 Zagreb</item>
    </derivirana_varijabla>
  </DomainObject.Predmet.OstaliListFormatedWithAdressOIB>
  <DomainObject.Predmet.OstaliListNazivFormated>
    <izvorni_sadrzaj>
      <item>ŽUPANIJSKO DRŽAVNO ODVJETNIŠTVO U PULI - POLA</item>
      <item>OWENS I HOUŠKA, odvjetničko društvo d.o.o.</item>
    </izvorni_sadrzaj>
    <derivirana_varijabla naziv="DomainObject.Predmet.OstaliListNazivFormated_1">
      <item>ŽUPANIJSKO DRŽAVNO ODVJETNIŠTVO U PULI - POLA</item>
      <item>OWENS I HOUŠKA, odvjetničko društvo d.o.o.</item>
    </derivirana_varijabla>
  </DomainObject.Predmet.OstaliListNazivFormated>
  <DomainObject.Predmet.OstaliListNazivFormatedOIB>
    <izvorni_sadrzaj>
      <item>ŽUPANIJSKO DRŽAVNO ODVJETNIŠTVO U PULI - POLA</item>
      <item>OWENS I HOUŠKA, odvjetničko društvo d.o.o., OIB 04123051557</item>
    </izvorni_sadrzaj>
    <derivirana_varijabla naziv="DomainObject.Predmet.OstaliListNazivFormatedOIB_1">
      <item>ŽUPANIJSKO DRŽAVNO ODVJETNIŠTVO U PULI - POLA</item>
      <item>OWENS I HOUŠKA, odvjetničko društvo d.o.o., OIB 04123051557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FLEXOR d.o.o. u stečaju</izvorni_sadrzaj>
    <derivirana_varijabla naziv="DomainObject.Predmet.ProtustrankaIDrugi_1">FLEXOR d.o.o. u stečaju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FLEXOR d.o.o. u stečaju, OIB 27414623468, Prilaz Kikova 3, 52220 Labin</izvorni_sadrzaj>
    <derivirana_varijabla naziv="DomainObject.Predmet.ProtustrankaIDrugiAdressOIB_1">FLEXOR d.o.o. u stečaju, OIB 27414623468, Prilaz Kikova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FLEXOR d.o.o. u stečaju</item>
      <item>ŽUPANIJSKO DRŽAVNO ODVJETNIŠTVO U PULI - POLA</item>
      <item>REPUBLIKA HRVATSKA, Ministarstvo financija, Porezna uprava, Područni ured Istra, Primorje, Gorski Kotar  i Lika</item>
      <item>OWENS I HOUŠKA, odvjetničko društvo d.o.o.</item>
    </izvorni_sadrzaj>
    <derivirana_varijabla naziv="DomainObject.Predmet.SudioniciListNaziv_1">
      <item>FLEXOR d.o.o. u stečaju</item>
      <item>ŽUPANIJSKO DRŽAVNO ODVJETNIŠTVO U PULI - POLA</item>
      <item>REPUBLIKA HRVATSKA, Ministarstvo financija, Porezna uprava, Područni ured Istra, Primorje, Gorski Kotar  i Lika</item>
      <item>OWENS I HOUŠKA, odvjetničko društvo d.o.o.</item>
    </derivirana_varijabla>
  </DomainObject.Predmet.SudioniciListNaziv>
  <DomainObject.Predmet.SudioniciListAdressOIB>
    <izvorni_sadrzaj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  <item>OWENS I HOUŠKA, odvjetničko društvo d.o.o., OIB 04123051557, Praška 10,10000 Zagreb</item>
    </izvorni_sadrzaj>
    <derivirana_varijabla naziv="DomainObject.Predmet.SudioniciListAdressOIB_1"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  <item>OWENS I HOUŠKA, odvjetničko društvo d.o.o., OIB 04123051557, Praška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27414623468</item>
      <item>, OIB null</item>
      <item>, OIB 52634238587</item>
      <item>, OIB 04123051557</item>
    </izvorni_sadrzaj>
    <derivirana_varijabla naziv="DomainObject.Predmet.SudioniciListNazivOIB_1">
      <item>, OIB 27414623468</item>
      <item>, OIB null</item>
      <item>, OIB 52634238587</item>
      <item>, OIB 04123051557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1444</properties:Characters>
  <properties:Lines>47</properties:Lines>
  <properties:Paragraphs>21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2016-12-02T13:21:00Z</dcterms:created>
  <dc:creator>Jasmina Matika</dc:creator>
  <cp:lastModifiedBy>Jasmina Matika</cp:lastModifiedBy>
  <dcterms:modified xmlns:xsi="http://www.w3.org/2001/XMLSchema-instance" xsi:type="dcterms:W3CDTF">2017-01-27T06:51:00Z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