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2962" w14:paraId="9542962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481F08">
        <w:t>830</w:t>
      </w:r>
      <w:r w:rsidR="001A2481" w:rsidRPr="000351DA">
        <w:t>/1</w:t>
      </w:r>
      <w:r w:rsidR="0068218C">
        <w:t>6</w:t>
      </w:r>
      <w:r w:rsidR="0024291D">
        <w:t>-</w:t>
      </w:r>
      <w:r w:rsidR="00D57ABC">
        <w:t>1</w:t>
      </w:r>
      <w:r w:rsidR="00481F08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481F08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481F08">
        <w:t>ALLEANDRO INVEST  j.</w:t>
      </w:r>
      <w:r w:rsidR="00856F28">
        <w:t xml:space="preserve">d.o.o., </w:t>
      </w:r>
      <w:r w:rsidR="00481F08">
        <w:t>Vodice, Ljubljanska 17</w:t>
      </w:r>
      <w:r w:rsidR="00D803B9">
        <w:t xml:space="preserve">, </w:t>
      </w:r>
      <w:r w:rsidR="00E450BA">
        <w:t xml:space="preserve"> OIB: </w:t>
      </w:r>
      <w:r w:rsidR="00481F08">
        <w:t>86999698744</w:t>
      </w:r>
    </w:p>
    <w:p w:rsidRDefault="00DA1786" w:rsidP="00AC26FF" w:rsidR="00DA1786" w:rsidRPr="00AC26FF"/>
    <w:p w:rsidRDefault="00F75AF5" w:rsidP="00916637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81F08">
        <w:t>ALLEANDRO INVEST  j.d.o.o., Vodice, Ljubljanska 17, Vir, OIB: 86999698744</w:t>
      </w:r>
      <w:r w:rsidR="001B2FDA">
        <w:t>.</w:t>
      </w:r>
    </w:p>
    <w:p w:rsidRDefault="00F75AF5" w:rsidP="00916637" w:rsidR="00F75AF5" w:rsidRPr="00F75AF5">
      <w:pPr>
        <w:jc w:val="both"/>
      </w:pPr>
    </w:p>
    <w:p w:rsidRDefault="00F75AF5" w:rsidP="00916637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D54280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>Za točnost otpravka – ovlaštena službenica                                                 Sutkinja</w:t>
      </w:r>
    </w:p>
    <w:p w:rsidRDefault="00856F28" w:rsidP="00856F28" w:rsidR="00856F28" w:rsidRPr="00856F28">
      <w:r w:rsidRPr="00856F28">
        <w:t>Željena Dražić    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E1522C">
        <w:t>Šibenik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46E86"/>
    <w:rsid w:val="00466691"/>
    <w:rsid w:val="00476CB1"/>
    <w:rsid w:val="004776D3"/>
    <w:rsid w:val="00481F08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05D6B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16637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54280"/>
    <w:rsid w:val="00D57ABC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D7F0E"/>
    <w:rsid w:val="00DE78C2"/>
    <w:rsid w:val="00DF3513"/>
    <w:rsid w:val="00E040EE"/>
    <w:rsid w:val="00E04FE4"/>
    <w:rsid w:val="00E1522C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2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28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28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28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2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28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28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28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ALLEANDRO INVEST j.d.o.o. za usluge i trgovinu</izvorni_sadrzaj>
    <derivirana_varijabla naziv="DomainObject.Predmet.ProtustrankaFormated_1">  ALLEANDRO INVEST j.d.o.o. za usluge i trgovinu</derivirana_varijabla>
  </DomainObject.Predmet.ProtustrankaFormated>
  <DomainObject.Predmet.ProtustrankaFormatedOIB>
    <izvorni_sadrzaj>  ALLEANDRO INVEST j.d.o.o. za usluge i trgovinu, OIB 86999698744</izvorni_sadrzaj>
    <derivirana_varijabla naziv="DomainObject.Predmet.ProtustrankaFormatedOIB_1">  ALLEANDRO INVEST j.d.o.o. za usluge i trgovinu, OIB 86999698744</derivirana_varijabla>
  </DomainObject.Predmet.ProtustrankaFormatedOIB>
  <DomainObject.Predmet.ProtustrankaFormatedWithAdress>
    <izvorni_sadrzaj> ALLEANDRO INVEST j.d.o.o. za usluge i trgovinu, Ljubljanska 17, 22211 Vodice</izvorni_sadrzaj>
    <derivirana_varijabla naziv="DomainObject.Predmet.ProtustrankaFormatedWithAdress_1"> ALLEANDRO INVEST j.d.o.o. za usluge i trgovinu, Ljubljanska 17, 22211 Vodice</derivirana_varijabla>
  </DomainObject.Predmet.ProtustrankaFormatedWithAdress>
  <DomainObject.Predmet.ProtustrankaFormatedWithAdressOIB>
    <izvorni_sadrzaj> ALLEANDRO INVEST j.d.o.o. za usluge i trgovinu, OIB 86999698744, Ljubljanska 17, 22211 Vodice</izvorni_sadrzaj>
    <derivirana_varijabla naziv="DomainObject.Predmet.ProtustrankaFormatedWithAdressOIB_1"> ALLEANDRO INVEST j.d.o.o. za usluge i trgovinu, OIB 86999698744, Ljubljanska 17, 22211 Vodice</derivirana_varijabla>
  </DomainObject.Predmet.ProtustrankaFormatedWithAdressOIB>
  <DomainObject.Predmet.ProtustrankaWithAdress>
    <izvorni_sadrzaj>ALLEANDRO INVEST j.d.o.o. za usluge i trgovinu Ljubljanska 17, 22211 Vodice</izvorni_sadrzaj>
    <derivirana_varijabla naziv="DomainObject.Predmet.ProtustrankaWithAdress_1">ALLEANDRO INVEST j.d.o.o. za usluge i trgovinu Ljubljanska 17, 22211 Vodice</derivirana_varijabla>
  </DomainObject.Predmet.ProtustrankaWithAdress>
  <DomainObject.Predmet.ProtustrankaWithAdressOIB>
    <izvorni_sadrzaj>ALLEANDRO INVEST j.d.o.o. za usluge i trgovinu, OIB 86999698744, Ljubljanska 17, 22211 Vodice</izvorni_sadrzaj>
    <derivirana_varijabla naziv="DomainObject.Predmet.ProtustrankaWithAdressOIB_1">ALLEANDRO INVEST j.d.o.o. za usluge i trgovinu, OIB 86999698744, Ljubljanska 17, 22211 Vodice</derivirana_varijabla>
  </DomainObject.Predmet.ProtustrankaWithAdressOIB>
  <DomainObject.Predmet.ProtustrankaNazivFormated>
    <izvorni_sadrzaj>ALLEANDRO INVEST j.d.o.o. za usluge i trgovinu</izvorni_sadrzaj>
    <derivirana_varijabla naziv="DomainObject.Predmet.ProtustrankaNazivFormated_1">ALLEANDRO INVEST j.d.o.o. za usluge i trgovinu</derivirana_varijabla>
  </DomainObject.Predmet.ProtustrankaNazivFormated>
  <DomainObject.Predmet.ProtustrankaNazivFormatedOIB>
    <izvorni_sadrzaj>ALLEANDRO INVEST j.d.o.o. za usluge i trgovinu, OIB 86999698744</izvorni_sadrzaj>
    <derivirana_varijabla naziv="DomainObject.Predmet.ProtustrankaNazivFormatedOIB_1">ALLEANDRO INVEST j.d.o.o. za usluge i trgovinu, OIB 86999698744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ALLEANDRO INVEST j.d.o.o. za usluge i trgovinu</item>
    </izvorni_sadrzaj>
    <derivirana_varijabla naziv="DomainObject.Predmet.ProtuStrankaListFormated_1">
      <item>ALLEANDRO INVEST j.d.o.o. za usluge i trgovinu</item>
    </derivirana_varijabla>
  </DomainObject.Predmet.ProtuStrankaListFormated>
  <DomainObject.Predmet.ProtuStrankaListFormatedOIB>
    <izvorni_sadrzaj>
      <item>ALLEANDRO INVEST j.d.o.o. za usluge i trgovinu, OIB 86999698744</item>
    </izvorni_sadrzaj>
    <derivirana_varijabla naziv="DomainObject.Predmet.ProtuStrankaListFormatedOIB_1">
      <item>ALLEANDRO INVEST j.d.o.o. za usluge i trgovinu, OIB 86999698744</item>
    </derivirana_varijabla>
  </DomainObject.Predmet.ProtuStrankaListFormatedOIB>
  <DomainObject.Predmet.ProtuStrankaListFormatedWithAdress>
    <izvorni_sadrzaj>
      <item>ALLEANDRO INVEST j.d.o.o. za usluge i trgovinu, Ljubljanska 17, 22211 Vodice</item>
    </izvorni_sadrzaj>
    <derivirana_varijabla naziv="DomainObject.Predmet.ProtuStrankaListFormatedWithAdress_1">
      <item>ALLEANDRO INVEST j.d.o.o. za usluge i trgovinu, Ljubljanska 17, 22211 Vodice</item>
    </derivirana_varijabla>
  </DomainObject.Predmet.ProtuStrankaListFormatedWithAdress>
  <DomainObject.Predmet.ProtuStrankaListFormatedWithAdressOIB>
    <izvorni_sadrzaj>
      <item>ALLEANDRO INVEST j.d.o.o. za usluge i trgovinu, OIB 86999698744, Ljubljanska 17, 22211 Vodice</item>
    </izvorni_sadrzaj>
    <derivirana_varijabla naziv="DomainObject.Predmet.ProtuStrankaListFormatedWithAdressOIB_1">
      <item>ALLEANDRO INVEST j.d.o.o. za usluge i trgovinu, OIB 86999698744, Ljubljanska 17, 22211 Vodice</item>
    </derivirana_varijabla>
  </DomainObject.Predmet.ProtuStrankaListFormatedWithAdressOIB>
  <DomainObject.Predmet.ProtuStrankaListNazivFormated>
    <izvorni_sadrzaj>
      <item>ALLEANDRO INVEST j.d.o.o. za usluge i trgovinu</item>
    </izvorni_sadrzaj>
    <derivirana_varijabla naziv="DomainObject.Predmet.ProtuStrankaListNazivFormated_1">
      <item>ALLEANDRO INVEST j.d.o.o. za usluge i trgovinu</item>
    </derivirana_varijabla>
  </DomainObject.Predmet.ProtuStrankaListNazivFormated>
  <DomainObject.Predmet.ProtuStrankaListNazivFormatedOIB>
    <izvorni_sadrzaj>
      <item>ALLEANDRO INVEST j.d.o.o. za usluge i trgovinu, OIB 86999698744</item>
    </izvorni_sadrzaj>
    <derivirana_varijabla naziv="DomainObject.Predmet.ProtuStrankaListNazivFormatedOIB_1">
      <item>ALLEANDRO INVEST j.d.o.o. za usluge i trgovinu, OIB 86999698744</item>
    </derivirana_varijabla>
  </DomainObject.Predmet.ProtuStrankaListNazivFormatedOIB>
  <DomainObject.Predmet.OstaliListFormated>
    <izvorni_sadrzaj>
      <item>Danijel Alleandro</item>
    </izvorni_sadrzaj>
    <derivirana_varijabla naziv="DomainObject.Predmet.OstaliListFormated_1">
      <item>Danijel Alleandro</item>
    </derivirana_varijabla>
  </DomainObject.Predmet.OstaliListFormated>
  <DomainObject.Predmet.OstaliListFormatedOIB>
    <izvorni_sadrzaj>
      <item>Danijel Alleandro, OIB 46115019190</item>
    </izvorni_sadrzaj>
    <derivirana_varijabla naziv="DomainObject.Predmet.OstaliListFormatedOIB_1">
      <item>Danijel Alleandro, OIB 46115019190</item>
    </derivirana_varijabla>
  </DomainObject.Predmet.OstaliListFormatedOIB>
  <DomainObject.Predmet.OstaliListFormatedWithAdress>
    <izvorni_sadrzaj>
      <item>Danijel Alleandro, Ljubljanska 17, 22211 Vodice</item>
    </izvorni_sadrzaj>
    <derivirana_varijabla naziv="DomainObject.Predmet.OstaliListFormatedWithAdress_1">
      <item>Danijel Alleandro, Ljubljanska 17, 22211 Vodice</item>
    </derivirana_varijabla>
  </DomainObject.Predmet.OstaliListFormatedWithAdress>
  <DomainObject.Predmet.OstaliListFormatedWithAdressOIB>
    <izvorni_sadrzaj>
      <item>Danijel Alleandro, OIB 46115019190, Ljubljanska 17, 22211 Vodice</item>
    </izvorni_sadrzaj>
    <derivirana_varijabla naziv="DomainObject.Predmet.OstaliListFormatedWithAdressOIB_1">
      <item>Danijel Alleandro, OIB 46115019190, Ljubljanska 17, 22211 Vodice</item>
    </derivirana_varijabla>
  </DomainObject.Predmet.OstaliListFormatedWithAdressOIB>
  <DomainObject.Predmet.OstaliListNazivFormated>
    <izvorni_sadrzaj>
      <item>Danijel Alleandro</item>
    </izvorni_sadrzaj>
    <derivirana_varijabla naziv="DomainObject.Predmet.OstaliListNazivFormated_1">
      <item>Danijel Alleandro</item>
    </derivirana_varijabla>
  </DomainObject.Predmet.OstaliListNazivFormated>
  <DomainObject.Predmet.OstaliListNazivFormatedOIB>
    <izvorni_sadrzaj>
      <item>Danijel Alleandro, OIB 46115019190</item>
    </izvorni_sadrzaj>
    <derivirana_varijabla naziv="DomainObject.Predmet.OstaliListNazivFormatedOIB_1">
      <item>Danijel Alleandro, OIB 46115019190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ALLEANDRO INVEST j.d.o.o. za usluge i trgovinu</izvorni_sadrzaj>
    <derivirana_varijabla naziv="DomainObject.Predmet.ProtustrankaIDrugi_1">ALLEANDRO INVEST j.d.o.o.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ALLEANDRO INVEST j.d.o.o. za usluge i trgovinu, OIB 86999698744, Ljubljanska 17, 22211 Vodice</izvorni_sadrzaj>
    <derivirana_varijabla naziv="DomainObject.Predmet.ProtustrankaIDrugiAdressOIB_1">ALLEANDRO INVEST j.d.o.o. za usluge i trgovinu, OIB 86999698744, Ljubljanska 17,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ALLEANDRO INVEST j.d.o.o. za usluge i trgovinu</item>
      <item>Danijel Alleandro</item>
    </izvorni_sadrzaj>
    <derivirana_varijabla naziv="DomainObject.Predmet.SudioniciListNaziv_1">
      <item>FINA - Podružnica Šibenik</item>
      <item>ALLEANDRO INVEST j.d.o.o. za usluge i trgovinu</item>
      <item>Danijel Alleandro</item>
    </derivirana_varijabla>
  </DomainObject.Predmet.SudioniciListNaziv>
  <DomainObject.Predmet.SudioniciListAdressOIB>
    <izvorni_sadrzaj>
      <item>FINA - Podružnica Šibenik, OIB 85821130368, Perivoj L. Marune 1,22000 Šibenik</item>
      <item>ALLEANDRO INVEST j.d.o.o. za usluge i trgovinu, OIB 86999698744, Ljubljanska 17,22211 Vodice</item>
      <item>Danijel Alleandro, OIB 46115019190, Ljubljanska 17,22211 Vodice</item>
    </izvorni_sadrzaj>
    <derivirana_varijabla naziv="DomainObject.Predmet.SudioniciListAdressOIB_1">
      <item>FINA - Podružnica Šibenik, OIB 85821130368, Perivoj L. Marune 1,22000 Šibenik</item>
      <item>ALLEANDRO INVEST j.d.o.o. za usluge i trgovinu, OIB 86999698744, Ljubljanska 17,22211 Vodice</item>
      <item>Danijel Alleandro, OIB 46115019190, Ljubljanska 17,22211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86999698744</item>
      <item>, OIB 46115019190</item>
    </izvorni_sadrzaj>
    <derivirana_varijabla naziv="DomainObject.Predmet.SudioniciListNazivOIB_1">
      <item>, OIB 85821130368</item>
      <item>, OIB 86999698744</item>
      <item>, OIB 46115019190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529</properties:Characters>
  <properties:Lines>37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2017-06-06T08:23:00Z</dcterms:created>
  <dc:creator>Administrator</dc:creator>
  <cp:lastModifiedBy>Martina Kalmeta</cp:lastModifiedBy>
  <cp:lastPrinted>2017-06-07T12:00:00Z</cp:lastPrinted>
  <dcterms:modified xmlns:xsi="http://www.w3.org/2001/XMLSchema-instance" xsi:type="dcterms:W3CDTF">2017-06-07T12:00:00Z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