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bbc9" w14:paraId="e1cbbc9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57792B">
        <w:t>1877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57792B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57792B" w:rsidRPr="0057792B">
        <w:t>DREAMHUB d.o.o.</w:t>
      </w:r>
      <w:r w:rsidR="00453E80" w:rsidRPr="00453E80">
        <w:t xml:space="preserve">, </w:t>
      </w:r>
      <w:r w:rsidR="0057792B">
        <w:t xml:space="preserve">Dugo Selo, Gorička 27, </w:t>
      </w:r>
      <w:r w:rsidR="00453E80" w:rsidRPr="00453E80">
        <w:t xml:space="preserve">OIB: </w:t>
      </w:r>
      <w:r w:rsidR="0057792B">
        <w:t>29791683886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047C0E" w:rsidP="00047C0E" w:rsidR="00047C0E">
      <w:pPr>
        <w:pStyle w:val="Bezproreda"/>
      </w:pPr>
    </w:p>
    <w:p w:rsidRDefault="00FE061D" w:rsidP="00047C0E" w:rsidR="00FE061D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57792B" w:rsidRPr="0057792B">
        <w:t>DREAMHUB d.o.o., Dugo Selo, Gorička 27, OIB: 29791683886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57792B">
        <w:t>12.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D270B5">
        <w:t>Duška Dunja Ivančević</w:t>
      </w:r>
      <w:r>
        <w:t xml:space="preserve"> </w:t>
      </w:r>
      <w:r w:rsidR="001F5D7E">
        <w:t xml:space="preserve">iz </w:t>
      </w:r>
      <w:r w:rsidR="00D270B5">
        <w:t>Zagreba, B. Bernardija 1</w:t>
      </w:r>
      <w:r w:rsidR="001F5D7E">
        <w:t xml:space="preserve">, OIB </w:t>
      </w:r>
      <w:r w:rsidR="001C32DC">
        <w:t>59003296761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57792B" w:rsidRPr="0057792B">
        <w:t>DREAMHUB d.o.o., Dugo Selo, Gorička 27, OIB: 29791683886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57792B">
        <w:t>29. lipnja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</w:t>
      </w:r>
      <w:r w:rsidR="00326DF6">
        <w:lastRenderedPageBreak/>
        <w:t xml:space="preserve">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</w:t>
      </w:r>
      <w:r w:rsidR="00D270B5">
        <w:t>SZ.</w:t>
      </w:r>
    </w:p>
    <w:p w:rsidRDefault="00D270B5" w:rsidP="00DC0AA2" w:rsidR="00D270B5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183F8A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183F8A" w:rsidP="00183F8A" w:rsidR="00047C0E">
      <w:pPr>
        <w:pStyle w:val="Bezproreda"/>
        <w:jc w:val="right"/>
      </w:pPr>
      <w:r>
        <w:t xml:space="preserve">za točnost otpravka ovlašteni službenik </w:t>
      </w:r>
    </w:p>
    <w:p w:rsidRDefault="00183F8A" w:rsidP="00183F8A" w:rsidR="00183F8A">
      <w:pPr>
        <w:pStyle w:val="Bezproreda"/>
        <w:jc w:val="right"/>
      </w:pPr>
      <w:r>
        <w:t>Marija Lukić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CD6" w:rsidP="00EF1FD3" w:rsidR="00197CD6">
      <w:pPr>
        <w:spacing w:lineRule="auto" w:line="240" w:after="0"/>
      </w:pPr>
      <w:r>
        <w:separator/>
      </w:r>
    </w:p>
  </w:endnote>
  <w:endnote w:id="0" w:type="continuationSeparator">
    <w:p w:rsidRDefault="00197CD6" w:rsidP="00EF1FD3" w:rsidR="00197C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CD6" w:rsidP="00EF1FD3" w:rsidR="00197CD6">
      <w:pPr>
        <w:spacing w:lineRule="auto" w:line="240" w:after="0"/>
      </w:pPr>
      <w:r>
        <w:separator/>
      </w:r>
    </w:p>
  </w:footnote>
  <w:footnote w:id="0" w:type="continuationSeparator">
    <w:p w:rsidRDefault="00197CD6" w:rsidP="00EF1FD3" w:rsidR="00197C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0F0">
          <w:rPr>
            <w:noProof/>
          </w:rPr>
          <w:t>2</w:t>
        </w:r>
        <w:r>
          <w:fldChar w:fldCharType="end"/>
        </w:r>
      </w:p>
    </w:sdtContent>
  </w:sdt>
  <w:p w:rsidRDefault="0057792B" w:rsidP="0057792B" w:rsidR="00EF1FD3">
    <w:pPr>
      <w:pStyle w:val="Zaglavlje"/>
      <w:jc w:val="right"/>
    </w:pPr>
    <w:r w:rsidRPr="0057792B">
      <w:t>Poslovni broj: 39. St-1877/2017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242A8"/>
    <w:rsid w:val="001371FB"/>
    <w:rsid w:val="00183F8A"/>
    <w:rsid w:val="0019360F"/>
    <w:rsid w:val="00197CD6"/>
    <w:rsid w:val="001B22F8"/>
    <w:rsid w:val="001C32DC"/>
    <w:rsid w:val="001F5D7E"/>
    <w:rsid w:val="00212623"/>
    <w:rsid w:val="002C70F0"/>
    <w:rsid w:val="002D1502"/>
    <w:rsid w:val="00326DF6"/>
    <w:rsid w:val="003644F8"/>
    <w:rsid w:val="003A3366"/>
    <w:rsid w:val="00453E80"/>
    <w:rsid w:val="004637A4"/>
    <w:rsid w:val="004E266D"/>
    <w:rsid w:val="004F16B6"/>
    <w:rsid w:val="00503BCF"/>
    <w:rsid w:val="0057792B"/>
    <w:rsid w:val="005E6C2A"/>
    <w:rsid w:val="00677951"/>
    <w:rsid w:val="009575DD"/>
    <w:rsid w:val="00A17D21"/>
    <w:rsid w:val="00AA7B27"/>
    <w:rsid w:val="00AE11D4"/>
    <w:rsid w:val="00B8164D"/>
    <w:rsid w:val="00B8281F"/>
    <w:rsid w:val="00BA2A5A"/>
    <w:rsid w:val="00BC1874"/>
    <w:rsid w:val="00C136F3"/>
    <w:rsid w:val="00C239F4"/>
    <w:rsid w:val="00C8692E"/>
    <w:rsid w:val="00D270B5"/>
    <w:rsid w:val="00DC0AA2"/>
    <w:rsid w:val="00DE059B"/>
    <w:rsid w:val="00DF1FFF"/>
    <w:rsid w:val="00E75E0F"/>
    <w:rsid w:val="00E84179"/>
    <w:rsid w:val="00EC4E35"/>
    <w:rsid w:val="00EC58B8"/>
    <w:rsid w:val="00EF1FD3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C7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C7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St-1877/2017</izvorni_sadrzaj>
    <derivirana_varijabla naziv="DomainObject.Predmet.OznakaBroj_1">St-1877/2017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DREAMHUB d.o.o.</izvorni_sadrzaj>
    <derivirana_varijabla naziv="DomainObject.Predmet.ProtustrankaFormated_1">  DREAMHUB d.o.o.</derivirana_varijabla>
  </DomainObject.Predmet.ProtustrankaFormated>
  <DomainObject.Predmet.ProtustrankaFormatedOIB>
    <izvorni_sadrzaj>  DREAMHUB d.o.o., OIB 29791683886</izvorni_sadrzaj>
    <derivirana_varijabla naziv="DomainObject.Predmet.ProtustrankaFormatedOIB_1">  DREAMHUB d.o.o., OIB 29791683886</derivirana_varijabla>
  </DomainObject.Predmet.ProtustrankaFormatedOIB>
  <DomainObject.Predmet.ProtustrankaFormatedWithAdress>
    <izvorni_sadrzaj> DREAMHUB d.o.o., Gorička 27, 10370 Dugo Selo</izvorni_sadrzaj>
    <derivirana_varijabla naziv="DomainObject.Predmet.ProtustrankaFormatedWithAdress_1"> DREAMHUB d.o.o., Gorička 27, 10370 Dugo Selo</derivirana_varijabla>
  </DomainObject.Predmet.ProtustrankaFormatedWithAdress>
  <DomainObject.Predmet.ProtustrankaFormatedWithAdressOIB>
    <izvorni_sadrzaj> DREAMHUB d.o.o., OIB 29791683886, Gorička 27, 10370 Dugo Selo</izvorni_sadrzaj>
    <derivirana_varijabla naziv="DomainObject.Predmet.ProtustrankaFormatedWithAdressOIB_1"> DREAMHUB d.o.o., OIB 29791683886, Gorička 27, 10370 Dugo Selo</derivirana_varijabla>
  </DomainObject.Predmet.ProtustrankaFormatedWithAdressOIB>
  <DomainObject.Predmet.ProtustrankaWithAdress>
    <izvorni_sadrzaj>DREAMHUB d.o.o. Gorička 27, 10370 Dugo Selo</izvorni_sadrzaj>
    <derivirana_varijabla naziv="DomainObject.Predmet.ProtustrankaWithAdress_1">DREAMHUB d.o.o. Gorička 27, 10370 Dugo Selo</derivirana_varijabla>
  </DomainObject.Predmet.ProtustrankaWithAdress>
  <DomainObject.Predmet.ProtustrankaWithAdressOIB>
    <izvorni_sadrzaj>DREAMHUB d.o.o., OIB 29791683886, Gorička 27, 10370 Dugo Selo</izvorni_sadrzaj>
    <derivirana_varijabla naziv="DomainObject.Predmet.ProtustrankaWithAdressOIB_1">DREAMHUB d.o.o., OIB 29791683886, Gorička 27, 10370 Dugo Selo</derivirana_varijabla>
  </DomainObject.Predmet.ProtustrankaWithAdressOIB>
  <DomainObject.Predmet.ProtustrankaNazivFormated>
    <izvorni_sadrzaj>DREAMHUB d.o.o.</izvorni_sadrzaj>
    <derivirana_varijabla naziv="DomainObject.Predmet.ProtustrankaNazivFormated_1">DREAMHUB d.o.o.</derivirana_varijabla>
  </DomainObject.Predmet.ProtustrankaNazivFormated>
  <DomainObject.Predmet.ProtustrankaNazivFormatedOIB>
    <izvorni_sadrzaj>DREAMHUB d.o.o., OIB 29791683886</izvorni_sadrzaj>
    <derivirana_varijabla naziv="DomainObject.Predmet.ProtustrankaNazivFormatedOIB_1">DREAMHUB d.o.o., OIB 29791683886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DREAMHUB d.o.o.</item>
    </izvorni_sadrzaj>
    <derivirana_varijabla naziv="DomainObject.Predmet.ProtuStrankaListFormated_1">
      <item>DREAMHUB d.o.o.</item>
    </derivirana_varijabla>
  </DomainObject.Predmet.ProtuStrankaListFormated>
  <DomainObject.Predmet.ProtuStrankaListFormatedOIB>
    <izvorni_sadrzaj>
      <item>DREAMHUB d.o.o., OIB 29791683886</item>
    </izvorni_sadrzaj>
    <derivirana_varijabla naziv="DomainObject.Predmet.ProtuStrankaListFormatedOIB_1">
      <item>DREAMHUB d.o.o., OIB 29791683886</item>
    </derivirana_varijabla>
  </DomainObject.Predmet.ProtuStrankaListFormatedOIB>
  <DomainObject.Predmet.ProtuStrankaListFormatedWithAdress>
    <izvorni_sadrzaj>
      <item>DREAMHUB d.o.o., Gorička 27, 10370 Dugo Selo</item>
    </izvorni_sadrzaj>
    <derivirana_varijabla naziv="DomainObject.Predmet.ProtuStrankaListFormatedWithAdress_1">
      <item>DREAMHUB d.o.o., Gorička 27, 10370 Dugo Selo</item>
    </derivirana_varijabla>
  </DomainObject.Predmet.ProtuStrankaListFormatedWithAdress>
  <DomainObject.Predmet.ProtuStrankaListFormatedWithAdressOIB>
    <izvorni_sadrzaj>
      <item>DREAMHUB d.o.o., OIB 29791683886, Gorička 27, 10370 Dugo Selo</item>
    </izvorni_sadrzaj>
    <derivirana_varijabla naziv="DomainObject.Predmet.ProtuStrankaListFormatedWithAdressOIB_1">
      <item>DREAMHUB d.o.o., OIB 29791683886, Gorička 27, 10370 Dugo Selo</item>
    </derivirana_varijabla>
  </DomainObject.Predmet.ProtuStrankaListFormatedWithAdressOIB>
  <DomainObject.Predmet.ProtuStrankaListNazivFormated>
    <izvorni_sadrzaj>
      <item>DREAMHUB d.o.o.</item>
    </izvorni_sadrzaj>
    <derivirana_varijabla naziv="DomainObject.Predmet.ProtuStrankaListNazivFormated_1">
      <item>DREAMHUB d.o.o.</item>
    </derivirana_varijabla>
  </DomainObject.Predmet.ProtuStrankaListNazivFormated>
  <DomainObject.Predmet.ProtuStrankaListNazivFormatedOIB>
    <izvorni_sadrzaj>
      <item>DREAMHUB d.o.o., OIB 29791683886</item>
    </izvorni_sadrzaj>
    <derivirana_varijabla naziv="DomainObject.Predmet.ProtuStrankaListNazivFormatedOIB_1">
      <item>DREAMHUB d.o.o., OIB 29791683886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DREAMHUB d.o.o.</izvorni_sadrzaj>
    <derivirana_varijabla naziv="DomainObject.Predmet.ProtustrankaIDrugi_1">DREAMHUB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DREAMHUB d.o.o., OIB 29791683886, Gorička 27, 10370 Dugo Selo</izvorni_sadrzaj>
    <derivirana_varijabla naziv="DomainObject.Predmet.ProtustrankaIDrugiAdressOIB_1">DREAMHUB d.o.o., OIB 29791683886, Gorička 27,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DREAMHUB d.o.o.</item>
      <item>FINA Regionalni centar Zagreb</item>
    </izvorni_sadrzaj>
    <derivirana_varijabla naziv="DomainObject.Predmet.SudioniciListNaziv_1">
      <item>DREAMHUB d.o.o.</item>
      <item>FINA Regionalni centar Zagreb</item>
    </derivirana_varijabla>
  </DomainObject.Predmet.SudioniciListNaziv>
  <DomainObject.Predmet.SudioniciListAdressOIB>
    <izvorni_sadrzaj>
      <item>DREAMHUB d.o.o., OIB 29791683886, Gorička 27,10370 Dugo Selo</item>
      <item>FINA Regionalni centar Zagreb, OIB 85821130368, Trg svibanjskih žrtava 1995. 1,10000 Zagreb</item>
    </izvorni_sadrzaj>
    <derivirana_varijabla naziv="DomainObject.Predmet.SudioniciListAdressOIB_1">
      <item>DREAMHUB d.o.o., OIB 29791683886, Gorička 27,10370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29791683886</item>
      <item>, OIB 85821130368</item>
    </izvorni_sadrzaj>
    <derivirana_varijabla naziv="DomainObject.Predmet.SudioniciListNazivOIB_1">
      <item>, OIB 29791683886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1967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2018-01-11T14:09:00Z</dcterms:created>
  <dc:creator>Sandra Rotar Vogrin</dc:creator>
  <cp:lastModifiedBy>Marija Lukić</cp:lastModifiedBy>
  <cp:lastPrinted>2018-01-12T09:29:00Z</cp:lastPrinted>
  <dcterms:modified xmlns:xsi="http://www.w3.org/2001/XMLSchema-instance" xsi:type="dcterms:W3CDTF">2018-01-12T09:30:00Z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