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c3e6" w14:paraId="64cc3e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C36B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C5790">
              <w:t>5</w:t>
            </w:r>
            <w:r w:rsidR="00AC36B5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AC36B5" w:rsidRPr="00AC36B5">
        <w:t>POWERLIFTING</w:t>
      </w:r>
      <w:proofErr w:type="spellEnd"/>
      <w:r w:rsidR="00AC36B5" w:rsidRPr="00AC36B5">
        <w:t xml:space="preserve"> KLUB "</w:t>
      </w:r>
      <w:proofErr w:type="spellStart"/>
      <w:r w:rsidR="00AC36B5" w:rsidRPr="00AC36B5">
        <w:t>OF</w:t>
      </w:r>
      <w:proofErr w:type="spellEnd"/>
      <w:r w:rsidR="00AC36B5" w:rsidRPr="00AC36B5">
        <w:t>"</w:t>
      </w:r>
      <w:r w:rsidR="00AC36B5">
        <w:t xml:space="preserve"> Samobor, Hrvatskih branitelja 7, </w:t>
      </w:r>
      <w:proofErr w:type="spellStart"/>
      <w:r w:rsidR="00AC36B5">
        <w:t>OIB</w:t>
      </w:r>
      <w:proofErr w:type="spellEnd"/>
      <w:r w:rsidR="00AC36B5">
        <w:t xml:space="preserve">: </w:t>
      </w:r>
      <w:r w:rsidR="00AC36B5" w:rsidRPr="00AC36B5">
        <w:t>17281855041</w:t>
      </w:r>
      <w:r w:rsidR="00AC36B5">
        <w:t xml:space="preserve">, registarski broj: 01002939,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AC36B5" w:rsidRPr="00AC36B5">
        <w:t>POWERLIFTING</w:t>
      </w:r>
      <w:proofErr w:type="spellEnd"/>
      <w:r w:rsidR="00AC36B5" w:rsidRPr="00AC36B5">
        <w:t xml:space="preserve"> KLUB "</w:t>
      </w:r>
      <w:proofErr w:type="spellStart"/>
      <w:r w:rsidR="00AC36B5" w:rsidRPr="00AC36B5">
        <w:t>OF</w:t>
      </w:r>
      <w:proofErr w:type="spellEnd"/>
      <w:r w:rsidR="00AC36B5" w:rsidRPr="00AC36B5">
        <w:t>"</w:t>
      </w:r>
      <w:r w:rsidR="00AC36B5">
        <w:t xml:space="preserve"> Samobor, Hrvatskih branitelja 7, </w:t>
      </w:r>
      <w:proofErr w:type="spellStart"/>
      <w:r w:rsidR="00AC36B5">
        <w:t>OIB</w:t>
      </w:r>
      <w:proofErr w:type="spellEnd"/>
      <w:r w:rsidR="00AC36B5">
        <w:t xml:space="preserve">: </w:t>
      </w:r>
      <w:r w:rsidR="00AC36B5" w:rsidRPr="00AC36B5">
        <w:t>17281855041</w:t>
      </w:r>
      <w:r w:rsidR="00AC36B5">
        <w:t>, registarski broj: 01002939, iznosi 26.091,05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AC36B5">
        <w:t xml:space="preserve">Josip Mesić, Tihana Rađenović-Fijan i Vanja Rađenović-Fijan,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C5790">
        <w:t>5</w:t>
      </w:r>
      <w:r w:rsidR="00AC36B5">
        <w:t>9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0664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97066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066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6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6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97066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066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6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6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St-1659/2018</izvorni_sadrzaj>
    <derivirana_varijabla naziv="DomainObject.Predmet.OznakaBroj_1">St-1659/2018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POWERLIFTING KLUB "OF"</izvorni_sadrzaj>
    <derivirana_varijabla naziv="DomainObject.Predmet.ProtustrankaFormated_1">  POWERLIFTING KLUB "OF"</derivirana_varijabla>
  </DomainObject.Predmet.ProtustrankaFormated>
  <DomainObject.Predmet.ProtustrankaFormatedOIB>
    <izvorni_sadrzaj>  POWERLIFTING KLUB "OF", OIB 17281855041</izvorni_sadrzaj>
    <derivirana_varijabla naziv="DomainObject.Predmet.ProtustrankaFormatedOIB_1">  POWERLIFTING KLUB "OF", OIB 17281855041</derivirana_varijabla>
  </DomainObject.Predmet.ProtustrankaFormatedOIB>
  <DomainObject.Predmet.ProtustrankaFormatedWithAdress>
    <izvorni_sadrzaj> POWERLIFTING KLUB "OF", Hrvatskih branitelja 7, 10430 Samobor</izvorni_sadrzaj>
    <derivirana_varijabla naziv="DomainObject.Predmet.ProtustrankaFormatedWithAdress_1"> POWERLIFTING KLUB "OF", Hrvatskih branitelja 7, 10430 Samobor</derivirana_varijabla>
  </DomainObject.Predmet.ProtustrankaFormatedWithAdress>
  <DomainObject.Predmet.ProtustrankaFormatedWithAdressOIB>
    <izvorni_sadrzaj> POWERLIFTING KLUB "OF", OIB 17281855041, Hrvatskih branitelja 7, 10430 Samobor</izvorni_sadrzaj>
    <derivirana_varijabla naziv="DomainObject.Predmet.ProtustrankaFormatedWithAdressOIB_1"> POWERLIFTING KLUB "OF", OIB 17281855041, Hrvatskih branitelja 7, 10430 Samobor</derivirana_varijabla>
  </DomainObject.Predmet.ProtustrankaFormatedWithAdressOIB>
  <DomainObject.Predmet.ProtustrankaWithAdress>
    <izvorni_sadrzaj>POWERLIFTING KLUB "OF" Hrvatskih branitelja 7, 10430 Samobor</izvorni_sadrzaj>
    <derivirana_varijabla naziv="DomainObject.Predmet.ProtustrankaWithAdress_1">POWERLIFTING KLUB "OF" Hrvatskih branitelja 7, 10430 Samobor</derivirana_varijabla>
  </DomainObject.Predmet.ProtustrankaWithAdress>
  <DomainObject.Predmet.ProtustrankaWithAdressOIB>
    <izvorni_sadrzaj>POWERLIFTING KLUB "OF", OIB 17281855041, Hrvatskih branitelja 7, 10430 Samobor</izvorni_sadrzaj>
    <derivirana_varijabla naziv="DomainObject.Predmet.ProtustrankaWithAdressOIB_1">POWERLIFTING KLUB "OF", OIB 17281855041, Hrvatskih branitelja 7, 10430 Samobor</derivirana_varijabla>
  </DomainObject.Predmet.ProtustrankaWithAdressOIB>
  <DomainObject.Predmet.ProtustrankaNazivFormated>
    <izvorni_sadrzaj>POWERLIFTING KLUB "OF"</izvorni_sadrzaj>
    <derivirana_varijabla naziv="DomainObject.Predmet.ProtustrankaNazivFormated_1">POWERLIFTING KLUB "OF"</derivirana_varijabla>
  </DomainObject.Predmet.ProtustrankaNazivFormated>
  <DomainObject.Predmet.ProtustrankaNazivFormatedOIB>
    <izvorni_sadrzaj>POWERLIFTING KLUB "OF", OIB 17281855041</izvorni_sadrzaj>
    <derivirana_varijabla naziv="DomainObject.Predmet.ProtustrankaNazivFormatedOIB_1">POWERLIFTING KLUB "OF", OIB 17281855041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POWERLIFTING KLUB "OF"</item>
    </izvorni_sadrzaj>
    <derivirana_varijabla naziv="DomainObject.Predmet.ProtuStrankaListFormated_1">
      <item>POWERLIFTING KLUB "OF"</item>
    </derivirana_varijabla>
  </DomainObject.Predmet.ProtuStrankaListFormated>
  <DomainObject.Predmet.ProtuStrankaListFormatedOIB>
    <izvorni_sadrzaj>
      <item>POWERLIFTING KLUB "OF", OIB 17281855041</item>
    </izvorni_sadrzaj>
    <derivirana_varijabla naziv="DomainObject.Predmet.ProtuStrankaListFormatedOIB_1">
      <item>POWERLIFTING KLUB "OF", OIB 17281855041</item>
    </derivirana_varijabla>
  </DomainObject.Predmet.ProtuStrankaListFormatedOIB>
  <DomainObject.Predmet.ProtuStrankaListFormatedWithAdress>
    <izvorni_sadrzaj>
      <item>POWERLIFTING KLUB "OF", Hrvatskih branitelja 7, 10430 Samobor</item>
    </izvorni_sadrzaj>
    <derivirana_varijabla naziv="DomainObject.Predmet.ProtuStrankaListFormatedWithAdress_1">
      <item>POWERLIFTING KLUB "OF", Hrvatskih branitelja 7, 10430 Samobor</item>
    </derivirana_varijabla>
  </DomainObject.Predmet.ProtuStrankaListFormatedWithAdress>
  <DomainObject.Predmet.ProtuStrankaListFormatedWithAdressOIB>
    <izvorni_sadrzaj>
      <item>POWERLIFTING KLUB "OF", OIB 17281855041, Hrvatskih branitelja 7, 10430 Samobor</item>
    </izvorni_sadrzaj>
    <derivirana_varijabla naziv="DomainObject.Predmet.ProtuStrankaListFormatedWithAdressOIB_1">
      <item>POWERLIFTING KLUB "OF", OIB 17281855041, Hrvatskih branitelja 7, 10430 Samobor</item>
    </derivirana_varijabla>
  </DomainObject.Predmet.ProtuStrankaListFormatedWithAdressOIB>
  <DomainObject.Predmet.ProtuStrankaListNazivFormated>
    <izvorni_sadrzaj>
      <item>POWERLIFTING KLUB "OF"</item>
    </izvorni_sadrzaj>
    <derivirana_varijabla naziv="DomainObject.Predmet.ProtuStrankaListNazivFormated_1">
      <item>POWERLIFTING KLUB "OF"</item>
    </derivirana_varijabla>
  </DomainObject.Predmet.ProtuStrankaListNazivFormated>
  <DomainObject.Predmet.ProtuStrankaListNazivFormatedOIB>
    <izvorni_sadrzaj>
      <item>POWERLIFTING KLUB "OF", OIB 17281855041</item>
    </izvorni_sadrzaj>
    <derivirana_varijabla naziv="DomainObject.Predmet.ProtuStrankaListNazivFormatedOIB_1">
      <item>POWERLIFTING KLUB "OF", OIB 17281855041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POWERLIFTING KLUB "OF"</izvorni_sadrzaj>
    <derivirana_varijabla naziv="DomainObject.Predmet.ProtustrankaIDrugi_1">POWERLIFTING KLUB "OF"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POWERLIFTING KLUB "OF", OIB 17281855041, Hrvatskih branitelja 7, 10430 Samobor</izvorni_sadrzaj>
    <derivirana_varijabla naziv="DomainObject.Predmet.ProtustrankaIDrugiAdressOIB_1">POWERLIFTING KLUB "OF", OIB 17281855041, Hrvatskih branitelja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POWERLIFTING KLUB "OF"</item>
      <item>FINA Regionalni centar Zagreb</item>
    </izvorni_sadrzaj>
    <derivirana_varijabla naziv="DomainObject.Predmet.SudioniciListNaziv_1">
      <item>POWERLIFTING KLUB "OF"</item>
      <item>FINA Regionalni centar Zagreb</item>
    </derivirana_varijabla>
  </DomainObject.Predmet.SudioniciListNaziv>
  <DomainObject.Predmet.SudioniciListAdressOIB>
    <izvorni_sadrzaj>
      <item>POWERLIFTING KLUB "OF", OIB 17281855041, Hrvatskih branitelja 7,10430 Samobor</item>
      <item>FINA Regionalni centar Zagreb, OIB 85821130368, Trg svibanjskih žrtava 1995. 1,10000 Zagreb</item>
    </izvorni_sadrzaj>
    <derivirana_varijabla naziv="DomainObject.Predmet.SudioniciListAdressOIB_1">
      <item>POWERLIFTING KLUB "OF", OIB 17281855041, Hrvatskih branitelja 7,10430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17281855041</item>
      <item>, OIB 85821130368</item>
    </izvorni_sadrzaj>
    <derivirana_varijabla naziv="DomainObject.Predmet.SudioniciListNazivOIB_1">
      <item>, OIB 17281855041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2021</properties:Characters>
  <properties:Lines>48</properties:Lines>
  <properties:Paragraphs>16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2018-12-28T07:12:00Z</cp:lastPrinted>
  <dcterms:modified xmlns:xsi="http://www.w3.org/2001/XMLSchema-instance" xsi:type="dcterms:W3CDTF">2018-12-28T07:14:00Z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