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0692" w14:paraId="1620692" w:rsidRDefault="00CC16ED" w:rsidP="00CC16ED" w:rsidR="00CC16ED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STOCK &amp; SHIPPING j. d. o. o. Umag, Istarska 24 A, OIB 13412583294, MBS 040341949,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CC16ED" w:rsidP="00CC16ED" w:rsidR="00CC16ED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C16ED" w:rsidP="00CC16ED" w:rsidR="00CC16ED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CC16ED" w:rsidP="00CC16ED" w:rsidR="00CC16ED" w:rsidRPr="007E78B2">
      <w:pPr>
        <w:ind w:firstLine="708"/>
        <w:rPr>
          <w:szCs w:val="24"/>
        </w:rPr>
      </w:pPr>
    </w:p>
    <w:p w:rsidRDefault="00CC16ED" w:rsidP="00CC16ED" w:rsidR="00CC16ED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STOCK &amp; SHIPPING j. d. o. o. Umag, Istarska 24 A, OIB 13412583294, MBS 040341949,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7.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C16ED" w:rsidP="00CC16ED" w:rsidR="00CC16ED" w:rsidRPr="007E78B2">
      <w:pPr>
        <w:ind w:firstLine="708"/>
        <w:rPr>
          <w:szCs w:val="24"/>
        </w:rPr>
      </w:pPr>
    </w:p>
    <w:p w:rsidRDefault="00CC16ED" w:rsidP="00CC16ED" w:rsidR="00CC16ED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38.623,71 </w:t>
      </w:r>
      <w:r w:rsidRPr="007E78B2">
        <w:rPr>
          <w:szCs w:val="24"/>
        </w:rPr>
        <w:t>kn.</w:t>
      </w:r>
    </w:p>
    <w:p w:rsidRDefault="00CC16ED" w:rsidP="00CC16ED" w:rsidR="00CC16ED" w:rsidRPr="007E78B2">
      <w:pPr>
        <w:rPr>
          <w:szCs w:val="24"/>
        </w:rPr>
      </w:pPr>
    </w:p>
    <w:p w:rsidRDefault="00CC16ED" w:rsidP="00CC16ED" w:rsidR="00CC16ED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C16ED" w:rsidP="00CC16ED" w:rsidR="00CC16ED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C16ED" w:rsidP="00CC16ED" w:rsidR="00CC16ED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78-2017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78-2017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CC16ED" w:rsidP="00CC16ED" w:rsidR="00CC16ED" w:rsidRPr="007E78B2">
      <w:pPr>
        <w:ind w:firstLine="708"/>
        <w:rPr>
          <w:szCs w:val="24"/>
        </w:rPr>
      </w:pPr>
    </w:p>
    <w:p w:rsidRDefault="00CC16ED" w:rsidP="00CC16ED" w:rsidR="00CC16ED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C16ED" w:rsidP="00CC16ED" w:rsidR="00CC16ED" w:rsidRPr="007E78B2">
      <w:pPr>
        <w:ind w:firstLine="708"/>
        <w:rPr>
          <w:szCs w:val="24"/>
        </w:rPr>
      </w:pPr>
    </w:p>
    <w:p w:rsidRDefault="00CC16ED" w:rsidP="00CC16ED" w:rsidR="00CC16ED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CC16ED" w:rsidP="00CC16ED" w:rsidR="00CC16ED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C16ED" w:rsidP="00CC16ED" w:rsidR="00CC16ED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CC16ED" w:rsidP="00CC16ED" w:rsidR="00CC16ED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CC16ED" w:rsidP="00CC16ED" w:rsidR="007E38E8" w:rsidRPr="00CC16ED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CC16E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6ED" w:rsidP="00CC16ED" w:rsidR="00CC16ED">
      <w:r>
        <w:separator/>
      </w:r>
    </w:p>
  </w:endnote>
  <w:endnote w:id="0" w:type="continuationSeparator">
    <w:p w:rsidRDefault="00CC16ED" w:rsidP="00CC16ED" w:rsidR="00CC1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6ED" w:rsidP="00CC16ED" w:rsidR="00CC16ED">
      <w:r>
        <w:separator/>
      </w:r>
    </w:p>
  </w:footnote>
  <w:footnote w:id="0" w:type="continuationSeparator">
    <w:p w:rsidRDefault="00CC16ED" w:rsidP="00CC16ED" w:rsidR="00CC16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6ED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6ED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78/2017-3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6DD"/>
    <w:rsid w:val="000B26DD"/>
    <w:rsid w:val="0068309E"/>
    <w:rsid w:val="007E38E8"/>
    <w:rsid w:val="00A07984"/>
    <w:rsid w:val="00CC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16E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16E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C16E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16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16E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6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6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7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9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9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9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9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16E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16E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C16E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16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16E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6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6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7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STOCK &amp; SHIPPING j.d.o.o. UMAG</izvorni_sadrzaj>
    <derivirana_varijabla naziv="DomainObject.Predmet.ProtustrankaFormated_1">  STOCK &amp; SHIPPING j.d.o.o. UMAG</derivirana_varijabla>
  </DomainObject.Predmet.ProtustrankaFormated>
  <DomainObject.Predmet.ProtustrankaFormatedOIB>
    <izvorni_sadrzaj>  STOCK &amp; SHIPPING j.d.o.o. UMAG, OIB 13412583294</izvorni_sadrzaj>
    <derivirana_varijabla naziv="DomainObject.Predmet.ProtustrankaFormatedOIB_1">  STOCK &amp; SHIPPING j.d.o.o. UMAG, OIB 13412583294</derivirana_varijabla>
  </DomainObject.Predmet.ProtustrankaFormatedOIB>
  <DomainObject.Predmet.ProtustrankaFormatedWithAdress>
    <izvorni_sadrzaj> STOCK &amp; SHIPPING j.d.o.o. UMAG, Istarska 24 A, 52470 Umag</izvorni_sadrzaj>
    <derivirana_varijabla naziv="DomainObject.Predmet.ProtustrankaFormatedWithAdress_1"> STOCK &amp; SHIPPING j.d.o.o. UMAG, Istarska 24 A, 52470 Umag</derivirana_varijabla>
  </DomainObject.Predmet.ProtustrankaFormatedWithAdress>
  <DomainObject.Predmet.ProtustrankaFormatedWithAdressOIB>
    <izvorni_sadrzaj> STOCK &amp; SHIPPING j.d.o.o. UMAG, OIB 13412583294, Istarska 24 A, 52470 Umag</izvorni_sadrzaj>
    <derivirana_varijabla naziv="DomainObject.Predmet.ProtustrankaFormatedWithAdressOIB_1"> STOCK &amp; SHIPPING j.d.o.o. UMAG, OIB 13412583294, Istarska 24 A, 52470 Umag</derivirana_varijabla>
  </DomainObject.Predmet.ProtustrankaFormatedWithAdressOIB>
  <DomainObject.Predmet.ProtustrankaWithAdress>
    <izvorni_sadrzaj>STOCK &amp; SHIPPING j.d.o.o. UMAG Istarska 24 A, 52470 Umag</izvorni_sadrzaj>
    <derivirana_varijabla naziv="DomainObject.Predmet.ProtustrankaWithAdress_1">STOCK &amp; SHIPPING j.d.o.o. UMAG Istarska 24 A, 52470 Umag</derivirana_varijabla>
  </DomainObject.Predmet.ProtustrankaWithAdress>
  <DomainObject.Predmet.ProtustrankaWithAdressOIB>
    <izvorni_sadrzaj>STOCK &amp; SHIPPING j.d.o.o. UMAG, OIB 13412583294, Istarska 24 A, 52470 Umag</izvorni_sadrzaj>
    <derivirana_varijabla naziv="DomainObject.Predmet.ProtustrankaWithAdressOIB_1">STOCK &amp; SHIPPING j.d.o.o. UMAG, OIB 13412583294, Istarska 24 A, 52470 Umag</derivirana_varijabla>
  </DomainObject.Predmet.ProtustrankaWithAdressOIB>
  <DomainObject.Predmet.ProtustrankaNazivFormated>
    <izvorni_sadrzaj>STOCK &amp; SHIPPING j.d.o.o. UMAG</izvorni_sadrzaj>
    <derivirana_varijabla naziv="DomainObject.Predmet.ProtustrankaNazivFormated_1">STOCK &amp; SHIPPING j.d.o.o. UMAG</derivirana_varijabla>
  </DomainObject.Predmet.ProtustrankaNazivFormated>
  <DomainObject.Predmet.ProtustrankaNazivFormatedOIB>
    <izvorni_sadrzaj>STOCK &amp; SHIPPING j.d.o.o. UMAG, OIB 13412583294</izvorni_sadrzaj>
    <derivirana_varijabla naziv="DomainObject.Predmet.ProtustrankaNazivFormatedOIB_1">STOCK &amp; SHIPPING j.d.o.o. UMAG, OIB 13412583294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38623.71</izvorni_sadrzaj>
    <derivirana_varijabla naziv="DomainObject.Predmet.TrenutnaVrijednost_1">38623.71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STOCK &amp; SHIPPING j.d.o.o. UMAG</item>
    </izvorni_sadrzaj>
    <derivirana_varijabla naziv="DomainObject.Predmet.ProtuStrankaListFormated_1">
      <item>STOCK &amp; SHIPPING j.d.o.o. UMAG</item>
    </derivirana_varijabla>
  </DomainObject.Predmet.ProtuStrankaListFormated>
  <DomainObject.Predmet.ProtuStrankaListFormatedOIB>
    <izvorni_sadrzaj>
      <item>STOCK &amp; SHIPPING j.d.o.o. UMAG, OIB 13412583294</item>
    </izvorni_sadrzaj>
    <derivirana_varijabla naziv="DomainObject.Predmet.ProtuStrankaListFormatedOIB_1">
      <item>STOCK &amp; SHIPPING j.d.o.o. UMAG, OIB 13412583294</item>
    </derivirana_varijabla>
  </DomainObject.Predmet.ProtuStrankaListFormatedOIB>
  <DomainObject.Predmet.ProtuStrankaListFormatedWithAdress>
    <izvorni_sadrzaj>
      <item>STOCK &amp; SHIPPING j.d.o.o. UMAG, Istarska 24 A, 52470 Umag</item>
    </izvorni_sadrzaj>
    <derivirana_varijabla naziv="DomainObject.Predmet.ProtuStrankaListFormatedWithAdress_1">
      <item>STOCK &amp; SHIPPING j.d.o.o. UMAG, Istarska 24 A, 52470 Umag</item>
    </derivirana_varijabla>
  </DomainObject.Predmet.ProtuStrankaListFormatedWithAdress>
  <DomainObject.Predmet.ProtuStrankaListFormatedWithAdressOIB>
    <izvorni_sadrzaj>
      <item>STOCK &amp; SHIPPING j.d.o.o. UMAG, OIB 13412583294, Istarska 24 A, 52470 Umag</item>
    </izvorni_sadrzaj>
    <derivirana_varijabla naziv="DomainObject.Predmet.ProtuStrankaListFormatedWithAdressOIB_1">
      <item>STOCK &amp; SHIPPING j.d.o.o. UMAG, OIB 13412583294, Istarska 24 A, 52470 Umag</item>
    </derivirana_varijabla>
  </DomainObject.Predmet.ProtuStrankaListFormatedWithAdressOIB>
  <DomainObject.Predmet.ProtuStrankaListNazivFormated>
    <izvorni_sadrzaj>
      <item>STOCK &amp; SHIPPING j.d.o.o. UMAG</item>
    </izvorni_sadrzaj>
    <derivirana_varijabla naziv="DomainObject.Predmet.ProtuStrankaListNazivFormated_1">
      <item>STOCK &amp; SHIPPING j.d.o.o. UMAG</item>
    </derivirana_varijabla>
  </DomainObject.Predmet.ProtuStrankaListNazivFormated>
  <DomainObject.Predmet.ProtuStrankaListNazivFormatedOIB>
    <izvorni_sadrzaj>
      <item>STOCK &amp; SHIPPING j.d.o.o. UMAG, OIB 13412583294</item>
    </izvorni_sadrzaj>
    <derivirana_varijabla naziv="DomainObject.Predmet.ProtuStrankaListNazivFormatedOIB_1">
      <item>STOCK &amp; SHIPPING j.d.o.o. UMAG, OIB 13412583294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STOCK &amp; SHIPPING j.d.o.o. UMAG</izvorni_sadrzaj>
    <derivirana_varijabla naziv="DomainObject.Predmet.ProtustrankaIDrugi_1">STOCK &amp; SHIPPING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STOCK &amp; SHIPPING j.d.o.o. UMAG, OIB 13412583294, Istarska 24 A, 52470 Umag</izvorni_sadrzaj>
    <derivirana_varijabla naziv="DomainObject.Predmet.ProtustrankaIDrugiAdressOIB_1">STOCK &amp; SHIPPING j.d.o.o. UMAG, OIB 13412583294, Istarska 24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STOCK &amp; SHIPPING j.d.o.o. UMAG</item>
    </izvorni_sadrzaj>
    <derivirana_varijabla naziv="DomainObject.Predmet.SudioniciListNaziv_1">
      <item>FINANCIJSKA AGENCIJA, RC RIJEKA, PODRUŽNICA PULA, PULA</item>
      <item>STOCK &amp; SHIPPING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STOCK &amp; SHIPPING j.d.o.o. UMAG, OIB 13412583294, Istarska 24 A,52470 Umag</item>
    </izvorni_sadrzaj>
    <derivirana_varijabla naziv="DomainObject.Predmet.SudioniciListAdressOIB_1">
      <item>FINANCIJSKA AGENCIJA, RC RIJEKA, PODRUŽNICA PULA, PULA, OIB 85821130368, Giardini 5,52100 Pula</item>
      <item>STOCK &amp; SHIPPING j.d.o.o. UMAG, OIB 13412583294, Istarska 24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13412583294</item>
    </izvorni_sadrzaj>
    <derivirana_varijabla naziv="DomainObject.Predmet.SudioniciListNazivOIB_1">
      <item>, OIB 85821130368</item>
      <item>, OIB 13412583294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2664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2017-02-20T13:11:00Z</dcterms:created>
  <dc:creator>Mihaela Kaligari</dc:creator>
  <dc:description/>
  <cp:keywords/>
  <cp:lastModifiedBy>Sanja Prodan</cp:lastModifiedBy>
  <cp:lastPrinted>2017-02-20T13:15:00Z</cp:lastPrinted>
  <dcterms:modified xmlns:xsi="http://www.w3.org/2001/XMLSchema-instance" xsi:type="dcterms:W3CDTF">2017-02-22T14:16:00Z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