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5f4c" w14:paraId="7d35f4c" w:rsidRDefault="00B31391" w:rsidP="00B25BCD" w:rsidR="00B25BCD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St-1719</w:t>
      </w:r>
      <w:r w:rsidR="00F861A4">
        <w:t>/17-4</w:t>
      </w:r>
    </w:p>
    <w:p w:rsidRDefault="00B25BCD" w:rsidP="00B25BCD" w:rsidR="00B25BCD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5BCD" w:rsidP="00B25BCD" w:rsidR="00B25BCD"/>
    <w:p w:rsidRDefault="00B25BCD" w:rsidP="00B25BCD" w:rsidR="00B25BC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25BCD" w:rsidP="00B25BCD" w:rsidR="00B25BC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25BCD" w:rsidP="00B25BCD" w:rsidR="00B25BCD">
      <w:pPr>
        <w:ind w:hanging="720" w:left="360"/>
      </w:pPr>
      <w:r>
        <w:rPr>
          <w:sz w:val="22"/>
          <w:szCs w:val="22"/>
        </w:rPr>
        <w:t xml:space="preserve">     </w:t>
      </w:r>
    </w:p>
    <w:p w:rsidRDefault="009F006E" w:rsidP="00B25BCD" w:rsidR="009F006E">
      <w:pPr>
        <w:pStyle w:val="Tijeloteksta"/>
        <w:ind w:left="708"/>
        <w:jc w:val="right"/>
      </w:pPr>
    </w:p>
    <w:p w:rsidRDefault="00B25BCD" w:rsidP="00B25BCD" w:rsidR="00B25BCD">
      <w:pPr>
        <w:pStyle w:val="Tijeloteksta"/>
        <w:jc w:val="center"/>
      </w:pPr>
      <w:r>
        <w:t>U   I M E   R E P U B L I K E   H R V A T S K E</w:t>
      </w:r>
    </w:p>
    <w:p w:rsidRDefault="00B25BCD" w:rsidP="00B25BCD" w:rsidR="00B25BCD">
      <w:pPr>
        <w:pStyle w:val="Tijeloteksta"/>
        <w:jc w:val="center"/>
        <w:rPr>
          <w:bCs/>
        </w:rPr>
      </w:pPr>
      <w:r>
        <w:t>R J E Š E N J E</w:t>
      </w: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9F006E" w:rsidR="00B25BCD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</w:t>
      </w:r>
      <w:r w:rsidR="00D80617">
        <w:t>REUNION j.d.o.o. za trgovinu i usluge, Osijek, Hrvatske republike 19/c, MBS: 030161501, OIB: 48186746904</w:t>
      </w:r>
      <w:r>
        <w:t xml:space="preserve">, dana </w:t>
      </w:r>
      <w:r w:rsidR="005C6F28">
        <w:t>6. ožujka</w:t>
      </w:r>
      <w:r>
        <w:t xml:space="preserve"> 2018.,                  </w:t>
      </w: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 </w:t>
      </w:r>
      <w:r w:rsidR="00D80617">
        <w:t>REUNION j.d.o.o. za trgovinu i usluge, Osijek, Hrvatske republike 19/c, MBS: 030161501, OIB: 48186746904.</w:t>
      </w:r>
    </w:p>
    <w:p w:rsidRDefault="00B25BCD" w:rsidP="00B25BCD" w:rsidR="00B25BCD">
      <w:pPr>
        <w:pStyle w:val="Tijeloteksta"/>
        <w:ind w:left="1065"/>
        <w:rPr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</w:t>
      </w:r>
      <w:r w:rsidR="003969B1">
        <w:t>Zoran Ostović, Velika Gorica, Šibenska 19, OIB 14973076805.</w:t>
      </w:r>
    </w:p>
    <w:p w:rsidRDefault="00B25BCD" w:rsidP="00B25BCD" w:rsidR="00B25BCD">
      <w:pPr>
        <w:pStyle w:val="Tijeloteksta"/>
        <w:rPr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t>Zaključuje se skraćeni</w:t>
      </w:r>
      <w:r w:rsidR="00330BAF">
        <w:t xml:space="preserve"> stečajni postupak nad dužnikom</w:t>
      </w:r>
      <w:r w:rsidR="00D80617">
        <w:t xml:space="preserve"> REUNION j.d.o.o. za trgovinu i usluge, Osijek, Hrvatske republike 19/c, MBS: 030161501, OIB: 48186746904.</w:t>
      </w:r>
    </w:p>
    <w:p w:rsidRDefault="00B25BCD" w:rsidP="00B25BCD" w:rsidR="00B25BCD">
      <w:pPr>
        <w:pStyle w:val="Tijeloteksta"/>
        <w:ind w:left="1065"/>
        <w:rPr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25BCD" w:rsidP="00B25BCD" w:rsidR="00B25BCD">
      <w:pPr>
        <w:pStyle w:val="Tijeloteksta"/>
        <w:ind w:left="360"/>
        <w:rPr>
          <w:bCs/>
        </w:rPr>
      </w:pPr>
    </w:p>
    <w:p w:rsidRDefault="00B25BCD" w:rsidP="00B25BCD" w:rsidR="00B25BCD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25BCD" w:rsidP="00B25BCD" w:rsidR="00B25BCD">
      <w:pPr>
        <w:pStyle w:val="Tijeloteksta"/>
        <w:ind w:left="360"/>
        <w:jc w:val="center"/>
        <w:rPr>
          <w:bCs/>
        </w:rPr>
      </w:pPr>
    </w:p>
    <w:p w:rsidRDefault="00B25BCD" w:rsidP="00B25BCD" w:rsidR="00B25BCD">
      <w:pPr>
        <w:pStyle w:val="Tijeloteksta"/>
        <w:ind w:firstLine="708"/>
      </w:pPr>
      <w:r>
        <w:rPr>
          <w:bCs/>
        </w:rPr>
        <w:t xml:space="preserve">FINA Regionalni centar Osijek dana </w:t>
      </w:r>
      <w:r w:rsidR="00D80617">
        <w:rPr>
          <w:bCs/>
        </w:rPr>
        <w:t xml:space="preserve">29. prosinca </w:t>
      </w:r>
      <w:r>
        <w:rPr>
          <w:bCs/>
        </w:rPr>
        <w:t xml:space="preserve">2017. godine dostavila je Trgovačkom sudu u Osijeku zahtjev za provedbu skraćenog stečajnog postupka nad dužnikom  </w:t>
      </w:r>
      <w:r w:rsidR="00D80617">
        <w:t>REUNION j.d.o.o. za trgovinu i usluge, Osijek, Hrvatske republike 19/c, MBS: 030161501, OIB: 48186746904.</w:t>
      </w: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  <w:ind w:firstLine="708"/>
      </w:pPr>
      <w:r>
        <w:t>Sukladno odredbi članka 428. Stečajnog zakona (Narodne novine br</w:t>
      </w:r>
      <w:r w:rsidR="00330BAF">
        <w:t>oj 71/15, u daljnjem tekstu SZ</w:t>
      </w:r>
      <w:r>
        <w:t xml:space="preserve">) sud će provesti skraćeni stečajni postupak  nad pravnom osobom ako </w:t>
      </w:r>
    </w:p>
    <w:p w:rsidRDefault="00B25BCD" w:rsidP="00B25BCD" w:rsidR="00B25BCD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9F006E" w:rsidP="00B25BCD" w:rsidR="009F006E">
      <w:pPr>
        <w:pStyle w:val="Tijeloteksta"/>
      </w:pPr>
    </w:p>
    <w:p w:rsidRDefault="009F006E" w:rsidP="00B25BCD" w:rsidR="009F006E">
      <w:pPr>
        <w:pStyle w:val="Tijeloteksta"/>
      </w:pPr>
    </w:p>
    <w:p w:rsidRDefault="009F006E" w:rsidP="00B25BCD" w:rsidR="009F006E">
      <w:pPr>
        <w:pStyle w:val="Tijeloteksta"/>
      </w:pPr>
    </w:p>
    <w:p w:rsidRDefault="00B25BCD" w:rsidP="00B25BCD" w:rsidR="00B25BCD">
      <w:pPr>
        <w:pStyle w:val="Tijeloteksta"/>
        <w:jc w:val="center"/>
      </w:pPr>
      <w:r>
        <w:t>2</w:t>
      </w:r>
    </w:p>
    <w:p w:rsidRDefault="009F006E" w:rsidP="009F006E" w:rsidR="009F006E">
      <w:pPr>
        <w:pStyle w:val="Tijeloteksta"/>
        <w:ind w:left="708"/>
        <w:jc w:val="right"/>
      </w:pPr>
      <w:r>
        <w:t>13 St-1719/17-4</w:t>
      </w: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  <w:rPr>
          <w:bCs/>
        </w:rPr>
      </w:pPr>
    </w:p>
    <w:p w:rsidRDefault="00B25BCD" w:rsidP="00B25BCD" w:rsidR="00B25BCD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F4545">
        <w:t>10.1.2018.</w:t>
      </w:r>
      <w:r>
        <w:t>, objavio oglas na mrežnoj stranici e-oglasna ploča sudova pod poslovnim brojem St-</w:t>
      </w:r>
      <w:r w:rsidR="009F006E">
        <w:t>1719</w:t>
      </w:r>
      <w:r w:rsidR="004F4545">
        <w:t>/17-3</w:t>
      </w:r>
      <w:r>
        <w:t xml:space="preserve">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B25BCD" w:rsidP="00B25BCD" w:rsidR="00B25BCD">
      <w:pPr>
        <w:pStyle w:val="Tijeloteksta"/>
        <w:ind w:firstLine="360"/>
      </w:pPr>
    </w:p>
    <w:p w:rsidRDefault="00B25BCD" w:rsidP="00B25BCD" w:rsidR="00B25BCD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B25BCD" w:rsidP="00B25BCD" w:rsidR="00B25BCD">
      <w:pPr>
        <w:pStyle w:val="Tijeloteksta"/>
        <w:ind w:left="360"/>
        <w:rPr>
          <w:bCs/>
        </w:rPr>
      </w:pPr>
    </w:p>
    <w:p w:rsidRDefault="00B25BCD" w:rsidP="00B25BCD" w:rsidR="00B25BCD">
      <w:pPr>
        <w:pStyle w:val="Tijeloteksta"/>
        <w:ind w:left="360"/>
        <w:jc w:val="center"/>
      </w:pPr>
      <w:r>
        <w:t xml:space="preserve">U Osijeku </w:t>
      </w:r>
      <w:r w:rsidR="004F4545">
        <w:t xml:space="preserve">6. ožujak </w:t>
      </w:r>
      <w:r>
        <w:t xml:space="preserve"> 2018. </w:t>
      </w:r>
    </w:p>
    <w:p w:rsidRDefault="00B25BCD" w:rsidP="00B25BCD" w:rsidR="00B25BCD">
      <w:pPr>
        <w:pStyle w:val="Tijeloteksta"/>
        <w:ind w:left="360"/>
        <w:jc w:val="center"/>
      </w:pPr>
    </w:p>
    <w:p w:rsidRDefault="00B25BCD" w:rsidP="00B25BCD" w:rsidR="00B25BCD">
      <w:pPr>
        <w:pStyle w:val="Tijeloteksta"/>
        <w:jc w:val="left"/>
      </w:pPr>
      <w:r>
        <w:t>Zapisničar</w:t>
      </w:r>
    </w:p>
    <w:p w:rsidRDefault="00B25BCD" w:rsidP="00B25BCD" w:rsidR="00B25BCD">
      <w:pPr>
        <w:pStyle w:val="Tijeloteksta"/>
        <w:jc w:val="left"/>
      </w:pPr>
      <w:r>
        <w:t xml:space="preserve">Maja Kocijan </w:t>
      </w: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25BCD" w:rsidP="00B25BCD" w:rsidR="00B25BCD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  <w:r>
        <w:t>POUKA O PRAVNOM LIJEKU:</w:t>
      </w:r>
    </w:p>
    <w:p w:rsidRDefault="00B25BCD" w:rsidP="00B25BCD" w:rsidR="00B25BCD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  <w:r>
        <w:t>DNA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>predlagatelj - FINA Regionalni centar Osijek</w:t>
      </w:r>
    </w:p>
    <w:p w:rsidRDefault="004F4545" w:rsidP="00B25BCD" w:rsidR="004F4545">
      <w:pPr>
        <w:pStyle w:val="Tijeloteksta"/>
        <w:numPr>
          <w:ilvl w:val="0"/>
          <w:numId w:val="5"/>
        </w:numPr>
        <w:jc w:val="left"/>
      </w:pPr>
      <w:r>
        <w:t xml:space="preserve">dužnik 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 xml:space="preserve">stečajni upravitelj </w:t>
      </w:r>
      <w:r w:rsidR="003969B1">
        <w:t>Zoran Ostović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>e-oglasna ploča suda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>registar– odmah – elektronskim putem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 xml:space="preserve">riješeno istovremeno otvaranjem i zaključenjem </w:t>
      </w:r>
    </w:p>
    <w:p w:rsidRDefault="000A1C79" w:rsidP="00B25BCD" w:rsidR="00B25BCD">
      <w:pPr>
        <w:pStyle w:val="Tijeloteksta"/>
        <w:numPr>
          <w:ilvl w:val="0"/>
          <w:numId w:val="5"/>
        </w:numPr>
        <w:jc w:val="left"/>
      </w:pPr>
      <w:r>
        <w:t>kal. 6/4</w:t>
      </w:r>
    </w:p>
    <w:p w:rsidRDefault="00996504" w:rsidP="00B25BCD" w:rsidR="00996504" w:rsidRPr="00B25BCD"/>
    <w:sectPr w:rsidSect="00061478" w:rsidR="00996504" w:rsidRPr="00B25BCD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61478"/>
    <w:rsid w:val="00077C9D"/>
    <w:rsid w:val="00091B4B"/>
    <w:rsid w:val="000A1C79"/>
    <w:rsid w:val="000B027D"/>
    <w:rsid w:val="000D0569"/>
    <w:rsid w:val="000E762A"/>
    <w:rsid w:val="000F5A9A"/>
    <w:rsid w:val="00102060"/>
    <w:rsid w:val="00102927"/>
    <w:rsid w:val="0014170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30BAF"/>
    <w:rsid w:val="00342079"/>
    <w:rsid w:val="003612A7"/>
    <w:rsid w:val="00367658"/>
    <w:rsid w:val="00375C7E"/>
    <w:rsid w:val="003832CA"/>
    <w:rsid w:val="003879D1"/>
    <w:rsid w:val="003924AF"/>
    <w:rsid w:val="003924EA"/>
    <w:rsid w:val="003969B1"/>
    <w:rsid w:val="003A56C0"/>
    <w:rsid w:val="003A610E"/>
    <w:rsid w:val="003C01DF"/>
    <w:rsid w:val="003D02B1"/>
    <w:rsid w:val="003E7C98"/>
    <w:rsid w:val="0041452D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3BA"/>
    <w:rsid w:val="00482F57"/>
    <w:rsid w:val="0048747B"/>
    <w:rsid w:val="004A6F2C"/>
    <w:rsid w:val="004B490A"/>
    <w:rsid w:val="004C3969"/>
    <w:rsid w:val="004D4CC0"/>
    <w:rsid w:val="004D5A26"/>
    <w:rsid w:val="004E466C"/>
    <w:rsid w:val="004F4545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F28"/>
    <w:rsid w:val="005D2A79"/>
    <w:rsid w:val="005D7EC1"/>
    <w:rsid w:val="005E0CFB"/>
    <w:rsid w:val="0061075F"/>
    <w:rsid w:val="00613D0A"/>
    <w:rsid w:val="00632865"/>
    <w:rsid w:val="00633654"/>
    <w:rsid w:val="006372FF"/>
    <w:rsid w:val="00643650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050E"/>
    <w:rsid w:val="008069AE"/>
    <w:rsid w:val="00817C66"/>
    <w:rsid w:val="0084274D"/>
    <w:rsid w:val="00844DE0"/>
    <w:rsid w:val="00860129"/>
    <w:rsid w:val="00875548"/>
    <w:rsid w:val="00881544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840E1"/>
    <w:rsid w:val="00993567"/>
    <w:rsid w:val="00996504"/>
    <w:rsid w:val="009A412B"/>
    <w:rsid w:val="009B40D7"/>
    <w:rsid w:val="009B46D8"/>
    <w:rsid w:val="009C670C"/>
    <w:rsid w:val="009D2F35"/>
    <w:rsid w:val="009E5D6D"/>
    <w:rsid w:val="009F006E"/>
    <w:rsid w:val="00A00ABA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A77A7"/>
    <w:rsid w:val="00AD52E8"/>
    <w:rsid w:val="00AE72BC"/>
    <w:rsid w:val="00B24B41"/>
    <w:rsid w:val="00B25BCD"/>
    <w:rsid w:val="00B31391"/>
    <w:rsid w:val="00B3448E"/>
    <w:rsid w:val="00B706CB"/>
    <w:rsid w:val="00B82540"/>
    <w:rsid w:val="00B9030E"/>
    <w:rsid w:val="00B95B20"/>
    <w:rsid w:val="00BE0AFD"/>
    <w:rsid w:val="00BE33FF"/>
    <w:rsid w:val="00C2016D"/>
    <w:rsid w:val="00C21E8D"/>
    <w:rsid w:val="00C25CCE"/>
    <w:rsid w:val="00C32BCD"/>
    <w:rsid w:val="00C33593"/>
    <w:rsid w:val="00C66A09"/>
    <w:rsid w:val="00C85BE9"/>
    <w:rsid w:val="00C91FCB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80617"/>
    <w:rsid w:val="00D925DB"/>
    <w:rsid w:val="00D97782"/>
    <w:rsid w:val="00DA4636"/>
    <w:rsid w:val="00DB278F"/>
    <w:rsid w:val="00DE5F69"/>
    <w:rsid w:val="00E06819"/>
    <w:rsid w:val="00E23AF8"/>
    <w:rsid w:val="00E328FF"/>
    <w:rsid w:val="00E60C19"/>
    <w:rsid w:val="00E70E4B"/>
    <w:rsid w:val="00E96356"/>
    <w:rsid w:val="00EA028A"/>
    <w:rsid w:val="00EC0019"/>
    <w:rsid w:val="00ED4C16"/>
    <w:rsid w:val="00EE1D1D"/>
    <w:rsid w:val="00F040DB"/>
    <w:rsid w:val="00F46E60"/>
    <w:rsid w:val="00F52DC2"/>
    <w:rsid w:val="00F56EE7"/>
    <w:rsid w:val="00F6215D"/>
    <w:rsid w:val="00F73514"/>
    <w:rsid w:val="00F82537"/>
    <w:rsid w:val="00F8374C"/>
    <w:rsid w:val="00F83779"/>
    <w:rsid w:val="00F861A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73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REUNION j.d.o.o. za trgovinu i usluge</izvorni_sadrzaj>
    <derivirana_varijabla naziv="DomainObject.Predmet.ProtustrankaFormated_1">  REUNION j.d.o.o. za trgovinu i usluge</derivirana_varijabla>
  </DomainObject.Predmet.ProtustrankaFormated>
  <DomainObject.Predmet.ProtustrankaFormatedOIB>
    <izvorni_sadrzaj>  REUNION j.d.o.o. za trgovinu i usluge, OIB 48186746904</izvorni_sadrzaj>
    <derivirana_varijabla naziv="DomainObject.Predmet.ProtustrankaFormatedOIB_1">  REUNION j.d.o.o. za trgovinu i usluge, OIB 48186746904</derivirana_varijabla>
  </DomainObject.Predmet.ProtustrankaFormatedOIB>
  <DomainObject.Predmet.ProtustrankaFormatedWithAdress>
    <izvorni_sadrzaj> REUNION j.d.o.o. za trgovinu i usluge, Hrvatske republike 19c, 31000 Osijek</izvorni_sadrzaj>
    <derivirana_varijabla naziv="DomainObject.Predmet.ProtustrankaFormatedWithAdress_1"> REUNION j.d.o.o. za trgovinu i usluge, Hrvatske republike 19c, 31000 Osijek</derivirana_varijabla>
  </DomainObject.Predmet.ProtustrankaFormatedWithAdress>
  <DomainObject.Predmet.ProtustrankaFormatedWithAdressOIB>
    <izvorni_sadrzaj> REUNION j.d.o.o. za trgovinu i usluge, OIB 48186746904, Hrvatske republike 19c, 31000 Osijek</izvorni_sadrzaj>
    <derivirana_varijabla naziv="DomainObject.Predmet.ProtustrankaFormatedWithAdressOIB_1"> REUNION j.d.o.o. za trgovinu i usluge, OIB 48186746904, Hrvatske republike 19c, 31000 Osijek</derivirana_varijabla>
  </DomainObject.Predmet.ProtustrankaFormatedWithAdressOIB>
  <DomainObject.Predmet.ProtustrankaWithAdress>
    <izvorni_sadrzaj>REUNION j.d.o.o. za trgovinu i usluge Hrvatske republike 19c, 31000 Osijek</izvorni_sadrzaj>
    <derivirana_varijabla naziv="DomainObject.Predmet.ProtustrankaWithAdress_1">REUNION j.d.o.o. za trgovinu i usluge Hrvatske republike 19c, 31000 Osijek</derivirana_varijabla>
  </DomainObject.Predmet.ProtustrankaWithAdress>
  <DomainObject.Predmet.ProtustrankaWithAdressOIB>
    <izvorni_sadrzaj>REUNION j.d.o.o. za trgovinu i usluge, OIB 48186746904, Hrvatske republike 19c, 31000 Osijek</izvorni_sadrzaj>
    <derivirana_varijabla naziv="DomainObject.Predmet.ProtustrankaWithAdressOIB_1">REUNION j.d.o.o. za trgovinu i usluge, OIB 48186746904, Hrvatske republike 19c, 31000 Osijek</derivirana_varijabla>
  </DomainObject.Predmet.ProtustrankaWithAdressOIB>
  <DomainObject.Predmet.ProtustrankaNazivFormated>
    <izvorni_sadrzaj>REUNION j.d.o.o. za trgovinu i usluge</izvorni_sadrzaj>
    <derivirana_varijabla naziv="DomainObject.Predmet.ProtustrankaNazivFormated_1">REUNION j.d.o.o. za trgovinu i usluge</derivirana_varijabla>
  </DomainObject.Predmet.ProtustrankaNazivFormated>
  <DomainObject.Predmet.ProtustrankaNazivFormatedOIB>
    <izvorni_sadrzaj>REUNION j.d.o.o. za trgovinu i usluge, OIB 48186746904</izvorni_sadrzaj>
    <derivirana_varijabla naziv="DomainObject.Predmet.ProtustrankaNazivFormatedOIB_1">REUNION j.d.o.o. za trgovinu i usluge, OIB 48186746904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REUNION j.d.o.o. za trgovinu i usluge</item>
    </izvorni_sadrzaj>
    <derivirana_varijabla naziv="DomainObject.Predmet.ProtuStrankaListFormated_1">
      <item>REUNION j.d.o.o. za trgovinu i usluge</item>
    </derivirana_varijabla>
  </DomainObject.Predmet.ProtuStrankaListFormated>
  <DomainObject.Predmet.ProtuStrankaListFormatedOIB>
    <izvorni_sadrzaj>
      <item>REUNION j.d.o.o. za trgovinu i usluge, OIB 48186746904</item>
    </izvorni_sadrzaj>
    <derivirana_varijabla naziv="DomainObject.Predmet.ProtuStrankaListFormatedOIB_1">
      <item>REUNION j.d.o.o. za trgovinu i usluge, OIB 48186746904</item>
    </derivirana_varijabla>
  </DomainObject.Predmet.ProtuStrankaListFormatedOIB>
  <DomainObject.Predmet.ProtuStrankaListFormatedWithAdress>
    <izvorni_sadrzaj>
      <item>REUNION j.d.o.o. za trgovinu i usluge, Hrvatske republike 19c, 31000 Osijek</item>
    </izvorni_sadrzaj>
    <derivirana_varijabla naziv="DomainObject.Predmet.ProtuStrankaListFormatedWithAdress_1">
      <item>REUNION j.d.o.o. za trgovinu i usluge, Hrvatske republike 19c, 31000 Osijek</item>
    </derivirana_varijabla>
  </DomainObject.Predmet.ProtuStrankaListFormatedWithAdress>
  <DomainObject.Predmet.ProtuStrankaListFormatedWithAdressOIB>
    <izvorni_sadrzaj>
      <item>REUNION j.d.o.o. za trgovinu i usluge, OIB 48186746904, Hrvatske republike 19c, 31000 Osijek</item>
    </izvorni_sadrzaj>
    <derivirana_varijabla naziv="DomainObject.Predmet.ProtuStrankaListFormatedWithAdressOIB_1">
      <item>REUNION j.d.o.o. za trgovinu i usluge, OIB 48186746904, Hrvatske republike 19c, 31000 Osijek</item>
    </derivirana_varijabla>
  </DomainObject.Predmet.ProtuStrankaListFormatedWithAdressOIB>
  <DomainObject.Predmet.ProtuStrankaListNazivFormated>
    <izvorni_sadrzaj>
      <item>REUNION j.d.o.o. za trgovinu i usluge</item>
    </izvorni_sadrzaj>
    <derivirana_varijabla naziv="DomainObject.Predmet.ProtuStrankaListNazivFormated_1">
      <item>REUNION j.d.o.o. za trgovinu i usluge</item>
    </derivirana_varijabla>
  </DomainObject.Predmet.ProtuStrankaListNazivFormated>
  <DomainObject.Predmet.ProtuStrankaListNazivFormatedOIB>
    <izvorni_sadrzaj>
      <item>REUNION j.d.o.o. za trgovinu i usluge, OIB 48186746904</item>
    </izvorni_sadrzaj>
    <derivirana_varijabla naziv="DomainObject.Predmet.ProtuStrankaListNazivFormatedOIB_1">
      <item>REUNION j.d.o.o. za trgovinu i usluge, OIB 48186746904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REUNION j.d.o.o. za trgovinu i usluge</izvorni_sadrzaj>
    <derivirana_varijabla naziv="DomainObject.Predmet.ProtustrankaIDrugi_1">REUNION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REUNION j.d.o.o. za trgovinu i usluge, OIB 48186746904, Hrvatske republike 19c, 31000 Osijek</izvorni_sadrzaj>
    <derivirana_varijabla naziv="DomainObject.Predmet.ProtustrankaIDrugiAdressOIB_1">REUNION j.d.o.o. za trgovinu i usluge, OIB 48186746904, Hrvatske republike 19c,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REUNION j.d.o.o. za trgovinu i usluge</item>
    </izvorni_sadrzaj>
    <derivirana_varijabla naziv="DomainObject.Predmet.SudioniciListNaziv_1">
      <item>FINA RC OSIJEK</item>
      <item>REUNION j.d.o.o. za trgovinu i usluge</item>
    </derivirana_varijabla>
  </DomainObject.Predmet.SudioniciListNaziv>
  <DomainObject.Predmet.SudioniciListAdressOIB>
    <izvorni_sadrzaj>
      <item>FINA RC OSIJEK, OIB 85821130368</item>
      <item>REUNION j.d.o.o. za trgovinu i usluge, OIB 48186746904, Hrvatske republike 19c,31000 Osijek</item>
    </izvorni_sadrzaj>
    <derivirana_varijabla naziv="DomainObject.Predmet.SudioniciListAdressOIB_1">
      <item>FINA RC OSIJEK, OIB 85821130368</item>
      <item>REUNION j.d.o.o. za trgovinu i usluge, OIB 48186746904, Hrvatske republike 19c,31000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48186746904</item>
    </izvorni_sadrzaj>
    <derivirana_varijabla naziv="DomainObject.Predmet.SudioniciListNazivOIB_1">
      <item>, OIB 85821130368</item>
      <item>, OIB 48186746904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6922A-33AB-4F37-81CA-C1E3555F6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2734</properties:Characters>
  <properties:Lines>93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2018-03-06T08:43:00Z</dcterms:created>
  <dc:creator>Korisnik</dc:creator>
  <cp:lastModifiedBy>Maja Kocijan</cp:lastModifiedBy>
  <cp:lastPrinted>2018-03-06T08:48:00Z</cp:lastPrinted>
  <dcterms:modified xmlns:xsi="http://www.w3.org/2001/XMLSchema-instance" xsi:type="dcterms:W3CDTF">2018-03-06T08:50:00Z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(St-1719-2017.docx)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