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5A7B107" w14:paraId="169F75F6" w:rsidRDefault="0010399A" w:rsidP="0010399A" w:rsidR="0010399A">
      <w:pPr>
        <w:tabs>
          <w:tab w:pos="709" w:val="left"/>
        </w:tabs>
        <w15:collapsed w:val="false"/>
        <w:rPr>
          <w:sz w:val="22"/>
          <w:szCs w:val="22"/>
        </w:rPr>
      </w:pPr>
      <w:bookmarkStart w:name="_GoBack" w:id="0"/>
      <w:bookmarkEnd w:id="0"/>
      <w:r>
        <w:rPr>
          <w:sz w:val="22"/>
          <w:szCs w:val="22"/>
        </w:rPr>
        <w:t xml:space="preserve">     </w:t>
      </w:r>
      <w:r>
        <w:rPr>
          <w:noProof/>
          <w:sz w:val="22"/>
          <w:szCs w:val="22"/>
        </w:rPr>
        <w:drawing>
          <wp:inline distR="0" distL="0" distB="0" distT="0">
            <wp:extent cy="965200" cx="723900"/>
            <wp:effectExtent b="6350" r="0" t="0" l="0"/>
            <wp:docPr name="Slika 2" id="2"/>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6">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5200" cx="723900"/>
                    </a:xfrm>
                    <a:prstGeom prst="rect">
                      <a:avLst/>
                    </a:prstGeom>
                    <a:noFill/>
                    <a:ln>
                      <a:noFill/>
                    </a:ln>
                  </pic:spPr>
                </pic:pic>
              </a:graphicData>
            </a:graphic>
          </wp:inline>
        </w:drawing>
      </w:r>
    </w:p>
    <w:p w14:textId="77777777" w14:paraId="7E7D2240" w:rsidRDefault="0010399A" w:rsidP="0010399A" w:rsidR="0010399A">
      <w:pPr>
        <w:tabs>
          <w:tab w:pos="709" w:val="left"/>
        </w:tabs>
        <w:jc w:val="both"/>
        <w:rPr>
          <w:sz w:val="22"/>
          <w:szCs w:val="22"/>
        </w:rPr>
      </w:pPr>
      <w:r>
        <w:rPr>
          <w:sz w:val="22"/>
          <w:szCs w:val="22"/>
        </w:rPr>
        <w:t xml:space="preserve">     REPUBLIKA HRVATSKA</w:t>
      </w:r>
    </w:p>
    <w:p w14:textId="77777777" w14:paraId="2197E0D2" w:rsidRDefault="0010399A" w:rsidP="0010399A" w:rsidR="0010399A">
      <w:pPr>
        <w:tabs>
          <w:tab w:pos="709" w:val="left"/>
        </w:tabs>
        <w:jc w:val="both"/>
        <w:rPr>
          <w:sz w:val="22"/>
          <w:szCs w:val="22"/>
        </w:rPr>
      </w:pPr>
      <w:r>
        <w:rPr>
          <w:sz w:val="22"/>
          <w:szCs w:val="22"/>
        </w:rPr>
        <w:t xml:space="preserve">TRGOVAČKI SUD U Zagrebu </w:t>
      </w:r>
    </w:p>
    <w:p w14:textId="77777777" w14:paraId="5A989D99" w:rsidRDefault="0010399A" w:rsidP="0010399A" w:rsidR="0010399A">
      <w:pPr>
        <w:tabs>
          <w:tab w:pos="709" w:val="left"/>
        </w:tabs>
        <w:jc w:val="both"/>
        <w:rPr>
          <w:sz w:val="22"/>
          <w:szCs w:val="22"/>
        </w:rPr>
      </w:pPr>
      <w:r>
        <w:rPr>
          <w:sz w:val="22"/>
          <w:szCs w:val="22"/>
        </w:rPr>
        <w:t xml:space="preserve">        Zagreb, Amruševa 2/II </w:t>
      </w:r>
      <w:r>
        <w:rPr>
          <w:sz w:val="22"/>
          <w:szCs w:val="22"/>
        </w:rPr>
        <w:tab/>
      </w:r>
      <w:r>
        <w:rPr>
          <w:sz w:val="22"/>
          <w:szCs w:val="22"/>
        </w:rPr>
        <w:tab/>
      </w:r>
      <w:r>
        <w:rPr>
          <w:sz w:val="22"/>
          <w:szCs w:val="22"/>
        </w:rPr>
        <w:tab/>
      </w:r>
      <w:r>
        <w:rPr>
          <w:sz w:val="22"/>
          <w:szCs w:val="22"/>
        </w:rPr>
        <w:tab/>
      </w:r>
      <w:r>
        <w:rPr>
          <w:sz w:val="22"/>
          <w:szCs w:val="22"/>
        </w:rPr>
        <w:tab/>
      </w:r>
      <w:r>
        <w:rPr>
          <w:sz w:val="22"/>
          <w:szCs w:val="22"/>
        </w:rPr>
        <w:tab/>
        <w:t xml:space="preserve">               42. St-3369/2015</w:t>
      </w:r>
    </w:p>
    <w:p w14:textId="77777777" w14:paraId="2BE2D119" w:rsidRDefault="0010399A" w:rsidP="0010399A" w:rsidR="0010399A">
      <w:pPr>
        <w:tabs>
          <w:tab w:pos="709" w:val="left"/>
        </w:tabs>
        <w:jc w:val="both"/>
        <w:rPr>
          <w:sz w:val="22"/>
          <w:szCs w:val="22"/>
        </w:rPr>
      </w:pPr>
    </w:p>
    <w:p w14:textId="77777777" w14:paraId="377C6FBE" w:rsidRDefault="0010399A" w:rsidP="0010399A" w:rsidR="0010399A">
      <w:pPr>
        <w:tabs>
          <w:tab w:pos="709" w:val="left"/>
        </w:tabs>
        <w:jc w:val="center"/>
        <w:rPr>
          <w:sz w:val="22"/>
          <w:szCs w:val="22"/>
        </w:rPr>
      </w:pPr>
      <w:r>
        <w:rPr>
          <w:sz w:val="22"/>
          <w:szCs w:val="22"/>
        </w:rPr>
        <w:t>Z A K L J U Č A K</w:t>
      </w:r>
    </w:p>
    <w:p w14:textId="77777777" w14:paraId="3BD7A6B0" w:rsidRDefault="0010399A" w:rsidP="0010399A" w:rsidR="0010399A">
      <w:pPr>
        <w:tabs>
          <w:tab w:pos="709" w:val="left"/>
        </w:tabs>
        <w:jc w:val="both"/>
        <w:rPr>
          <w:sz w:val="22"/>
          <w:szCs w:val="22"/>
        </w:rPr>
      </w:pPr>
    </w:p>
    <w:p w14:textId="77777777" w14:paraId="5B227F88" w:rsidRDefault="0010399A" w:rsidP="0010399A" w:rsidR="0010399A">
      <w:pPr>
        <w:tabs>
          <w:tab w:pos="709" w:val="left"/>
        </w:tabs>
        <w:jc w:val="both"/>
        <w:rPr>
          <w:sz w:val="22"/>
          <w:szCs w:val="22"/>
        </w:rPr>
      </w:pPr>
      <w:r>
        <w:rPr>
          <w:sz w:val="22"/>
          <w:szCs w:val="22"/>
        </w:rPr>
        <w:t xml:space="preserve">  </w:t>
      </w:r>
      <w:r>
        <w:rPr>
          <w:sz w:val="22"/>
          <w:szCs w:val="22"/>
        </w:rPr>
        <w:tab/>
        <w:t xml:space="preserve">TRGOVAČKI SUD U ZAGREBU po sucu toga suda  Hrvoju Lukšiću, u stečajnom predmetu povodom zahtjeva FINANCIJSKE AGENCIJE, za provedbu skraćenog stečajnog postupka nad dužnikom CENTAR ZA POBOLJŠANJE KVALITETE ŽIVOTA SRETAN ŽIVOT, Zaprešić, Trg mladosti 2, OIB 34833735476, dana 3. ožujka 2016.g. </w:t>
      </w:r>
    </w:p>
    <w:p w14:textId="77777777" w14:paraId="55837D31" w:rsidRDefault="0010399A" w:rsidP="0010399A" w:rsidR="0010399A">
      <w:pPr>
        <w:tabs>
          <w:tab w:pos="709" w:val="left"/>
        </w:tabs>
        <w:jc w:val="both"/>
        <w:rPr>
          <w:sz w:val="22"/>
          <w:szCs w:val="22"/>
        </w:rPr>
      </w:pPr>
    </w:p>
    <w:p w14:textId="77777777" w14:paraId="30669326" w:rsidRDefault="0010399A" w:rsidP="0010399A" w:rsidR="0010399A">
      <w:pPr>
        <w:tabs>
          <w:tab w:pos="709" w:val="left"/>
        </w:tabs>
        <w:jc w:val="center"/>
        <w:rPr>
          <w:sz w:val="22"/>
          <w:szCs w:val="22"/>
        </w:rPr>
      </w:pPr>
      <w:r>
        <w:rPr>
          <w:sz w:val="22"/>
          <w:szCs w:val="22"/>
        </w:rPr>
        <w:t>z a k l j u č i o   j e:</w:t>
      </w:r>
    </w:p>
    <w:p w14:textId="77777777" w14:paraId="6A27E42E" w:rsidRDefault="0010399A" w:rsidP="0010399A" w:rsidR="0010399A">
      <w:pPr>
        <w:tabs>
          <w:tab w:pos="709" w:val="left"/>
        </w:tabs>
        <w:jc w:val="both"/>
        <w:rPr>
          <w:sz w:val="22"/>
          <w:szCs w:val="22"/>
        </w:rPr>
      </w:pPr>
    </w:p>
    <w:p w14:textId="77777777" w14:paraId="1769AE93" w:rsidRDefault="0010399A" w:rsidP="0010399A" w:rsidR="0010399A">
      <w:pPr>
        <w:ind w:firstLine="708"/>
        <w:jc w:val="both"/>
        <w:rPr>
          <w:sz w:val="22"/>
          <w:szCs w:val="22"/>
        </w:rPr>
      </w:pPr>
      <w:r>
        <w:rPr>
          <w:sz w:val="22"/>
          <w:szCs w:val="22"/>
        </w:rPr>
        <w:t>Pozivaju  se osobe ovlaštene za zastupanje dužnika po zakonu, u roku od 15 dana,  dostaviti sudu, pozivom na gornji broj spisa, javnobilježnički ovjerovljen popis imovine i obveza na propisanom obrascu.</w:t>
      </w:r>
    </w:p>
    <w:p w14:textId="77777777" w14:paraId="4C5B0C87" w:rsidRDefault="0010399A" w:rsidP="0010399A" w:rsidR="0010399A">
      <w:pPr>
        <w:jc w:val="center"/>
        <w:rPr>
          <w:sz w:val="22"/>
          <w:szCs w:val="22"/>
        </w:rPr>
      </w:pPr>
      <w:r>
        <w:rPr>
          <w:sz w:val="22"/>
          <w:szCs w:val="22"/>
        </w:rPr>
        <w:t>Obrazloženje</w:t>
      </w:r>
    </w:p>
    <w:p w14:textId="77777777" w14:paraId="5BFC69B0" w:rsidRDefault="0010399A" w:rsidP="0010399A" w:rsidR="0010399A">
      <w:pPr>
        <w:jc w:val="center"/>
        <w:rPr>
          <w:sz w:val="22"/>
          <w:szCs w:val="22"/>
        </w:rPr>
      </w:pPr>
    </w:p>
    <w:p w14:textId="77777777" w14:paraId="7D6F6C2F" w:rsidRDefault="0010399A" w:rsidP="0010399A" w:rsidR="0010399A">
      <w:pPr>
        <w:jc w:val="both"/>
        <w:rPr>
          <w:sz w:val="22"/>
          <w:szCs w:val="22"/>
        </w:rPr>
      </w:pPr>
      <w:r>
        <w:rPr>
          <w:sz w:val="22"/>
          <w:szCs w:val="22"/>
        </w:rPr>
        <w:tab/>
        <w:t>Nad uvodno  navedenom pravnom osobom Financijska agencija je ovom sudu podnijela zahtjev za provedbu skraćenog stečajnog postupka.</w:t>
      </w:r>
    </w:p>
    <w:p w14:textId="77777777" w14:paraId="369652D1" w:rsidRDefault="0010399A" w:rsidP="0010399A" w:rsidR="0010399A">
      <w:pPr>
        <w:ind w:firstLine="708"/>
        <w:jc w:val="both"/>
        <w:rPr>
          <w:sz w:val="22"/>
          <w:szCs w:val="22"/>
        </w:rPr>
      </w:pPr>
      <w:r>
        <w:rPr>
          <w:sz w:val="22"/>
          <w:szCs w:val="22"/>
        </w:rPr>
        <w:t>Zahtjev je podnesen temeljem odredbe članka 429. stavak 1. Stečajnog zakona (“Narodne novine” broj 71/15, dalje: SZ).</w:t>
      </w:r>
    </w:p>
    <w:p w14:textId="77777777" w14:paraId="3FF3ECA0" w:rsidRDefault="0010399A" w:rsidP="0010399A" w:rsidR="0010399A">
      <w:pPr>
        <w:jc w:val="both"/>
        <w:rPr>
          <w:sz w:val="22"/>
          <w:szCs w:val="22"/>
        </w:rPr>
      </w:pPr>
      <w:r>
        <w:rPr>
          <w:sz w:val="22"/>
          <w:szCs w:val="22"/>
        </w:rPr>
        <w:tab/>
        <w:t>Temeljem odredbe članka 430. SZ-a na e-oglasnoj ploči Trgovačkog suda u Zagrebu objavljen je oglas koji  u odnosu na dužnika sadrži:</w:t>
      </w:r>
    </w:p>
    <w:p w14:textId="77777777" w14:paraId="0BC981A8" w:rsidRDefault="0010399A" w:rsidP="0010399A" w:rsidR="0010399A">
      <w:pPr>
        <w:pStyle w:val="Odlomakpopisa"/>
        <w:ind w:firstLine="708" w:left="0"/>
        <w:jc w:val="both"/>
        <w:rPr>
          <w:sz w:val="22"/>
          <w:szCs w:val="22"/>
        </w:rPr>
      </w:pPr>
      <w:r>
        <w:rPr>
          <w:sz w:val="22"/>
          <w:szCs w:val="22"/>
        </w:rPr>
        <w:t xml:space="preserve">- poziv osobama ovlaštenim za zastupanje dužnika po zakonu, u roku 15 dana od dana objave oglasa, pozivom na gornji broj spisa, podnijeti sudu javnobilježnički ovjerovljen popis imovine i obveza na propisanom obrascu, te </w:t>
      </w:r>
    </w:p>
    <w:p w14:textId="77777777" w14:paraId="4C7FC11A" w:rsidRDefault="0010399A" w:rsidP="0010399A" w:rsidR="0010399A">
      <w:pPr>
        <w:pStyle w:val="Odlomakpopisa"/>
        <w:ind w:firstLine="708" w:left="0"/>
        <w:jc w:val="both"/>
        <w:rPr>
          <w:sz w:val="22"/>
          <w:szCs w:val="22"/>
        </w:rPr>
      </w:pPr>
      <w:r>
        <w:rPr>
          <w:sz w:val="22"/>
          <w:szCs w:val="22"/>
        </w:rPr>
        <w:t xml:space="preserve">- 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14:textId="77777777" w14:paraId="5C1FEFB0" w:rsidRDefault="0010399A" w:rsidP="0010399A" w:rsidR="0010399A">
      <w:pPr>
        <w:pStyle w:val="Odlomakpopisa"/>
        <w:ind w:firstLine="708" w:left="0"/>
        <w:jc w:val="both"/>
        <w:rPr>
          <w:sz w:val="22"/>
          <w:szCs w:val="22"/>
        </w:rPr>
      </w:pPr>
      <w:r>
        <w:rPr>
          <w:sz w:val="22"/>
          <w:szCs w:val="22"/>
        </w:rPr>
        <w:t>- sud po službenoj dužnosti donijeti rješenje o otvaranju i zaključenju skraćenog stečajnog postupka.</w:t>
      </w:r>
    </w:p>
    <w:p w14:textId="77777777" w14:paraId="503B2CB2" w:rsidRDefault="0010399A" w:rsidP="0010399A" w:rsidR="0010399A">
      <w:pPr>
        <w:jc w:val="both"/>
        <w:rPr>
          <w:sz w:val="22"/>
          <w:szCs w:val="22"/>
        </w:rPr>
      </w:pPr>
      <w:r>
        <w:rPr>
          <w:sz w:val="22"/>
          <w:szCs w:val="22"/>
        </w:rPr>
        <w:tab/>
        <w:t xml:space="preserve">Temeljem odredbe članka 12.stavak 1., SZ-a dostava pismena (oglasa) se smatra obavljenom istekom osmog dana od dana objave pismena na mrežnoj stranici e-Oglasna ploča sudova. </w:t>
      </w:r>
    </w:p>
    <w:p w14:textId="77777777" w14:paraId="092E88E0" w:rsidRDefault="0010399A" w:rsidP="0010399A" w:rsidR="0010399A">
      <w:pPr>
        <w:jc w:val="both"/>
        <w:rPr>
          <w:sz w:val="22"/>
          <w:szCs w:val="22"/>
        </w:rPr>
      </w:pPr>
      <w:r>
        <w:rPr>
          <w:sz w:val="22"/>
          <w:szCs w:val="22"/>
        </w:rPr>
        <w:tab/>
        <w:t>Prema odredbi članka 117.stavak 1. SZ osobe ovlaštene za zastupanje dužnika po zakonu dužne su nakon podnošenja prijedloga za otvaranje stečajnog postupka, stečajnim tijelima, na njihov zahtjev, bez odgode pružiti sve potrebne podatke i obavijesti.</w:t>
      </w:r>
    </w:p>
    <w:p w14:textId="77777777" w14:paraId="5945B58B" w:rsidRDefault="0010399A" w:rsidP="0010399A" w:rsidR="0010399A">
      <w:pPr>
        <w:jc w:val="both"/>
        <w:rPr>
          <w:sz w:val="22"/>
          <w:szCs w:val="22"/>
        </w:rPr>
      </w:pPr>
      <w:r>
        <w:rPr>
          <w:sz w:val="22"/>
          <w:szCs w:val="22"/>
        </w:rPr>
        <w:tab/>
        <w:t>Slijedom navedenog, a temeljem odredbe članka 117.stavak 1. SZ-a odlučeno je kao u izreci.</w:t>
      </w:r>
    </w:p>
    <w:p w14:textId="77777777" w14:paraId="625269DD" w:rsidRDefault="0010399A" w:rsidP="0010399A" w:rsidR="0010399A">
      <w:pPr>
        <w:jc w:val="both"/>
        <w:rPr>
          <w:sz w:val="22"/>
          <w:szCs w:val="22"/>
        </w:rPr>
      </w:pPr>
    </w:p>
    <w:p w14:textId="77777777" w14:paraId="0EB4315C" w:rsidRDefault="0010399A" w:rsidP="0010399A" w:rsidR="0010399A">
      <w:pPr>
        <w:tabs>
          <w:tab w:pos="709" w:val="left"/>
        </w:tabs>
        <w:jc w:val="center"/>
        <w:rPr>
          <w:sz w:val="22"/>
          <w:szCs w:val="22"/>
        </w:rPr>
      </w:pPr>
      <w:r>
        <w:rPr>
          <w:sz w:val="22"/>
          <w:szCs w:val="22"/>
        </w:rPr>
        <w:t xml:space="preserve">U Zagrebu,  3. ožujka 2016.g.   </w:t>
      </w:r>
    </w:p>
    <w:p w14:textId="77777777" w14:paraId="31D64361" w:rsidRDefault="0010399A" w:rsidP="0010399A" w:rsidR="0010399A">
      <w:pPr>
        <w:tabs>
          <w:tab w:pos="709" w:val="left"/>
        </w:tabs>
        <w:rPr>
          <w:sz w:val="22"/>
          <w:szCs w:val="22"/>
        </w:rPr>
      </w:pPr>
    </w:p>
    <w:p w14:textId="77777777" w14:paraId="03E3B97B" w:rsidRDefault="0010399A" w:rsidP="0010399A" w:rsidR="0010399A">
      <w:pPr>
        <w:tabs>
          <w:tab w:pos="709" w:val="left"/>
        </w:tabs>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S U D A C:</w:t>
      </w:r>
    </w:p>
    <w:p w14:textId="77777777" w14:paraId="524F63F9" w:rsidRDefault="0010399A" w:rsidP="0010399A" w:rsidR="0010399A">
      <w:pPr>
        <w:tabs>
          <w:tab w:pos="709" w:val="left"/>
        </w:tabs>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Hrvoje Lukšić</w:t>
      </w:r>
    </w:p>
    <w:p w14:textId="77777777" w14:paraId="4ABB1B74" w:rsidRDefault="0010399A" w:rsidP="0010399A" w:rsidR="0010399A">
      <w:pPr>
        <w:jc w:val="both"/>
        <w:rPr>
          <w:sz w:val="22"/>
          <w:szCs w:val="22"/>
        </w:rPr>
      </w:pPr>
      <w:r>
        <w:rPr>
          <w:sz w:val="22"/>
          <w:szCs w:val="22"/>
        </w:rPr>
        <w:t>Uputa o pravnom lijeku:</w:t>
      </w:r>
    </w:p>
    <w:p w14:textId="77777777" w14:paraId="0718FC5F" w:rsidRDefault="0010399A" w:rsidP="0010399A" w:rsidR="0010399A">
      <w:pPr>
        <w:jc w:val="both"/>
        <w:rPr>
          <w:sz w:val="22"/>
          <w:szCs w:val="22"/>
        </w:rPr>
      </w:pPr>
      <w:r>
        <w:rPr>
          <w:sz w:val="22"/>
          <w:szCs w:val="22"/>
        </w:rPr>
        <w:t xml:space="preserve">Protiv ovog zaključka  žalba nije dopuštena (čl. 19.st. 7. SZ-a). </w:t>
      </w:r>
    </w:p>
    <w:p w14:textId="77777777" w14:paraId="64968A12" w:rsidRDefault="0010399A" w:rsidP="0010399A" w:rsidR="0010399A">
      <w:pPr>
        <w:jc w:val="both"/>
        <w:rPr>
          <w:sz w:val="22"/>
          <w:szCs w:val="22"/>
        </w:rPr>
      </w:pPr>
    </w:p>
    <w:p w14:textId="77777777" w14:paraId="7E3BD244" w:rsidRDefault="0010399A" w:rsidP="0010399A" w:rsidR="0010399A">
      <w:pPr>
        <w:jc w:val="both"/>
        <w:rPr>
          <w:sz w:val="22"/>
          <w:szCs w:val="22"/>
        </w:rPr>
      </w:pPr>
      <w:r>
        <w:rPr>
          <w:sz w:val="22"/>
          <w:szCs w:val="22"/>
        </w:rPr>
        <w:t>DNA: zakonskom zastupniku dužnika</w:t>
      </w:r>
    </w:p>
    <w:p w14:textId="77777777" w14:paraId="57FE72F6" w:rsidRDefault="0010399A" w:rsidP="0010399A" w:rsidR="0010399A">
      <w:pPr>
        <w:jc w:val="both"/>
        <w:rPr>
          <w:sz w:val="22"/>
          <w:szCs w:val="22"/>
        </w:rPr>
      </w:pPr>
      <w:r>
        <w:rPr>
          <w:sz w:val="22"/>
          <w:szCs w:val="22"/>
        </w:rPr>
        <w:t>kal. 8 dana</w:t>
      </w:r>
    </w:p>
    <w:p w14:textId="01C8DDFD" w14:paraId="01C8DDFD" w:rsidRDefault="003B1491" w:rsidP="006D671C" w:rsidR="003B1491" w:rsidRPr="006D671C"/>
    <w:sectPr w:rsidSect="000068B8" w:rsidR="003B1491" w:rsidRPr="006D671C">
      <w:pgSz w:h="16838" w:w="11906"/>
      <w:pgMar w:gutter="0" w:footer="720" w:header="720" w:left="1701" w:bottom="1440" w:right="1304" w:top="1440"/>
      <w:cols w:space="708"/>
      <w:titlePg/>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F101B"/>
    <w:rsid w:val="0000243C"/>
    <w:rsid w:val="00016B44"/>
    <w:rsid w:val="000724F0"/>
    <w:rsid w:val="00074EB8"/>
    <w:rsid w:val="00082D9F"/>
    <w:rsid w:val="000911C4"/>
    <w:rsid w:val="00093CF5"/>
    <w:rsid w:val="00097CC5"/>
    <w:rsid w:val="000F7D02"/>
    <w:rsid w:val="0010399A"/>
    <w:rsid w:val="00104331"/>
    <w:rsid w:val="0013433E"/>
    <w:rsid w:val="00141A99"/>
    <w:rsid w:val="001631AC"/>
    <w:rsid w:val="001879E0"/>
    <w:rsid w:val="001D4FDF"/>
    <w:rsid w:val="00211BEB"/>
    <w:rsid w:val="0025770B"/>
    <w:rsid w:val="0026501D"/>
    <w:rsid w:val="00271155"/>
    <w:rsid w:val="002765BA"/>
    <w:rsid w:val="00286F5C"/>
    <w:rsid w:val="003110BC"/>
    <w:rsid w:val="003145F0"/>
    <w:rsid w:val="0038498A"/>
    <w:rsid w:val="003B1491"/>
    <w:rsid w:val="003D08AD"/>
    <w:rsid w:val="00404AE2"/>
    <w:rsid w:val="004178F8"/>
    <w:rsid w:val="004243CB"/>
    <w:rsid w:val="0044364C"/>
    <w:rsid w:val="00446BB9"/>
    <w:rsid w:val="00465E83"/>
    <w:rsid w:val="00475FE0"/>
    <w:rsid w:val="0047787C"/>
    <w:rsid w:val="00487EA7"/>
    <w:rsid w:val="00490405"/>
    <w:rsid w:val="004A6038"/>
    <w:rsid w:val="004C0377"/>
    <w:rsid w:val="004F1861"/>
    <w:rsid w:val="004F23A5"/>
    <w:rsid w:val="00506945"/>
    <w:rsid w:val="0051075F"/>
    <w:rsid w:val="005160FC"/>
    <w:rsid w:val="00520618"/>
    <w:rsid w:val="00520801"/>
    <w:rsid w:val="005325C8"/>
    <w:rsid w:val="00563A91"/>
    <w:rsid w:val="00586A04"/>
    <w:rsid w:val="005A3A84"/>
    <w:rsid w:val="005E7832"/>
    <w:rsid w:val="00617091"/>
    <w:rsid w:val="00657DDD"/>
    <w:rsid w:val="00661936"/>
    <w:rsid w:val="006908D6"/>
    <w:rsid w:val="00692FD4"/>
    <w:rsid w:val="00695740"/>
    <w:rsid w:val="006A0D67"/>
    <w:rsid w:val="006C4CA9"/>
    <w:rsid w:val="006D101E"/>
    <w:rsid w:val="006D2CC4"/>
    <w:rsid w:val="006D671C"/>
    <w:rsid w:val="006F0D4C"/>
    <w:rsid w:val="006F101B"/>
    <w:rsid w:val="0070706E"/>
    <w:rsid w:val="00716A3E"/>
    <w:rsid w:val="00716A47"/>
    <w:rsid w:val="00730C98"/>
    <w:rsid w:val="007361BE"/>
    <w:rsid w:val="00747E80"/>
    <w:rsid w:val="007959F3"/>
    <w:rsid w:val="007C2110"/>
    <w:rsid w:val="007C7205"/>
    <w:rsid w:val="007D1DBA"/>
    <w:rsid w:val="007E74B9"/>
    <w:rsid w:val="007F4D5B"/>
    <w:rsid w:val="007F5FBF"/>
    <w:rsid w:val="008144E2"/>
    <w:rsid w:val="00816E61"/>
    <w:rsid w:val="0084281A"/>
    <w:rsid w:val="008C1E6C"/>
    <w:rsid w:val="008C2470"/>
    <w:rsid w:val="008C2AD5"/>
    <w:rsid w:val="008E5F87"/>
    <w:rsid w:val="008F5575"/>
    <w:rsid w:val="00914693"/>
    <w:rsid w:val="00960A57"/>
    <w:rsid w:val="00964461"/>
    <w:rsid w:val="00974B33"/>
    <w:rsid w:val="0099013D"/>
    <w:rsid w:val="009A445C"/>
    <w:rsid w:val="009B6BEA"/>
    <w:rsid w:val="009E0B44"/>
    <w:rsid w:val="009E6A3C"/>
    <w:rsid w:val="009E778F"/>
    <w:rsid w:val="00A216AB"/>
    <w:rsid w:val="00A27495"/>
    <w:rsid w:val="00A43359"/>
    <w:rsid w:val="00A625C2"/>
    <w:rsid w:val="00A72D8D"/>
    <w:rsid w:val="00A97C71"/>
    <w:rsid w:val="00AE4BF1"/>
    <w:rsid w:val="00B079EF"/>
    <w:rsid w:val="00B11247"/>
    <w:rsid w:val="00B526A0"/>
    <w:rsid w:val="00BA71FA"/>
    <w:rsid w:val="00BE022F"/>
    <w:rsid w:val="00BE41BC"/>
    <w:rsid w:val="00BF5CA9"/>
    <w:rsid w:val="00C023EB"/>
    <w:rsid w:val="00C03AEF"/>
    <w:rsid w:val="00C0509A"/>
    <w:rsid w:val="00C11325"/>
    <w:rsid w:val="00C20248"/>
    <w:rsid w:val="00C42CD5"/>
    <w:rsid w:val="00C80701"/>
    <w:rsid w:val="00C8148B"/>
    <w:rsid w:val="00C90FBD"/>
    <w:rsid w:val="00D04F91"/>
    <w:rsid w:val="00D16727"/>
    <w:rsid w:val="00D278AD"/>
    <w:rsid w:val="00D32155"/>
    <w:rsid w:val="00D63468"/>
    <w:rsid w:val="00D65668"/>
    <w:rsid w:val="00DA0D4C"/>
    <w:rsid w:val="00DC089A"/>
    <w:rsid w:val="00DD70F8"/>
    <w:rsid w:val="00DF3B7D"/>
    <w:rsid w:val="00DF3E5D"/>
    <w:rsid w:val="00DF649C"/>
    <w:rsid w:val="00E212AC"/>
    <w:rsid w:val="00E419F4"/>
    <w:rsid w:val="00E57822"/>
    <w:rsid w:val="00E832E2"/>
    <w:rsid w:val="00EA3B6E"/>
    <w:rsid w:val="00EC3E96"/>
    <w:rsid w:val="00EE725C"/>
    <w:rsid w:val="00EF71D3"/>
    <w:rsid w:val="00F442BA"/>
    <w:rsid w:val="00F54F8B"/>
    <w:rsid w:val="00F61628"/>
    <w:rsid w:val="00F93DF2"/>
    <w:rsid w:val="00FD4E47"/>
    <w:rsid w:val="00FE0990"/>
    <w:rsid w:val="00FF1CB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D671C"/>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10399A"/>
    <w:rPr>
      <w:color w:val="808080"/>
      <w:bdr w:space="0" w:sz="0" w:color="auto" w:val="none"/>
      <w:shd w:fill="auto" w:color="auto" w:val="clear"/>
    </w:rPr>
  </w:style>
  <w:style w:customStyle="true" w:styleId="eSPISCCParagraphDefaultFont" w:type="character">
    <w:name w:val="eSPIS_CC_Paragraph Default Font"/>
    <w:basedOn w:val="Zadanifontodlomka"/>
    <w:rsid w:val="0010399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0399A"/>
    <w:rPr>
      <w:bdr w:space="0" w:sz="0" w:color="auto" w:val="none"/>
      <w:shd w:fill="FFFFCC" w:color="auto" w:val="clear"/>
      <w:lang w:val="hr-HR"/>
    </w:rPr>
  </w:style>
  <w:style w:customStyle="true" w:styleId="PozadinaSvijetloCrvena" w:type="character">
    <w:name w:val="Pozadina_SvijetloCrvena"/>
    <w:basedOn w:val="eSPISCCParagraphDefaultFont"/>
    <w:rsid w:val="0010399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0399A"/>
    <w:rPr>
      <w:rFonts w:cs="Times New Roman" w:hAnsi="Times New Roman" w:ascii="Times New Roman"/>
      <w:sz w:val="24"/>
      <w:bdr w:space="0" w:sz="0" w:color="auto" w:val="none"/>
      <w:shd w:fill="CCFFCC" w:color="auto" w:val="clear"/>
      <w:lang w:val="hr-HR"/>
    </w:rPr>
  </w:style>
  <w:style w:styleId="Odlomakpopisa" w:type="paragraph">
    <w:name w:val="List Paragraph"/>
    <w:basedOn w:val="Normal"/>
    <w:uiPriority w:val="34"/>
    <w:qFormat/>
    <w:rsid w:val="0010399A"/>
    <w:pPr>
      <w:ind w:left="720"/>
      <w:contextualSpacing/>
    </w:pPr>
  </w:style>
  <w:style w:styleId="Tekstbalonia" w:type="paragraph">
    <w:name w:val="Balloon Text"/>
    <w:basedOn w:val="Normal"/>
    <w:link w:val="TekstbaloniaChar"/>
    <w:uiPriority w:val="99"/>
    <w:semiHidden/>
    <w:unhideWhenUsed/>
    <w:rsid w:val="0010399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0399A"/>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D671C"/>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10399A"/>
    <w:rPr>
      <w:color w:val="808080"/>
      <w:bdr w:color="auto" w:space="0" w:sz="0" w:val="none"/>
      <w:shd w:color="auto" w:fill="auto" w:val="clear"/>
    </w:rPr>
  </w:style>
  <w:style w:customStyle="1" w:styleId="eSPISCCParagraphDefaultFont" w:type="character">
    <w:name w:val="eSPIS_CC_Paragraph Default Font"/>
    <w:basedOn w:val="Zadanifontodlomka"/>
    <w:rsid w:val="0010399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0399A"/>
    <w:rPr>
      <w:bdr w:color="auto" w:space="0" w:sz="0" w:val="none"/>
      <w:shd w:color="auto" w:fill="FFFFCC" w:val="clear"/>
      <w:lang w:val="hr-HR"/>
    </w:rPr>
  </w:style>
  <w:style w:customStyle="1" w:styleId="PozadinaSvijetloCrvena" w:type="character">
    <w:name w:val="Pozadina_SvijetloCrvena"/>
    <w:basedOn w:val="eSPISCCParagraphDefaultFont"/>
    <w:rsid w:val="0010399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0399A"/>
    <w:rPr>
      <w:rFonts w:ascii="Times New Roman" w:cs="Times New Roman" w:hAnsi="Times New Roman"/>
      <w:sz w:val="24"/>
      <w:bdr w:color="auto" w:space="0" w:sz="0" w:val="none"/>
      <w:shd w:color="auto" w:fill="CCFFCC" w:val="clear"/>
      <w:lang w:val="hr-HR"/>
    </w:rPr>
  </w:style>
  <w:style w:styleId="Odlomakpopisa" w:type="paragraph">
    <w:name w:val="List Paragraph"/>
    <w:basedOn w:val="Normal"/>
    <w:uiPriority w:val="34"/>
    <w:qFormat/>
    <w:rsid w:val="0010399A"/>
    <w:pPr>
      <w:ind w:left="720"/>
      <w:contextualSpacing/>
    </w:pPr>
  </w:style>
  <w:style w:styleId="Tekstbalonia" w:type="paragraph">
    <w:name w:val="Balloon Text"/>
    <w:basedOn w:val="Normal"/>
    <w:link w:val="TekstbaloniaChar"/>
    <w:uiPriority w:val="99"/>
    <w:semiHidden/>
    <w:unhideWhenUsed/>
    <w:rsid w:val="0010399A"/>
    <w:rPr>
      <w:rFonts w:ascii="Tahoma" w:cs="Tahoma" w:hAnsi="Tahoma"/>
      <w:sz w:val="16"/>
      <w:szCs w:val="16"/>
    </w:rPr>
  </w:style>
  <w:style w:customStyle="1" w:styleId="TekstbaloniaChar" w:type="character">
    <w:name w:val="Tekst balončića Char"/>
    <w:basedOn w:val="Zadanifontodlomka"/>
    <w:link w:val="Tekstbalonia"/>
    <w:uiPriority w:val="99"/>
    <w:semiHidden/>
    <w:rsid w:val="0010399A"/>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2159075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 ožujka 2016.</izvorni_sadrzaj>
    <derivirana_varijabla naziv="DomainObject.DatumDonosenjaOdluke_1">3. ožujka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Hrvoje</izvorni_sadrzaj>
    <derivirana_varijabla naziv="DomainObject.DonositeljOdluke.Ime_1">Hrvoje</derivirana_varijabla>
  </DomainObject.DonositeljOdluke.Ime>
  <DomainObject.DonositeljOdluke.Prezime>
    <izvorni_sadrzaj>Lukšić</izvorni_sadrzaj>
    <derivirana_varijabla naziv="DomainObject.DonositeljOdluke.Prezime_1">Lukšić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3369</izvorni_sadrzaj>
    <derivirana_varijabla naziv="DomainObject.Predmet.Broj_1">3369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studenog 2015.</izvorni_sadrzaj>
    <derivirana_varijabla naziv="DomainObject.Predmet.DatumOsnivanja_1">11.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St-3369/2015</izvorni_sadrzaj>
    <derivirana_varijabla naziv="DomainObject.Predmet.OznakaBroj_1">St-3369/2015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Centar za poboljšanje kvalitete života SRETAN ŽIVOT</izvorni_sadrzaj>
    <derivirana_varijabla naziv="DomainObject.Predmet.ProtustrankaFormated_1">  Centar za poboljšanje kvalitete života SRETAN ŽIVOT</derivirana_varijabla>
  </DomainObject.Predmet.ProtustrankaFormated>
  <DomainObject.Predmet.ProtustrankaFormatedOIB>
    <izvorni_sadrzaj>  Centar za poboljšanje kvalitete života SRETAN ŽIVOT, OIB 34833735476</izvorni_sadrzaj>
    <derivirana_varijabla naziv="DomainObject.Predmet.ProtustrankaFormatedOIB_1">  Centar za poboljšanje kvalitete života SRETAN ŽIVOT, OIB 34833735476</derivirana_varijabla>
  </DomainObject.Predmet.ProtustrankaFormatedOIB>
  <DomainObject.Predmet.ProtustrankaFormatedWithAdress>
    <izvorni_sadrzaj> Centar za poboljšanje kvalitete života SRETAN ŽIVOT, TRG MLADOSTI 2, 10290 Zaprešić</izvorni_sadrzaj>
    <derivirana_varijabla naziv="DomainObject.Predmet.ProtustrankaFormatedWithAdress_1"> Centar za poboljšanje kvalitete života SRETAN ŽIVOT, TRG MLADOSTI 2, 10290 Zaprešić</derivirana_varijabla>
  </DomainObject.Predmet.ProtustrankaFormatedWithAdress>
  <DomainObject.Predmet.ProtustrankaFormatedWithAdressOIB>
    <izvorni_sadrzaj> Centar za poboljšanje kvalitete života SRETAN ŽIVOT, OIB 34833735476, TRG MLADOSTI 2, 10290 Zaprešić</izvorni_sadrzaj>
    <derivirana_varijabla naziv="DomainObject.Predmet.ProtustrankaFormatedWithAdressOIB_1"> Centar za poboljšanje kvalitete života SRETAN ŽIVOT, OIB 34833735476, TRG MLADOSTI 2, 10290 Zaprešić</derivirana_varijabla>
  </DomainObject.Predmet.ProtustrankaFormatedWithAdressOIB>
  <DomainObject.Predmet.ProtustrankaWithAdress>
    <izvorni_sadrzaj>Centar za poboljšanje kvalitete života SRETAN ŽIVOT TRG MLADOSTI 2, 10290 Zaprešić</izvorni_sadrzaj>
    <derivirana_varijabla naziv="DomainObject.Predmet.ProtustrankaWithAdress_1">Centar za poboljšanje kvalitete života SRETAN ŽIVOT TRG MLADOSTI 2, 10290 Zaprešić</derivirana_varijabla>
  </DomainObject.Predmet.ProtustrankaWithAdress>
  <DomainObject.Predmet.ProtustrankaWithAdressOIB>
    <izvorni_sadrzaj>Centar za poboljšanje kvalitete života SRETAN ŽIVOT, OIB 34833735476, TRG MLADOSTI 2, 10290 Zaprešić</izvorni_sadrzaj>
    <derivirana_varijabla naziv="DomainObject.Predmet.ProtustrankaWithAdressOIB_1">Centar za poboljšanje kvalitete života SRETAN ŽIVOT, OIB 34833735476, TRG MLADOSTI 2, 10290 Zaprešić</derivirana_varijabla>
  </DomainObject.Predmet.ProtustrankaWithAdressOIB>
  <DomainObject.Predmet.ProtustrankaNazivFormated>
    <izvorni_sadrzaj>Centar za poboljšanje kvalitete života SRETAN ŽIVOT</izvorni_sadrzaj>
    <derivirana_varijabla naziv="DomainObject.Predmet.ProtustrankaNazivFormated_1">Centar za poboljšanje kvalitete života SRETAN ŽIVOT</derivirana_varijabla>
  </DomainObject.Predmet.ProtustrankaNazivFormated>
  <DomainObject.Predmet.ProtustrankaNazivFormatedOIB>
    <izvorni_sadrzaj>Centar za poboljšanje kvalitete života SRETAN ŽIVOT, OIB 34833735476</izvorni_sadrzaj>
    <derivirana_varijabla naziv="DomainObject.Predmet.ProtustrankaNazivFormatedOIB_1">Centar za poboljšanje kvalitete života SRETAN ŽIVOT, OIB 34833735476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42.St - H. Lukšić</izvorni_sadrzaj>
    <derivirana_varijabla naziv="DomainObject.Predmet.Referada.Naziv_1">42.St - H. Lukšić</derivirana_varijabla>
  </DomainObject.Predmet.Referada.Naziv>
  <DomainObject.Predmet.Referada.Oznaka>
    <izvorni_sadrzaj>42.St</izvorni_sadrzaj>
    <derivirana_varijabla naziv="DomainObject.Predmet.Referada.Oznaka_1">42.St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Hrvoje Lukšić</izvorni_sadrzaj>
    <derivirana_varijabla naziv="DomainObject.Predmet.Referada.Sudac_1">Hrvoje Lukšić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42.St - H. Lukšić</izvorni_sadrzaj>
    <derivirana_varijabla naziv="DomainObject.Predmet.TrenutnaLokacijaSpisa.Naziv_1">42.St - H. Lukšić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Koviljka Brkić</izvorni_sadrzaj>
    <derivirana_varijabla naziv="DomainObject.Predmet.Zapisnicar_1">Koviljka Brkić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Centar za poboljšanje kvalitete života SRETAN ŽIVOT</item>
    </izvorni_sadrzaj>
    <derivirana_varijabla naziv="DomainObject.Predmet.ProtuStrankaListFormated_1">
      <item>Centar za poboljšanje kvalitete života SRETAN ŽIVOT</item>
    </derivirana_varijabla>
  </DomainObject.Predmet.ProtuStrankaListFormated>
  <DomainObject.Predmet.ProtuStrankaListFormatedOIB>
    <izvorni_sadrzaj>
      <item>Centar za poboljšanje kvalitete života SRETAN ŽIVOT, OIB 34833735476</item>
    </izvorni_sadrzaj>
    <derivirana_varijabla naziv="DomainObject.Predmet.ProtuStrankaListFormatedOIB_1">
      <item>Centar za poboljšanje kvalitete života SRETAN ŽIVOT, OIB 34833735476</item>
    </derivirana_varijabla>
  </DomainObject.Predmet.ProtuStrankaListFormatedOIB>
  <DomainObject.Predmet.ProtuStrankaListFormatedWithAdress>
    <izvorni_sadrzaj>
      <item>Centar za poboljšanje kvalitete života SRETAN ŽIVOT, TRG MLADOSTI 2, 10290 Zaprešić</item>
    </izvorni_sadrzaj>
    <derivirana_varijabla naziv="DomainObject.Predmet.ProtuStrankaListFormatedWithAdress_1">
      <item>Centar za poboljšanje kvalitete života SRETAN ŽIVOT, TRG MLADOSTI 2, 10290 Zaprešić</item>
    </derivirana_varijabla>
  </DomainObject.Predmet.ProtuStrankaListFormatedWithAdress>
  <DomainObject.Predmet.ProtuStrankaListFormatedWithAdressOIB>
    <izvorni_sadrzaj>
      <item>Centar za poboljšanje kvalitete života SRETAN ŽIVOT, OIB 34833735476, TRG MLADOSTI 2, 10290 Zaprešić</item>
    </izvorni_sadrzaj>
    <derivirana_varijabla naziv="DomainObject.Predmet.ProtuStrankaListFormatedWithAdressOIB_1">
      <item>Centar za poboljšanje kvalitete života SRETAN ŽIVOT, OIB 34833735476, TRG MLADOSTI 2, 10290 Zaprešić</item>
    </derivirana_varijabla>
  </DomainObject.Predmet.ProtuStrankaListFormatedWithAdressOIB>
  <DomainObject.Predmet.ProtuStrankaListNazivFormated>
    <izvorni_sadrzaj>
      <item>Centar za poboljšanje kvalitete života SRETAN ŽIVOT</item>
    </izvorni_sadrzaj>
    <derivirana_varijabla naziv="DomainObject.Predmet.ProtuStrankaListNazivFormated_1">
      <item>Centar za poboljšanje kvalitete života SRETAN ŽIVOT</item>
    </derivirana_varijabla>
  </DomainObject.Predmet.ProtuStrankaListNazivFormated>
  <DomainObject.Predmet.ProtuStrankaListNazivFormatedOIB>
    <izvorni_sadrzaj>
      <item>Centar za poboljšanje kvalitete života SRETAN ŽIVOT, OIB 34833735476</item>
    </izvorni_sadrzaj>
    <derivirana_varijabla naziv="DomainObject.Predmet.ProtuStrankaListNazivFormatedOIB_1">
      <item>Centar za poboljšanje kvalitete života SRETAN ŽIVOT, OIB 34833735476</item>
    </derivirana_varijabla>
  </DomainObject.Predmet.ProtuStrankaListNazivFormatedOIB>
  <DomainObject.Predmet.OstaliListFormated>
    <izvorni_sadrzaj>
      <item>HRVATSKI ZAVOD ZA MIROVINSKO OSIGURANJE</item>
      <item>Daniel Ivančević</item>
    </izvorni_sadrzaj>
    <derivirana_varijabla naziv="DomainObject.Predmet.OstaliListFormated_1">
      <item>HRVATSKI ZAVOD ZA MIROVINSKO OSIGURANJE</item>
      <item>Daniel Ivančević</item>
    </derivirana_varijabla>
  </DomainObject.Predmet.OstaliListFormated>
  <DomainObject.Predmet.OstaliListFormatedOIB>
    <izvorni_sadrzaj>
      <item>HRVATSKI ZAVOD ZA MIROVINSKO OSIGURANJE, OIB 84397956623</item>
      <item>Daniel Ivančević, OIB 73847499589</item>
    </izvorni_sadrzaj>
    <derivirana_varijabla naziv="DomainObject.Predmet.OstaliListFormatedOIB_1">
      <item>HRVATSKI ZAVOD ZA MIROVINSKO OSIGURANJE, OIB 84397956623</item>
      <item>Daniel Ivančević, OIB 73847499589</item>
    </derivirana_varijabla>
  </DomainObject.Predmet.OstaliListFormatedOIB>
  <DomainObject.Predmet.OstaliListFormatedWithAdress>
    <izvorni_sadrzaj>
      <item>HRVATSKI ZAVOD ZA MIROVINSKO OSIGURANJE, Trpimirova 4, 10000 Zagreb</item>
      <item>Daniel Ivančević, Ulica Zvonka Vinceka 7, 10290 Zaprešić</item>
    </izvorni_sadrzaj>
    <derivirana_varijabla naziv="DomainObject.Predmet.OstaliListFormatedWithAdress_1">
      <item>HRVATSKI ZAVOD ZA MIROVINSKO OSIGURANJE, Trpimirova 4, 10000 Zagreb</item>
      <item>Daniel Ivančević, Ulica Zvonka Vinceka 7, 10290 Zaprešić</item>
    </derivirana_varijabla>
  </DomainObject.Predmet.OstaliListFormatedWithAdress>
  <DomainObject.Predmet.OstaliListFormatedWithAdressOIB>
    <izvorni_sadrzaj>
      <item>HRVATSKI ZAVOD ZA MIROVINSKO OSIGURANJE, OIB 84397956623, Trpimirova 4, 10000 Zagreb</item>
      <item>Daniel Ivančević, OIB 73847499589, Ulica Zvonka Vinceka 7, 10290 Zaprešić</item>
    </izvorni_sadrzaj>
    <derivirana_varijabla naziv="DomainObject.Predmet.OstaliListFormatedWithAdressOIB_1">
      <item>HRVATSKI ZAVOD ZA MIROVINSKO OSIGURANJE, OIB 84397956623, Trpimirova 4, 10000 Zagreb</item>
      <item>Daniel Ivančević, OIB 73847499589, Ulica Zvonka Vinceka 7, 10290 Zaprešić</item>
    </derivirana_varijabla>
  </DomainObject.Predmet.OstaliListFormatedWithAdressOIB>
  <DomainObject.Predmet.OstaliListNazivFormated>
    <izvorni_sadrzaj>
      <item>HRVATSKI ZAVOD ZA MIROVINSKO OSIGURANJE</item>
      <item>Daniel Ivančević</item>
    </izvorni_sadrzaj>
    <derivirana_varijabla naziv="DomainObject.Predmet.OstaliListNazivFormated_1">
      <item>HRVATSKI ZAVOD ZA MIROVINSKO OSIGURANJE</item>
      <item>Daniel Ivančević</item>
    </derivirana_varijabla>
  </DomainObject.Predmet.OstaliListNazivFormated>
  <DomainObject.Predmet.OstaliListNazivFormatedOIB>
    <izvorni_sadrzaj>
      <item>HRVATSKI ZAVOD ZA MIROVINSKO OSIGURANJE, OIB 84397956623</item>
      <item>Daniel Ivančević, OIB 73847499589</item>
    </izvorni_sadrzaj>
    <derivirana_varijabla naziv="DomainObject.Predmet.OstaliListNazivFormatedOIB_1">
      <item>HRVATSKI ZAVOD ZA MIROVINSKO OSIGURANJE, OIB 84397956623</item>
      <item>Daniel Ivančević, OIB 73847499589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ožujka 2016.</izvorni_sadrzaj>
    <derivirana_varijabla naziv="DomainObject.Datum_1">3. ožujka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Centar za poboljšanje kvalitete života SRETAN ŽIVOT</izvorni_sadrzaj>
    <derivirana_varijabla naziv="DomainObject.Predmet.ProtustrankaIDrugi_1">Centar za poboljšanje kvalitete života SRETAN ŽIVOT</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Centar za poboljšanje kvalitete života SRETAN ŽIVOT, OIB 34833735476, TRG MLADOSTI 2, 10290 Zaprešić</izvorni_sadrzaj>
    <derivirana_varijabla naziv="DomainObject.Predmet.ProtustrankaIDrugiAdressOIB_1">Centar za poboljšanje kvalitete života SRETAN ŽIVOT, OIB 34833735476, TRG MLADOSTI 2, 10290 Zaprešić</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Centar za poboljšanje kvalitete života SRETAN ŽIVOT</item>
      <item>HRVATSKI ZAVOD ZA MIROVINSKO OSIGURANJE</item>
      <item>Daniel Ivančević</item>
    </izvorni_sadrzaj>
    <derivirana_varijabla naziv="DomainObject.Predmet.SudioniciListNaziv_1">
      <item>FINA Regionalni centar Zagreb</item>
      <item>Centar za poboljšanje kvalitete života SRETAN ŽIVOT</item>
      <item>HRVATSKI ZAVOD ZA MIROVINSKO OSIGURANJE</item>
      <item>Daniel Ivančević</item>
    </derivirana_varijabla>
  </DomainObject.Predmet.SudioniciListNaziv>
  <DomainObject.Predmet.SudioniciListAdressOIB>
    <izvorni_sadrzaj>
      <item>FINA Regionalni centar Zagreb, OIB 85821130368, Trg svibanjskih žrtava 1995. 1,10000 Zagreb</item>
      <item>Centar za poboljšanje kvalitete života SRETAN ŽIVOT, OIB 34833735476, TRG MLADOSTI 2,10290 Zaprešić</item>
      <item>HRVATSKI ZAVOD ZA MIROVINSKO OSIGURANJE, OIB 84397956623, Trpimirova 4,10000 Zagreb</item>
      <item>Daniel Ivančević, OIB 73847499589, Ulica Zvonka Vinceka 7,10290 Zaprešić</item>
    </izvorni_sadrzaj>
    <derivirana_varijabla naziv="DomainObject.Predmet.SudioniciListAdressOIB_1">
      <item>FINA Regionalni centar Zagreb, OIB 85821130368, Trg svibanjskih žrtava 1995. 1,10000 Zagreb</item>
      <item>Centar za poboljšanje kvalitete života SRETAN ŽIVOT, OIB 34833735476, TRG MLADOSTI 2,10290 Zaprešić</item>
      <item>HRVATSKI ZAVOD ZA MIROVINSKO OSIGURANJE, OIB 84397956623, Trpimirova 4,10000 Zagreb</item>
      <item>Daniel Ivančević, OIB 73847499589, Ulica Zvonka Vinceka 7,10290 Zaprešić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34833735476</item>
      <item>, OIB 84397956623</item>
      <item>, OIB 73847499589</item>
    </izvorni_sadrzaj>
    <derivirana_varijabla naziv="DomainObject.Predmet.SudioniciListNazivOIB_1">
      <item>, OIB 85821130368</item>
      <item>, OIB 34833735476</item>
      <item>, OIB 84397956623</item>
      <item>, OIB 73847499589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366</properties:Words>
  <properties:Characters>1987</properties:Characters>
  <properties:Lines>50</properties:Lines>
  <properties:Paragraphs>24</properties:Paragraphs>
  <properties:TotalTime>2</properties:TotalTime>
  <properties:ScaleCrop>false</properties:ScaleCrop>
  <properties:LinksUpToDate>false</properties:LinksUpToDate>
  <properties:CharactersWithSpaces>2413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2014-12-02T12:53:00Z</dcterms:created>
  <dc:creator>Koviljka Brkić</dc:creator>
  <cp:lastModifiedBy>Koviljka Brkić</cp:lastModifiedBy>
  <dcterms:modified xmlns:xsi="http://www.w3.org/2001/XMLSchema-instance" xsi:type="dcterms:W3CDTF">2016-03-03T12:16:00Z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