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d545c" w14:paraId="16d545c" w:rsidRDefault="004E1A8A" w:rsidP="001940FB" w:rsidR="004E1A8A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E649E1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4E1A8A" w:rsidP="00AA6BCF" w:rsidR="004E1A8A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4E1A8A" w:rsidP="004E1A8A" w:rsidR="004E1A8A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4E1A8A" w:rsidP="004E1A8A" w:rsidR="004E1A8A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4E1A8A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4E1A8A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MILIVOJ MARTINOVIĆ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4E1A8A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29.903,37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26.903,37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3.000,00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4E1A8A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4E1A8A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4E1A8A" w:rsidRPr="004E1A8A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4E1A8A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9E6BB2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E6BB2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75392" w:rsidP="00575392" w:rsidR="00AA6BCF" w:rsidRPr="009E6BB2">
            <w:pPr>
              <w:spacing w:after="0"/>
              <w:jc w:val="both"/>
              <w:rPr>
                <w:rFonts w:cs="Calibri" w:hAnsi="Calibri" w:ascii="Calibri"/>
              </w:rPr>
            </w:pPr>
            <w:r w:rsidRPr="009E6BB2">
              <w:rPr>
                <w:rFonts w:cs="Calibri" w:hAnsi="Calibri" w:ascii="Calibri"/>
              </w:rPr>
              <w:t>Milivoj Martinović</w:t>
            </w:r>
            <w:r w:rsidR="00F20B3B" w:rsidRPr="009E6BB2">
              <w:rPr>
                <w:rFonts w:cs="Calibri" w:hAnsi="Calibri" w:ascii="Calibri"/>
              </w:rPr>
              <w:t xml:space="preserve">, </w:t>
            </w:r>
            <w:r w:rsidRPr="009E6BB2">
              <w:rPr>
                <w:rFonts w:cs="Calibri" w:hAnsi="Calibri" w:ascii="Calibri"/>
              </w:rPr>
              <w:t>Kneza Domagoja 11</w:t>
            </w:r>
            <w:r w:rsidR="00783BFB" w:rsidRPr="009E6BB2">
              <w:rPr>
                <w:rFonts w:cs="Calibri" w:hAnsi="Calibri" w:ascii="Calibri"/>
              </w:rPr>
              <w:t xml:space="preserve">, </w:t>
            </w:r>
            <w:r w:rsidRPr="009E6BB2">
              <w:rPr>
                <w:rFonts w:cs="Calibri" w:hAnsi="Calibri" w:ascii="Calibri"/>
              </w:rPr>
              <w:t>Seget Donji,</w:t>
            </w:r>
            <w:r w:rsidR="003C5AF8" w:rsidRPr="009E6BB2">
              <w:rPr>
                <w:rFonts w:cs="Calibri" w:hAnsi="Calibri" w:ascii="Calibri"/>
              </w:rPr>
              <w:t xml:space="preserve"> </w:t>
            </w:r>
            <w:r w:rsidR="003A5883" w:rsidRPr="009E6BB2">
              <w:rPr>
                <w:rFonts w:cs="Calibri" w:hAnsi="Calibri" w:ascii="Calibri"/>
              </w:rPr>
              <w:t>OIB:</w:t>
            </w:r>
            <w:r w:rsidR="00E43846" w:rsidRPr="009E6BB2">
              <w:rPr>
                <w:rFonts w:cs="Calibri" w:hAnsi="Calibri" w:ascii="Calibri"/>
              </w:rPr>
              <w:t xml:space="preserve"> </w:t>
            </w:r>
            <w:r w:rsidRPr="009E6BB2">
              <w:rPr>
                <w:rFonts w:cs="Calibri" w:hAnsi="Calibri" w:ascii="Calibri"/>
              </w:rPr>
              <w:t>56312294641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23EA1" w:rsidP="00D23EA1" w:rsidR="00D23EA1" w:rsidRPr="009E6BB2">
            <w:pPr>
              <w:rPr>
                <w:rFonts w:cs="Calibri" w:hAnsi="Calibri" w:ascii="Calibri"/>
              </w:rPr>
            </w:pPr>
            <w:r w:rsidRPr="009E6BB2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575392" w:rsidR="00AA6BCF" w:rsidRPr="009E6BB2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9E6BB2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575392" w:rsidP="00AA6BCF" w:rsidR="00AA6BCF" w:rsidRPr="009E6BB2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E6BB2">
              <w:rPr>
                <w:rFonts w:cs="Calibri" w:hAnsi="Calibri" w:ascii="Calibri"/>
              </w:rPr>
              <w:t>29.903,37</w:t>
            </w:r>
            <w:r w:rsidR="00783BFB" w:rsidRPr="009E6BB2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9E6BB2">
            <w:pPr>
              <w:spacing w:after="0"/>
              <w:rPr>
                <w:rFonts w:cs="Calibri" w:hAnsi="Calibri" w:ascii="Calibri"/>
              </w:rPr>
            </w:pPr>
          </w:p>
          <w:p w:rsidRDefault="00575392" w:rsidP="00AA6BCF" w:rsidR="00AA6BCF" w:rsidRPr="009E6BB2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E6BB2">
              <w:rPr>
                <w:rFonts w:cs="Calibri" w:hAnsi="Calibri" w:ascii="Calibri"/>
              </w:rPr>
              <w:t>26.903,37</w:t>
            </w:r>
            <w:r w:rsidR="00783BFB" w:rsidRPr="009E6BB2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9E6BB2">
            <w:pPr>
              <w:spacing w:after="0"/>
              <w:rPr>
                <w:rFonts w:cs="Calibri" w:hAnsi="Calibri" w:ascii="Calibri"/>
              </w:rPr>
            </w:pPr>
          </w:p>
          <w:p w:rsidRDefault="00575392" w:rsidP="00E43846" w:rsidR="00AA6BCF" w:rsidRPr="009E6BB2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E6BB2">
              <w:rPr>
                <w:rFonts w:cs="Calibri" w:hAnsi="Calibri" w:ascii="Calibri"/>
              </w:rPr>
              <w:t>3.000,00</w:t>
            </w:r>
            <w:r w:rsidR="00F20B3B" w:rsidRPr="009E6BB2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E1A8A" w:rsidP="004E1A8A" w:rsidR="004E1A8A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33954" w:rsidP="00587841" w:rsidR="00587841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7841" w:rsidP="00587841" w:rsidR="00587841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587841" w:rsidP="00587841" w:rsidR="00587841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587841" w:rsidP="00587841" w:rsidR="00587841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D9F" w:rsidR="00F40D9F">
      <w:pPr>
        <w:spacing w:after="0"/>
      </w:pPr>
      <w:r>
        <w:separator/>
      </w:r>
    </w:p>
  </w:endnote>
  <w:endnote w:id="0" w:type="continuationSeparator">
    <w:p w:rsidRDefault="00F40D9F" w:rsidR="00F40D9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7D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D9F" w:rsidR="00F40D9F">
      <w:pPr>
        <w:spacing w:after="0"/>
      </w:pPr>
      <w:r>
        <w:separator/>
      </w:r>
    </w:p>
  </w:footnote>
  <w:footnote w:id="0" w:type="continuationSeparator">
    <w:p w:rsidRDefault="00F40D9F" w:rsidR="00F40D9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7DB7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A622AA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4E5E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4CEC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3806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97E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1B67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47C3D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1A8A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87841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4E55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BB2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3EA1"/>
    <w:rsid w:val="00D24450"/>
    <w:rsid w:val="00D2685A"/>
    <w:rsid w:val="00D268A3"/>
    <w:rsid w:val="00D27711"/>
    <w:rsid w:val="00D33954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A5D51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49E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C2ED1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0D9F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D7DB7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FD7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DB7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DB7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DB7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DB7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FD7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DB7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DB7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DB7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DB7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CD8EF4-1DC8-42E3-9756-01FE91C66D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262</properties:Words>
  <properties:Characters>1452</properties:Characters>
  <properties:Lines>78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2018-08-23T10:45:00Z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2018-08-23T11:51:00Z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St-651/2017-251 / Podnesak - Podnesak (-251.docx)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