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607f" w14:paraId="5fa607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140A5B" w:rsidR="00720C62" w:rsidRPr="00974EE9">
            <w:pPr>
              <w:pStyle w:val="VSVerzija"/>
              <w:jc w:val="right"/>
            </w:pPr>
            <w:r>
              <w:t>Poslovni broj: 14 St-1</w:t>
            </w:r>
            <w:r w:rsidR="00140A5B">
              <w:t>901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140A5B" w:rsidRPr="00140A5B">
        <w:t>KARL-IN UREĐENJE INTERIJERA j.d.o.o. za usluge</w:t>
      </w:r>
      <w:r w:rsidR="003D5B60">
        <w:t>, Zagreb, Prišlinova ulica 26</w:t>
      </w:r>
      <w:r w:rsidR="00D70554" w:rsidRPr="002236A1">
        <w:t>, MBS 08</w:t>
      </w:r>
      <w:r w:rsidR="00AE76F2">
        <w:t>10</w:t>
      </w:r>
      <w:r w:rsidR="003D5B60">
        <w:t>55743</w:t>
      </w:r>
      <w:r w:rsidR="00D70554" w:rsidRPr="002236A1">
        <w:t xml:space="preserve">, OIB </w:t>
      </w:r>
      <w:r w:rsidR="003D5B60">
        <w:t>58818321625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3D5B60">
        <w:t>7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3D5B60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3D5B60" w:rsidRPr="003D5B60">
        <w:t>KARL-IN UREĐENJE INTERIJERA j.d.o.o. za usluge, Zagreb, Prišlinova ulica 26, MBS 081055743, OIB 58818321625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97251">
        <w:t>Nada Gagro, Vinkovci, Glagoljaška 52</w:t>
      </w:r>
      <w:r w:rsidR="00B6752C" w:rsidRPr="00B6752C">
        <w:t xml:space="preserve">, OIB </w:t>
      </w:r>
      <w:r w:rsidR="00A97251">
        <w:t>04212100945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A15B62">
        <w:t>2</w:t>
      </w:r>
      <w:r w:rsidR="00703903">
        <w:t>6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703903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703903" w:rsidRPr="00703903">
        <w:t>KARL-IN UREĐENJE INTERIJERA j.d.o.o. za usluge, Zagreb, Prišlinova ulica 26, MBS 081055743, OIB 58818321625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703903" w:rsidP="006410C4" w:rsidR="006410C4">
      <w:pPr>
        <w:ind w:firstLine="720" w:left="2160"/>
      </w:pPr>
      <w:r>
        <w:t>5</w:t>
      </w:r>
      <w:r w:rsidR="006410C4">
        <w:t xml:space="preserve">. </w:t>
      </w:r>
      <w:r>
        <w:t>ožujka</w:t>
      </w:r>
      <w:r w:rsidR="006410C4">
        <w:t xml:space="preserve"> 2019. u </w:t>
      </w:r>
      <w:r w:rsidR="00A15B62">
        <w:t>9</w:t>
      </w:r>
      <w:r w:rsidR="006410C4">
        <w:t>,</w:t>
      </w:r>
      <w:r w:rsidR="00DF1B62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703903">
        <w:t>28</w:t>
      </w:r>
      <w:r>
        <w:t>.0</w:t>
      </w:r>
      <w:r w:rsidR="00D13527">
        <w:t>6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703903">
        <w:t>7</w:t>
      </w:r>
      <w:r w:rsidR="003814EB">
        <w:t>5</w:t>
      </w:r>
      <w:r w:rsidR="00703903">
        <w:t>4</w:t>
      </w:r>
      <w:r w:rsidR="006E52BD">
        <w:t xml:space="preserve"> </w:t>
      </w:r>
      <w:r>
        <w:t xml:space="preserve">od </w:t>
      </w:r>
      <w:r w:rsidR="00703903">
        <w:t>2</w:t>
      </w:r>
      <w:r w:rsidR="003814EB">
        <w:t>7</w:t>
      </w:r>
      <w:r>
        <w:t>.0</w:t>
      </w:r>
      <w:r w:rsidR="00D13527">
        <w:t>6</w:t>
      </w:r>
      <w:r>
        <w:t xml:space="preserve">.2018. godine, za otvaranje stečajnog postupka nad dužnikom </w:t>
      </w:r>
      <w:r w:rsidR="00703903" w:rsidRPr="00703903">
        <w:t>KARL-IN UREĐENJE INTERIJERA j.d.o.o. za usluge, Zagreb, Prišlinova ulica 26, MBS 081055743, OIB 58818321625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703903">
        <w:t>2</w:t>
      </w:r>
      <w:r w:rsidR="003814EB">
        <w:t>6</w:t>
      </w:r>
      <w:r>
        <w:t>.0</w:t>
      </w:r>
      <w:r w:rsidR="003814EB">
        <w:t>6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126767">
        <w:t>34.534,56</w:t>
      </w:r>
      <w:r>
        <w:t xml:space="preserve"> kn, u koji iznos je uračunata kamata i naknada FINE za provedbe ovrhe na novčanim sredstvima dužnika. Navodi da dužnik ima </w:t>
      </w:r>
      <w:r w:rsidR="00FC3357">
        <w:t>1</w:t>
      </w:r>
      <w:r>
        <w:t xml:space="preserve"> zaposlen</w:t>
      </w:r>
      <w:r w:rsidR="00FC3357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126767">
        <w:t>2</w:t>
      </w:r>
      <w:r w:rsidR="003814EB">
        <w:t>6</w:t>
      </w:r>
      <w:r w:rsidR="00955070" w:rsidRPr="00955070">
        <w:t>.0</w:t>
      </w:r>
      <w:r w:rsidR="003814EB">
        <w:t>6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FC3357">
        <w:t>ne</w:t>
      </w:r>
      <w:r>
        <w:t xml:space="preserve">ma zaplijenjena novčana sredstva na dan </w:t>
      </w:r>
      <w:r w:rsidR="00126767">
        <w:t>2</w:t>
      </w:r>
      <w:r w:rsidR="003814EB">
        <w:t>6</w:t>
      </w:r>
      <w:r w:rsidR="00955070" w:rsidRPr="00955070">
        <w:t>.0</w:t>
      </w:r>
      <w:r w:rsidR="003814EB">
        <w:t>6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126767">
        <w:t>7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8547C9">
        <w:t>Nada Gagro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126767">
        <w:t>Karlo Košanski, Zagreb, Prišlinova 26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69CA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</w:t>
    </w:r>
    <w:r w:rsidR="00140A5B">
      <w:t>901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6767"/>
    <w:rsid w:val="001278A8"/>
    <w:rsid w:val="00127A7F"/>
    <w:rsid w:val="001403F7"/>
    <w:rsid w:val="00140A5B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14EB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D5B60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03903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22F6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15B62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E544E"/>
    <w:rsid w:val="00AE76F2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45AF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569CA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9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9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9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9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9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9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9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9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St-1901/2018</izvorni_sadrzaj>
    <derivirana_varijabla naziv="DomainObject.Predmet.OznakaBroj_1">St-1901/2018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KARL-IN UREĐENJE INTERIJERA j.d.o.o. za usluge</izvorni_sadrzaj>
    <derivirana_varijabla naziv="DomainObject.Predmet.ProtustrankaFormated_1">  KARL-IN UREĐENJE INTERIJERA j.d.o.o. za usluge</derivirana_varijabla>
  </DomainObject.Predmet.ProtustrankaFormated>
  <DomainObject.Predmet.ProtustrankaFormatedOIB>
    <izvorni_sadrzaj>  KARL-IN UREĐENJE INTERIJERA j.d.o.o. za usluge, OIB 58818321625</izvorni_sadrzaj>
    <derivirana_varijabla naziv="DomainObject.Predmet.ProtustrankaFormatedOIB_1">  KARL-IN UREĐENJE INTERIJERA j.d.o.o. za usluge, OIB 58818321625</derivirana_varijabla>
  </DomainObject.Predmet.ProtustrankaFormatedOIB>
  <DomainObject.Predmet.ProtustrankaFormatedWithAdress>
    <izvorni_sadrzaj> KARL-IN UREĐENJE INTERIJERA j.d.o.o. za usluge, Prišlinova ulica 26, 10000 Zagreb</izvorni_sadrzaj>
    <derivirana_varijabla naziv="DomainObject.Predmet.ProtustrankaFormatedWithAdress_1"> KARL-IN UREĐENJE INTERIJERA j.d.o.o. za usluge, Prišlinova ulica 26, 10000 Zagreb</derivirana_varijabla>
  </DomainObject.Predmet.ProtustrankaFormatedWithAdress>
  <DomainObject.Predmet.ProtustrankaFormatedWithAdressOIB>
    <izvorni_sadrzaj> KARL-IN UREĐENJE INTERIJERA j.d.o.o. za usluge, OIB 58818321625, Prišlinova ulica 26, 10000 Zagreb</izvorni_sadrzaj>
    <derivirana_varijabla naziv="DomainObject.Predmet.ProtustrankaFormatedWithAdressOIB_1"> KARL-IN UREĐENJE INTERIJERA j.d.o.o. za usluge, OIB 58818321625, Prišlinova ulica 26, 10000 Zagreb</derivirana_varijabla>
  </DomainObject.Predmet.ProtustrankaFormatedWithAdressOIB>
  <DomainObject.Predmet.ProtustrankaWithAdress>
    <izvorni_sadrzaj>KARL-IN UREĐENJE INTERIJERA j.d.o.o. za usluge Prišlinova ulica 26, 10000 Zagreb</izvorni_sadrzaj>
    <derivirana_varijabla naziv="DomainObject.Predmet.ProtustrankaWithAdress_1">KARL-IN UREĐENJE INTERIJERA j.d.o.o. za usluge Prišlinova ulica 26, 10000 Zagreb</derivirana_varijabla>
  </DomainObject.Predmet.ProtustrankaWithAdress>
  <DomainObject.Predmet.ProtustrankaWithAdressOIB>
    <izvorni_sadrzaj>KARL-IN UREĐENJE INTERIJERA j.d.o.o. za usluge, OIB 58818321625, Prišlinova ulica 26, 10000 Zagreb</izvorni_sadrzaj>
    <derivirana_varijabla naziv="DomainObject.Predmet.ProtustrankaWithAdressOIB_1">KARL-IN UREĐENJE INTERIJERA j.d.o.o. za usluge, OIB 58818321625, Prišlinova ulica 26, 10000 Zagreb</derivirana_varijabla>
  </DomainObject.Predmet.ProtustrankaWithAdressOIB>
  <DomainObject.Predmet.ProtustrankaNazivFormated>
    <izvorni_sadrzaj>KARL-IN UREĐENJE INTERIJERA j.d.o.o. za usluge</izvorni_sadrzaj>
    <derivirana_varijabla naziv="DomainObject.Predmet.ProtustrankaNazivFormated_1">KARL-IN UREĐENJE INTERIJERA j.d.o.o. za usluge</derivirana_varijabla>
  </DomainObject.Predmet.ProtustrankaNazivFormated>
  <DomainObject.Predmet.ProtustrankaNazivFormatedOIB>
    <izvorni_sadrzaj>KARL-IN UREĐENJE INTERIJERA j.d.o.o. za usluge, OIB 58818321625</izvorni_sadrzaj>
    <derivirana_varijabla naziv="DomainObject.Predmet.ProtustrankaNazivFormatedOIB_1">KARL-IN UREĐENJE INTERIJERA j.d.o.o. za usluge, OIB 58818321625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KARL-IN UREĐENJE INTERIJERA j.d.o.o. za usluge</item>
    </izvorni_sadrzaj>
    <derivirana_varijabla naziv="DomainObject.Predmet.ProtuStrankaListFormated_1">
      <item>KARL-IN UREĐENJE INTERIJERA j.d.o.o. za usluge</item>
    </derivirana_varijabla>
  </DomainObject.Predmet.ProtuStrankaListFormated>
  <DomainObject.Predmet.ProtuStrankaListFormatedOIB>
    <izvorni_sadrzaj>
      <item>KARL-IN UREĐENJE INTERIJERA j.d.o.o. za usluge, OIB 58818321625</item>
    </izvorni_sadrzaj>
    <derivirana_varijabla naziv="DomainObject.Predmet.ProtuStrankaListFormatedOIB_1">
      <item>KARL-IN UREĐENJE INTERIJERA j.d.o.o. za usluge, OIB 58818321625</item>
    </derivirana_varijabla>
  </DomainObject.Predmet.ProtuStrankaListFormatedOIB>
  <DomainObject.Predmet.ProtuStrankaListFormatedWithAdress>
    <izvorni_sadrzaj>
      <item>KARL-IN UREĐENJE INTERIJERA j.d.o.o. za usluge, Prišlinova ulica 26, 10000 Zagreb</item>
    </izvorni_sadrzaj>
    <derivirana_varijabla naziv="DomainObject.Predmet.ProtuStrankaListFormatedWithAdress_1">
      <item>KARL-IN UREĐENJE INTERIJERA j.d.o.o. za usluge, Prišlinova ulica 26, 10000 Zagreb</item>
    </derivirana_varijabla>
  </DomainObject.Predmet.ProtuStrankaListFormatedWithAdress>
  <DomainObject.Predmet.ProtuStrankaListFormatedWithAdressOIB>
    <izvorni_sadrzaj>
      <item>KARL-IN UREĐENJE INTERIJERA j.d.o.o. za usluge, OIB 58818321625, Prišlinova ulica 26, 10000 Zagreb</item>
    </izvorni_sadrzaj>
    <derivirana_varijabla naziv="DomainObject.Predmet.ProtuStrankaListFormatedWithAdressOIB_1">
      <item>KARL-IN UREĐENJE INTERIJERA j.d.o.o. za usluge, OIB 58818321625, Prišlinova ulica 26, 10000 Zagreb</item>
    </derivirana_varijabla>
  </DomainObject.Predmet.ProtuStrankaListFormatedWithAdressOIB>
  <DomainObject.Predmet.ProtuStrankaListNazivFormated>
    <izvorni_sadrzaj>
      <item>KARL-IN UREĐENJE INTERIJERA j.d.o.o. za usluge</item>
    </izvorni_sadrzaj>
    <derivirana_varijabla naziv="DomainObject.Predmet.ProtuStrankaListNazivFormated_1">
      <item>KARL-IN UREĐENJE INTERIJERA j.d.o.o. za usluge</item>
    </derivirana_varijabla>
  </DomainObject.Predmet.ProtuStrankaListNazivFormated>
  <DomainObject.Predmet.ProtuStrankaListNazivFormatedOIB>
    <izvorni_sadrzaj>
      <item>KARL-IN UREĐENJE INTERIJERA j.d.o.o. za usluge, OIB 58818321625</item>
    </izvorni_sadrzaj>
    <derivirana_varijabla naziv="DomainObject.Predmet.ProtuStrankaListNazivFormatedOIB_1">
      <item>KARL-IN UREĐENJE INTERIJERA j.d.o.o. za usluge, OIB 58818321625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KARL-IN UREĐENJE INTERIJERA j.d.o.o. za usluge</izvorni_sadrzaj>
    <derivirana_varijabla naziv="DomainObject.Predmet.ProtustrankaIDrugi_1">KARL-IN UREĐENJE INTERIJERA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KARL-IN UREĐENJE INTERIJERA j.d.o.o. za usluge, OIB 58818321625, Prišlinova ulica 26, 10000 Zagreb</izvorni_sadrzaj>
    <derivirana_varijabla naziv="DomainObject.Predmet.ProtustrankaIDrugiAdressOIB_1">KARL-IN UREĐENJE INTERIJERA j.d.o.o. za usluge, OIB 58818321625, Prišlinova ulica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KARL-IN UREĐENJE INTERIJERA j.d.o.o. za usluge</item>
      <item>FINA Regionalni centar Zagreb</item>
    </izvorni_sadrzaj>
    <derivirana_varijabla naziv="DomainObject.Predmet.SudioniciListNaziv_1">
      <item>KARL-IN UREĐENJE INTERIJERA j.d.o.o. za usluge</item>
      <item>FINA Regionalni centar Zagreb</item>
    </derivirana_varijabla>
  </DomainObject.Predmet.SudioniciListNaziv>
  <DomainObject.Predmet.SudioniciListAdressOIB>
    <izvorni_sadrzaj>
      <item>KARL-IN UREĐENJE INTERIJERA j.d.o.o. za usluge, OIB 58818321625, Prišlinova ulica 26,10000 Zagreb</item>
      <item>FINA Regionalni centar Zagreb, OIB 85821130368, Trg svibanjskih žrtava 1995. br. 1,10000 Zagreb</item>
    </izvorni_sadrzaj>
    <derivirana_varijabla naziv="DomainObject.Predmet.SudioniciListAdressOIB_1">
      <item>KARL-IN UREĐENJE INTERIJERA j.d.o.o. za usluge, OIB 58818321625, Prišlinova ulica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58818321625</item>
      <item>, OIB 85821130368</item>
    </izvorni_sadrzaj>
    <derivirana_varijabla naziv="DomainObject.Predmet.SudioniciListNazivOIB_1">
      <item>, OIB 58818321625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2DADD-AFDA-4CF7-B95E-B52295B2C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679</properties:Words>
  <properties:Characters>3831</properties:Characters>
  <properties:Lines>122</properties:Lines>
  <properties:Paragraphs>39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2019-01-16T09:03:00Z</cp:lastPrinted>
  <dcterms:modified xmlns:xsi="http://www.w3.org/2001/XMLSchema-instance" xsi:type="dcterms:W3CDTF">2019-01-17T11:21:00Z</dcterms:modified>
  <cp:revision>79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