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3D27" w:rsidR="00253D27">
        <w:tc>
          <w:tcPr>
            <w:tcW w:type="dxa" w:w="2985"/>
            <w:hideMark/>
          </w:tcPr>
          <w:p w:rsidRDefault="00253D27" w:rsidP="00253D27" w:rsidR="00253D2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53D27" w:rsidP="00253D27" w:rsidR="00253D27">
            <w:pPr>
              <w:spacing w:after="0"/>
              <w:jc w:val="center"/>
            </w:pPr>
            <w:r>
              <w:t>Republika Hrvatska</w:t>
            </w:r>
          </w:p>
          <w:p w:rsidRDefault="00253D27" w:rsidP="00253D27" w:rsidR="00253D27">
            <w:pPr>
              <w:spacing w:after="0"/>
              <w:jc w:val="center"/>
            </w:pPr>
            <w:r>
              <w:t>Trgovački sud u Varaždinu</w:t>
            </w:r>
          </w:p>
          <w:p w:rsidRDefault="00253D27" w:rsidP="00253D27" w:rsidR="00253D2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7d3c05" w14:paraId="e7d3c05" w:rsidRDefault="00253D27" w:rsidP="00253D27" w:rsidR="00253D2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53D27" w:rsidP="00253D27" w:rsidR="00253D27">
      <w:pPr>
        <w:spacing w:after="0"/>
        <w:ind w:left="5664"/>
      </w:pPr>
      <w:r>
        <w:t>Poslovni broj: 3 St-387/2018-5</w:t>
      </w:r>
    </w:p>
    <w:p w:rsidRDefault="00253D27" w:rsidP="00253D27" w:rsidR="00253D27">
      <w:pPr>
        <w:spacing w:after="0"/>
        <w:rPr>
          <w:b/>
        </w:rPr>
      </w:pPr>
    </w:p>
    <w:p w:rsidRDefault="00253D27" w:rsidP="00253D27" w:rsidR="00253D27">
      <w:pPr>
        <w:spacing w:after="0"/>
        <w:rPr>
          <w:b/>
        </w:rPr>
      </w:pPr>
    </w:p>
    <w:p w:rsidRDefault="00253D27" w:rsidP="00253D27" w:rsidR="00253D27">
      <w:pPr>
        <w:spacing w:after="0"/>
        <w:rPr>
          <w:b/>
        </w:rPr>
      </w:pPr>
    </w:p>
    <w:p w:rsidRDefault="00253D27" w:rsidP="00253D27" w:rsidR="00253D27">
      <w:pPr>
        <w:spacing w:after="0"/>
        <w:jc w:val="center"/>
      </w:pPr>
      <w:r>
        <w:t>R E P U B L I K A   H R V A T S K A</w:t>
      </w:r>
    </w:p>
    <w:p w:rsidRDefault="00253D27" w:rsidP="00253D27" w:rsidR="00253D27">
      <w:pPr>
        <w:spacing w:after="0"/>
        <w:rPr>
          <w:b/>
        </w:rPr>
      </w:pPr>
    </w:p>
    <w:p w:rsidRDefault="00253D27" w:rsidP="00253D27" w:rsidR="00253D27">
      <w:pPr>
        <w:spacing w:after="0"/>
        <w:jc w:val="center"/>
      </w:pPr>
      <w:r>
        <w:t>R J E Š E N J E</w:t>
      </w:r>
    </w:p>
    <w:p w:rsidRDefault="00253D27" w:rsidP="00253D27" w:rsidR="00253D27">
      <w:pPr>
        <w:spacing w:after="0"/>
        <w:jc w:val="center"/>
      </w:pPr>
    </w:p>
    <w:p w:rsidRDefault="00253D27" w:rsidP="00253D27" w:rsidR="00253D27">
      <w:pPr>
        <w:spacing w:after="0"/>
        <w:jc w:val="both"/>
        <w:rPr>
          <w:b/>
        </w:rPr>
      </w:pPr>
    </w:p>
    <w:p w:rsidRDefault="00253D27" w:rsidP="00253D27" w:rsidR="00253D2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ALPINA društvo s ograničenom odgovornošću za proizvodnju, trgovinu i usluge, skraćena tvrtka ALPINA d.o.o. Šenkovec, Josipa Bedekovića 2, MBS: 070093683, OIB: 95947350082, radi otvaranja stečajnog postupka nad dužnikom, dana 07. studenog 2018. godine, 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  <w:rPr>
          <w:rFonts w:eastAsia="Calibri"/>
        </w:rPr>
      </w:pPr>
    </w:p>
    <w:p w:rsidRDefault="00253D27" w:rsidP="00253D27" w:rsidR="00253D27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253D27" w:rsidP="00253D27" w:rsidR="00253D27">
      <w:pPr>
        <w:spacing w:after="0"/>
        <w:jc w:val="center"/>
      </w:pPr>
    </w:p>
    <w:p w:rsidRDefault="00253D27" w:rsidP="00253D27" w:rsidR="00253D27">
      <w:pPr>
        <w:spacing w:after="0"/>
        <w:ind w:firstLine="708"/>
        <w:jc w:val="both"/>
      </w:pPr>
      <w:r>
        <w:t xml:space="preserve">I Nalaže se direktorima dužnika Filipu Potkonjak iz Šenkovca, Valenta Morandinija 9, OIB: 16779396919 i Željku Potkonjak iz Šenkovca, Valenta Morandinija 9, OIB: 69671067482, da na žiro-račun ovog suda broj: </w:t>
      </w:r>
      <w:r>
        <w:rPr>
          <w:u w:val="single"/>
        </w:rPr>
        <w:t>HR40 2390 0011 3000 02754</w:t>
      </w:r>
      <w:r>
        <w:t xml:space="preserve"> solidarno uplate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  <w:r>
        <w:tab/>
        <w:t xml:space="preserve">III Ako direktori dužnika Filip Potkonjak iz Šenkovca, Valenta Morandinija 9, OIB: 16779396919 i Željko Potkonjak iz Šenkovca, Valenta Morandinija 9, OIB: 69671067482, ne plate predujam u propisanom roku, na odgovarajući način primijenit će se pravila o prisilnoj naplati novčane kazne u parničnom postupku.    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center"/>
      </w:pPr>
      <w:r>
        <w:t>Obrazloženje</w:t>
      </w:r>
    </w:p>
    <w:p w:rsidRDefault="00253D27" w:rsidP="00253D27" w:rsidR="00253D27">
      <w:pPr>
        <w:spacing w:after="0"/>
        <w:jc w:val="center"/>
      </w:pPr>
    </w:p>
    <w:p w:rsidRDefault="00253D27" w:rsidP="00253D27" w:rsidR="00253D27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3. listopada 2018. podnijela ovome sudu prijedlog za otvaranje stečajnog postupka nad dužnikom, navodeći da dužnik na dan 1. listopada 2018. ima evidentirane neizvršene osnove za plaćanje u ukupnom iznosu od 9.964,80 kn i to u neprekinutom razdoblju od 120 dana. </w:t>
      </w:r>
    </w:p>
    <w:p w:rsidRDefault="00253D27" w:rsidP="00253D27" w:rsidR="00253D27">
      <w:pPr>
        <w:spacing w:after="0"/>
        <w:jc w:val="both"/>
        <w:rPr>
          <w:rFonts w:eastAsia="Calibri"/>
        </w:rPr>
      </w:pPr>
    </w:p>
    <w:p w:rsidRDefault="00253D27" w:rsidP="00253D27" w:rsidR="00253D27">
      <w:pPr>
        <w:spacing w:after="0"/>
        <w:jc w:val="both"/>
        <w:rPr>
          <w:rFonts w:eastAsia="Times New Roman"/>
          <w:lang w:eastAsia="hr-HR"/>
        </w:rPr>
      </w:pPr>
      <w:r>
        <w:lastRenderedPageBreak/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  <w:rPr>
          <w:rFonts w:eastAsia="Calibri"/>
        </w:rPr>
      </w:pPr>
      <w:r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253D27" w:rsidP="00253D27" w:rsidR="00253D27">
      <w:pPr>
        <w:spacing w:after="0"/>
        <w:jc w:val="both"/>
        <w:rPr>
          <w:rFonts w:eastAsia="Calibri"/>
        </w:rPr>
      </w:pPr>
    </w:p>
    <w:p w:rsidRDefault="00253D27" w:rsidP="00253D27" w:rsidR="00253D27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direktori dužnika </w:t>
      </w:r>
      <w:r>
        <w:t>Filip Potkonjak i Željko Potkonjak</w:t>
      </w:r>
      <w:r>
        <w:rPr>
          <w:rFonts w:eastAsia="Calibri"/>
        </w:rPr>
        <w:t xml:space="preserve"> nisu postupili po svojoj zakonskoj obvezi i nisu u roku od 21 dan od dana nastanka stečajnog razloga podnijeli   prijedlog za pokretanje stečajnog postupka, dužni su temeljem članka 113. stavka 1. SZ-a platiti predujam za namirenje troškova stečajnog postupka.  </w:t>
      </w:r>
    </w:p>
    <w:p w:rsidRDefault="00253D27" w:rsidP="00253D27" w:rsidR="00253D27">
      <w:pPr>
        <w:spacing w:after="0"/>
        <w:jc w:val="both"/>
        <w:rPr>
          <w:rFonts w:eastAsia="Calibri"/>
        </w:rPr>
      </w:pPr>
    </w:p>
    <w:p w:rsidRDefault="00253D27" w:rsidP="00253D27" w:rsidR="00253D27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direktorima dužnika sukladno odredbi članka 113. stavka 1. SZ-a.</w:t>
      </w:r>
    </w:p>
    <w:p w:rsidRDefault="00253D27" w:rsidP="00253D27" w:rsidR="00253D27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center"/>
      </w:pPr>
      <w:r>
        <w:t xml:space="preserve">Varaždin, 7. studenog 2018. </w:t>
      </w:r>
    </w:p>
    <w:p w:rsidRDefault="00253D27" w:rsidP="00253D27" w:rsidR="00253D27">
      <w:pPr>
        <w:spacing w:after="0"/>
        <w:jc w:val="center"/>
      </w:pPr>
    </w:p>
    <w:p w:rsidRDefault="00253D27" w:rsidP="00253D27" w:rsidR="00253D27">
      <w:pPr>
        <w:spacing w:after="0"/>
      </w:pPr>
    </w:p>
    <w:p w:rsidRDefault="00253D27" w:rsidP="00253D27" w:rsidR="00253D2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253D27" w:rsidP="00253D27" w:rsidR="00253D27">
      <w:pPr>
        <w:spacing w:after="0"/>
        <w:ind w:firstLine="720"/>
        <w:jc w:val="right"/>
      </w:pPr>
    </w:p>
    <w:p w:rsidRDefault="00253D27" w:rsidP="00253D27" w:rsidR="00253D2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253D27" w:rsidP="00253D27" w:rsidR="00253D27">
      <w:pPr>
        <w:spacing w:after="0"/>
        <w:ind w:firstLine="720"/>
        <w:jc w:val="center"/>
        <w:outlineLvl w:val="0"/>
      </w:pPr>
    </w:p>
    <w:p w:rsidRDefault="00253D27" w:rsidP="00253D27" w:rsidR="00253D27">
      <w:pPr>
        <w:spacing w:after="0"/>
        <w:ind w:firstLine="720"/>
        <w:jc w:val="center"/>
        <w:outlineLvl w:val="0"/>
      </w:pPr>
    </w:p>
    <w:p w:rsidRDefault="00253D27" w:rsidP="00253D27" w:rsidR="00253D27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  <w:r>
        <w:t xml:space="preserve">  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  <w:r>
        <w:t>POUKA O PRAVNOM LIJEKU: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</w:p>
    <w:p w:rsidRDefault="00253D27" w:rsidP="00253D27" w:rsidR="00253D27">
      <w:pPr>
        <w:spacing w:after="0"/>
        <w:jc w:val="both"/>
      </w:pPr>
      <w:r>
        <w:t>DNA: 1. Direktor dužnika Filip Potkonjak iz Šenkovca, Valenta Morandinija 9, Čakovec</w:t>
      </w:r>
    </w:p>
    <w:p w:rsidRDefault="00253D27" w:rsidP="00253D27" w:rsidR="00253D27">
      <w:pPr>
        <w:spacing w:after="0"/>
        <w:jc w:val="both"/>
      </w:pPr>
      <w:r>
        <w:t xml:space="preserve">           2. Direktor dužnika Željko Potkonjak iz Šenkovca, Valenta Morandinija 9, Čakovec</w:t>
      </w:r>
    </w:p>
    <w:p w:rsidRDefault="00253D27" w:rsidP="00253D27" w:rsidR="00253D27">
      <w:pPr>
        <w:spacing w:after="0"/>
        <w:jc w:val="both"/>
      </w:pPr>
      <w:r>
        <w:t xml:space="preserve">           3. e-Oglasna ploča suda</w:t>
      </w:r>
    </w:p>
    <w:p w:rsidRDefault="00AB4602" w:rsidP="00253D27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1A6" w:rsidP="00537B78" w:rsidR="008811A6">
      <w:r>
        <w:separator/>
      </w:r>
    </w:p>
  </w:endnote>
  <w:endnote w:id="0" w:type="continuationSeparator">
    <w:p w:rsidRDefault="008811A6" w:rsidP="00537B78" w:rsidR="00881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1A6" w:rsidP="00537B78" w:rsidR="008811A6">
      <w:r>
        <w:separator/>
      </w:r>
    </w:p>
  </w:footnote>
  <w:footnote w:id="0" w:type="continuationSeparator">
    <w:p w:rsidRDefault="008811A6" w:rsidP="00537B78" w:rsidR="00881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27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53D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1A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0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St-387/2018-5</izvorni_sadrzaj>
    <derivirana_varijabla naziv="DomainObject.Oznaka_1">St-387/2018-5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 društvo s ograničenom odgovornošću za proizvodnju, trgovinu i usluge zastupanog po punomoćniku Željko Potkonjak; Filip Potkonjak</izvorni_sadrzaj>
    <derivirana_varijabla naziv="DomainObject.Predmet.ProtustrankaFormated_1">  ALPINA društvo s ograničenom odgovornošću za proizvodnju, trgovinu i usluge zastupanog po punomoćniku Željko Potkonjak; Filip Potkonjak</derivirana_varijabla>
  </DomainObject.Predmet.ProtustrankaFormated>
  <DomainObject.Predmet.ProtustrankaFormatedOIB>
    <izvorni_sadrzaj>  ALPINA društvo s ograničenom odgovornošću za proizvodnju, trgovinu i usluge, OIB 95947350082 zastupanog po punomoćniku Željko Potkonjak; Filip Potkonjak</izvorni_sadrzaj>
    <derivirana_varijabla naziv="DomainObject.Predmet.ProtustrankaFormatedOIB_1">  ALPINA društvo s ograničenom odgovornošću za proizvodnju, trgovinu i usluge, OIB 95947350082 zastupanog po punomoćniku Željko Potkonjak; Filip Potkonjak</derivirana_varijabla>
  </DomainObject.Predmet.ProtustrankaFormatedOIB>
  <DomainObject.Predmet.ProtustrankaFormatedWithAdress>
    <izvorni_sadrzaj> ALPINA društvo s ograničenom odgovornošću za proizvodnju, trgovinu i usluge, Josipa Bedekovića 2, 40000 Šenkovec zastupanog po punomoćniku Željko Potkonjak; Filip Potkonjak</izvorni_sadrzaj>
    <derivirana_varijabla naziv="DomainObject.Predmet.ProtustrankaFormatedWithAdress_1"> ALPINA društvo s ograničenom odgovornošću za proizvodnju, trgovinu i usluge, Josipa Bedekovića 2, 40000 Šenkovec zastupanog po punomoćniku Željko Potkonjak; Filip Potkonjak</derivirana_varijabla>
  </DomainObject.Predmet.ProtustrankaFormatedWithAdress>
  <DomainObject.Predmet.ProtustrankaFormatedWithAdressOIB>
    <izvorni_sadrzaj> ALPINA društvo s ograničenom odgovornošću za proizvodnju, trgovinu i usluge, OIB 95947350082, Josipa Bedekovića 2, 40000 Šenkovec zastupanog po punomoćniku Željko Potkonjak; Filip Potkonjak</izvorni_sadrzaj>
    <derivirana_varijabla naziv="DomainObject.Predmet.ProtustrankaFormatedWithAdressOIB_1"> ALPINA društvo s ograničenom odgovornošću za proizvodnju, trgovinu i usluge, OIB 95947350082, Josipa Bedekovića 2, 40000 Šenkovec zastupanog po punomoćniku Željko Potkonjak; Filip Potkonjak</derivirana_varijabla>
  </DomainObject.Predmet.ProtustrankaFormatedWithAdressOIB>
  <DomainObject.Predmet.ProtustrankaWithAdress>
    <izvorni_sadrzaj>ALPINA društvo s ograničenom odgovornošću za proizvodnju, trgovinu i usluge Josipa Bedekovića 2, 40000 Šenkovec</izvorni_sadrzaj>
    <derivirana_varijabla naziv="DomainObject.Predmet.ProtustrankaWithAdress_1">ALPINA društvo s ograničenom odgovornošću za proizvodnju, trgovinu i usluge Josipa Bedekovića 2, 40000 Šenkovec</derivirana_varijabla>
  </DomainObject.Predmet.ProtustrankaWithAdress>
  <DomainObject.Predmet.ProtustrankaWithAdressOIB>
    <izvorni_sadrzaj>ALPINA društvo s ograničenom odgovornošću za proizvodnju, trgovinu i usluge, OIB 95947350082, Josipa Bedekovića 2, 40000 Šenkovec</izvorni_sadrzaj>
    <derivirana_varijabla naziv="DomainObject.Predmet.ProtustrankaWithAdressOIB_1">ALPINA društvo s ograničenom odgovornošću za proizvodnju, trgovinu i usluge, OIB 95947350082, Josipa Bedekovića 2, 40000 Šenkovec</derivirana_varijabla>
  </DomainObject.Predmet.ProtustrankaWithAdressOIB>
  <DomainObject.Predmet.ProtustrankaNazivFormated>
    <izvorni_sadrzaj>ALPINA društvo s ograničenom odgovornošću za proizvodnju, trgovinu i usluge</izvorni_sadrzaj>
    <derivirana_varijabla naziv="DomainObject.Predmet.ProtustrankaNazivFormated_1">ALPINA društvo s ograničenom odgovornošću za proizvodnju, trgovinu i usluge</derivirana_varijabla>
  </DomainObject.Predmet.ProtustrankaNazivFormated>
  <DomainObject.Predmet.ProtustrankaNazivFormatedOIB>
    <izvorni_sadrzaj>ALPINA društvo s ograničenom odgovornošću za proizvodnju, trgovinu i usluge, OIB 95947350082</izvorni_sadrzaj>
    <derivirana_varijabla naziv="DomainObject.Predmet.ProtustrankaNazivFormatedOIB_1">ALPINA društvo s ograničenom odgovornošću za proizvodnju, trgovinu i usluge, OIB 95947350082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9964.80</izvorni_sadrzaj>
    <derivirana_varijabla naziv="DomainObject.Predmet.TrenutnaVrijednost_1">9964.80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ALPINA društvo s ograničenom odgovornošću za proizvodnju, trgovinu i usluge zastupanog po punomoćniku Željko Potkonjak; Filip Potkonjak</item>
    </izvorni_sadrzaj>
    <derivirana_varijabla naziv="DomainObject.Predmet.ProtuStrankaListFormated_1">
      <item>ALPINA društvo s ograničenom odgovornošću za proizvodnju, trgovinu i usluge zastupanog po punomoćniku Željko Potkonjak; Filip Potkonjak</item>
    </derivirana_varijabla>
  </DomainObject.Predmet.ProtuStrankaListFormated>
  <DomainObject.Predmet.ProtuStrankaListFormatedOIB>
    <izvorni_sadrzaj>
      <item>ALPINA društvo s ograničenom odgovornošću za proizvodnju, trgovinu i usluge, OIB 95947350082 zastupanog po punomoćniku Željko Potkonjak; Filip Potkonjak</item>
    </izvorni_sadrzaj>
    <derivirana_varijabla naziv="DomainObject.Predmet.ProtuStrankaListFormatedOIB_1">
      <item>ALPINA društvo s ograničenom odgovornošću za proizvodnju, trgovinu i usluge, OIB 95947350082 zastupanog po punomoćniku Željko Potkonjak; Filip Potkonjak</item>
    </derivirana_varijabla>
  </DomainObject.Predmet.ProtuStrankaListFormatedOIB>
  <DomainObject.Predmet.ProtuStrankaListFormatedWithAdress>
    <izvorni_sadrzaj>
      <item>ALPINA društvo s ograničenom odgovornošću za proizvodnju, trgovinu i usluge, Josipa Bedekovića 2, 40000 Šenkovec zastupanog po punomoćniku Željko Potkonjak; Filip Potkonjak</item>
    </izvorni_sadrzaj>
    <derivirana_varijabla naziv="DomainObject.Predmet.ProtuStrankaListFormatedWithAdress_1">
      <item>ALPINA društvo s ograničenom odgovornošću za proizvodnju, trgovinu i usluge, Josipa Bedekovića 2, 40000 Šenkovec zastupanog po punomoćniku Željko Potkonjak; Filip Potkonjak</item>
    </derivirana_varijabla>
  </DomainObject.Predmet.ProtuStrankaListFormatedWithAdress>
  <DomainObject.Predmet.ProtuStrankaListFormatedWithAdressOIB>
    <izvorni_sadrzaj>
      <item>ALPINA društvo s ograničenom odgovornošću za proizvodnju, trgovinu i usluge, OIB 95947350082, Josipa Bedekovića 2, 40000 Šenkovec zastupanog po punomoćniku Željko Potkonjak; Filip Potkonjak</item>
    </izvorni_sadrzaj>
    <derivirana_varijabla naziv="DomainObject.Predmet.ProtuStrankaListFormatedWithAdressOIB_1">
      <item>ALPINA društvo s ograničenom odgovornošću za proizvodnju, trgovinu i usluge, OIB 95947350082, Josipa Bedekovića 2, 40000 Šenkovec zastupanog po punomoćniku Željko Potkonjak; Filip Potkonjak</item>
    </derivirana_varijabla>
  </DomainObject.Predmet.ProtuStrankaListFormatedWithAdressOIB>
  <DomainObject.Predmet.ProtuStrankaListNazivFormated>
    <izvorni_sadrzaj>
      <item>ALPINA društvo s ograničenom odgovornošću za proizvodnju, trgovinu i usluge</item>
    </izvorni_sadrzaj>
    <derivirana_varijabla naziv="DomainObject.Predmet.ProtuStrankaListNazivFormated_1">
      <item>ALPINA društvo s ograničenom odgovornošću za proizvodnju, trgovinu i usluge</item>
    </derivirana_varijabla>
  </DomainObject.Predmet.ProtuStrankaListNazivFormated>
  <DomainObject.Predmet.ProtuStrankaListNazivFormatedOIB>
    <izvorni_sadrzaj>
      <item>ALPINA društvo s ograničenom odgovornošću za proizvodnju, trgovinu i usluge, OIB 95947350082</item>
    </izvorni_sadrzaj>
    <derivirana_varijabla naziv="DomainObject.Predmet.ProtuStrankaListNazivFormatedOIB_1">
      <item>ALPINA društvo s ograničenom odgovornošću za proizvodnju, trgovinu i usluge, OIB 95947350082</item>
    </derivirana_varijabla>
  </DomainObject.Predmet.ProtuStrankaListNazivFormatedOIB>
  <DomainObject.Predmet.OstaliListFormated>
    <izvorni_sadrzaj>
      <item>Sudski registar</item>
      <item>Filip Potkonjak punomoćnik sudionika u postupku ALPINA društvo s ograničenom odgovornošću za proizvodnju, trgovinu i usluge</item>
      <item>Željko Potkonjak punomoćnik sudionika u postupku ALPINA društvo s ograničenom odgovornošću za proizvodnju, trgovinu i usluge</item>
    </izvorni_sadrzaj>
    <derivirana_varijabla naziv="DomainObject.Predmet.OstaliListFormated_1">
      <item>Sudski registar</item>
      <item>Filip Potkonjak punomoćnik sudionika u postupku ALPINA društvo s ograničenom odgovornošću za proizvodnju, trgovinu i usluge</item>
      <item>Željko Potkonjak punomoćnik sudionika u postupku ALPINA društvo s ograničenom odgovornošću za proizvodnju, trgovinu i usluge</item>
    </derivirana_varijabla>
  </DomainObject.Predmet.OstaliListFormated>
  <DomainObject.Predmet.OstaliListFormatedOIB>
    <izvorni_sadrzaj>
      <item>Sudski registar</item>
      <item>Filip Potkonjak, OIB 16779396919 punomoćnik sudionika u postupku ALPINA društvo s ograničenom odgovornošću za proizvodnju, trgovinu i usluge</item>
      <item>Željko Potkonjak, OIB 69671067482 punomoćnik sudionika u postupku ALPINA društvo s ograničenom odgovornošću za proizvodnju, trgovinu i usluge</item>
    </izvorni_sadrzaj>
    <derivirana_varijabla naziv="DomainObject.Predmet.OstaliListFormatedOIB_1">
      <item>Sudski registar</item>
      <item>Filip Potkonjak, OIB 16779396919 punomoćnik sudionika u postupku ALPINA društvo s ograničenom odgovornošću za proizvodnju, trgovinu i usluge</item>
      <item>Željko Potkonjak, OIB 69671067482 punomoćnik sudionika u postupku ALPINA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Filip Potkonjak, Ulica Valenta Morandinija 9, 40000 Šenkovec punomoćnik sudionika u postupku ALPINA društvo s ograničenom odgovornošću za proizvodnju, trgovinu i usluge</item>
      <item>Željko Potkonjak, Ulica Valenta Morandinija 9, 40000 Šenkovec punomoćnik sudionika u postupku ALPINA društvo s ograničenom odgovornošću za proizvodnju, trgovinu i usluge</item>
    </izvorni_sadrzaj>
    <derivirana_varijabla naziv="DomainObject.Predmet.OstaliListFormatedWithAdress_1">
      <item>Sudski registar</item>
      <item>Filip Potkonjak, Ulica Valenta Morandinija 9, 40000 Šenkovec punomoćnik sudionika u postupku ALPINA društvo s ograničenom odgovornošću za proizvodnju, trgovinu i usluge</item>
      <item>Željko Potkonjak, Ulica Valenta Morandinija 9, 40000 Šenkovec punomoćnik sudionika u postupku ALPINA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Filip Potkonjak, OIB 16779396919, Ulica Valenta Morandinija 9, 40000 Šenkovec punomoćnik sudionika u postupku ALPINA društvo s ograničenom odgovornošću za proizvodnju, trgovinu i usluge</item>
      <item>Željko Potkonjak, OIB 69671067482, Ulica Valenta Morandinija 9, 40000 Šenkovec punomoćnik sudionika u postupku ALPINA društvo s ograničenom odgovornošću za proizvodnju, trgovinu i usluge</item>
    </izvorni_sadrzaj>
    <derivirana_varijabla naziv="DomainObject.Predmet.OstaliListFormatedWithAdressOIB_1">
      <item>Sudski registar</item>
      <item>Filip Potkonjak, OIB 16779396919, Ulica Valenta Morandinija 9, 40000 Šenkovec punomoćnik sudionika u postupku ALPINA društvo s ograničenom odgovornošću za proizvodnju, trgovinu i usluge</item>
      <item>Željko Potkonjak, OIB 69671067482, Ulica Valenta Morandinija 9, 40000 Šenkovec punomoćnik sudionika u postupku ALPINA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Filip Potkonjak</item>
      <item>Željko Potkonjak</item>
    </izvorni_sadrzaj>
    <derivirana_varijabla naziv="DomainObject.Predmet.OstaliListNazivFormated_1">
      <item>Sudski registar</item>
      <item>Filip Potkonjak</item>
      <item>Željko Potkonjak</item>
    </derivirana_varijabla>
  </DomainObject.Predmet.OstaliListNazivFormated>
  <DomainObject.Predmet.OstaliListNazivFormatedOIB>
    <izvorni_sadrzaj>
      <item>Sudski registar</item>
      <item>Filip Potkonjak, OIB 16779396919</item>
      <item>Željko Potkonjak, OIB 69671067482</item>
    </izvorni_sadrzaj>
    <derivirana_varijabla naziv="DomainObject.Predmet.OstaliListNazivFormatedOIB_1">
      <item>Sudski registar</item>
      <item>Filip Potkonjak, OIB 16779396919</item>
      <item>Željko Potkonjak, OIB 69671067482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St-387/2018-5</izvorni_sadrzaj>
    <derivirana_varijabla naziv="DomainObject.PoslovniBrojDokumenta_1">St-387/2018-5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ALPINA društvo s ograničenom odgovornošću za proizvodnju, trgovinu i usluge</izvorni_sadrzaj>
    <derivirana_varijabla naziv="DomainObject.Predmet.ProtustrankaIDrugi_1">ALPINA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ALPINA društvo s ograničenom odgovornošću za proizvodnju, trgovinu i usluge, OIB 95947350082, Josipa Bedekovića 2, 40000 Šenkovec</izvorni_sadrzaj>
    <derivirana_varijabla naziv="DomainObject.Predmet.ProtustrankaIDrugiAdressOIB_1">ALPINA društvo s ograničenom odgovornošću za proizvodnju, trgovinu i usluge, OIB 95947350082,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ALPINA društvo s ograničenom odgovornošću za proizvodnju, trgovinu i usluge</item>
      <item>Sudski registar</item>
      <item>Filip Potkonjak</item>
      <item>Željko Potkonjak</item>
    </izvorni_sadrzaj>
    <derivirana_varijabla naziv="DomainObject.Predmet.SudioniciListNaziv_1">
      <item>Financijska agencija</item>
      <item>ALPINA društvo s ograničenom odgovornošću za proizvodnju, trgovinu i usluge</item>
      <item>Sudski registar</item>
      <item>Filip Potkonjak</item>
      <item>Željko Potkonjak</item>
    </derivirana_varijabla>
  </DomainObject.Predmet.SudioniciListNaziv>
  <DomainObject.Predmet.SudioniciListAdressOIB>
    <izvorni_sadrzaj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Ulica Valenta Morandinija 9,40000 Šenkovec</item>
      <item>Željko Potkonjak, OIB 69671067482, Ulica Valenta Morandinija 9,40000 Šenkovec</item>
    </izvorni_sadrzaj>
    <derivirana_varijabla naziv="DomainObject.Predmet.SudioniciListAdressOIB_1"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Ulica Valenta Morandinija 9,40000 Šenkovec</item>
      <item>Željko Potkonjak, OIB 69671067482, Ulica Valenta Morandinija 9,40000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29278-6BEF-4E81-B24F-94154E726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558</properties:Words>
  <properties:Characters>3032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2018-11-07T09:42:00Z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St-387/2018-5 / Odluka - Rješenje (odluka_St-387_2018-5.docx)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