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fc4a" w14:paraId="978fc4a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St-1385/2016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495147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495147">
        <w:rPr>
          <w:rFonts w:cs="Times New Roman" w:eastAsia="Times New Roman"/>
          <w:b/>
          <w:noProof/>
          <w:szCs w:val="20"/>
          <w:lang w:eastAsia="hr-HR" w:val="en-GB"/>
        </w:rPr>
        <w:t>za ročište 24. kolovoza 2017. u 9,30 sati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</w:t>
      </w:r>
      <w:r w:rsidRPr="00495147">
        <w:rPr>
          <w:rFonts w:cs="Times New Roman" w:eastAsia="Times New Roman"/>
          <w:noProof/>
          <w:szCs w:val="20"/>
          <w:lang w:eastAsia="hr-HR" w:val="en-GB"/>
        </w:rPr>
        <w:tab/>
        <w:t>STJEPAN KRIZL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POTOK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495147">
        <w:rPr>
          <w:rFonts w:cs="Times New Roman" w:eastAsia="Times New Roman"/>
          <w:szCs w:val="20"/>
          <w:lang w:eastAsia="hr-HR"/>
        </w:rPr>
        <w:t xml:space="preserve">ZLATNE GODINE Dom za starije i nemoćne osobe, Kutina, Matoš Antuna Gustava 44, </w:t>
      </w:r>
      <w:r w:rsidRPr="00495147">
        <w:rPr>
          <w:rFonts w:cs="Times New Roman" w:eastAsia="Times New Roman"/>
          <w:noProof/>
          <w:szCs w:val="20"/>
          <w:lang w:eastAsia="hr-HR"/>
        </w:rPr>
        <w:t xml:space="preserve">upisanih u </w:t>
      </w:r>
      <w:r w:rsidRPr="00495147">
        <w:rPr>
          <w:rFonts w:cs="Times New Roman" w:eastAsia="Times New Roman"/>
          <w:noProof/>
          <w:lang w:eastAsia="hr-HR"/>
        </w:rPr>
        <w:t>7.</w:t>
      </w:r>
      <w:proofErr w:type="gramEnd"/>
      <w:r w:rsidRPr="00495147">
        <w:rPr>
          <w:rFonts w:cs="Times New Roman" w:eastAsia="Times New Roman"/>
          <w:noProof/>
          <w:lang w:eastAsia="hr-HR"/>
        </w:rPr>
        <w:t xml:space="preserve"> suvlasničkom dijelu: 36/48 u zk.</w:t>
      </w:r>
      <w:r w:rsidRPr="00495147">
        <w:rPr>
          <w:rFonts w:cs="Times New Roman" w:eastAsia="Times New Roman"/>
          <w:szCs w:val="20"/>
          <w:lang w:eastAsia="hr-HR"/>
        </w:rPr>
        <w:t xml:space="preserve">ul.br. 2021 k.o. 316270, </w:t>
      </w:r>
      <w:proofErr w:type="spellStart"/>
      <w:r w:rsidRPr="00495147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495147">
        <w:rPr>
          <w:rFonts w:cs="Times New Roman" w:eastAsia="Times New Roman"/>
          <w:szCs w:val="20"/>
          <w:lang w:eastAsia="hr-HR"/>
        </w:rPr>
        <w:t xml:space="preserve">, čk.br. 3559/1 kuća, dvorište i oranica </w:t>
      </w:r>
      <w:proofErr w:type="spellStart"/>
      <w:r w:rsidRPr="00495147">
        <w:rPr>
          <w:rFonts w:cs="Times New Roman" w:eastAsia="Times New Roman"/>
          <w:szCs w:val="20"/>
          <w:lang w:eastAsia="hr-HR"/>
        </w:rPr>
        <w:t>Razljev</w:t>
      </w:r>
      <w:proofErr w:type="spellEnd"/>
      <w:r w:rsidRPr="00495147">
        <w:rPr>
          <w:rFonts w:cs="Times New Roman" w:eastAsia="Times New Roman"/>
          <w:szCs w:val="20"/>
          <w:lang w:eastAsia="hr-HR"/>
        </w:rPr>
        <w:t xml:space="preserve"> sa 7622 m2</w:t>
      </w: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495147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24. kolovoza 2017. u 9,30 sati u zgradi Trgovačkog suda u Bjelovaru, Šetalište dr. Ivše Lebovića 42, sudnica br. 1.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95147" w:rsidP="00495147" w:rsidR="00495147" w:rsidRPr="0049514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5147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14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1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izvorni_sadrzaj>
    <derivirana_varijabla naziv="DomainObject.UcesnikSudskeRadnje.SudskaRadnja.UcesniciObavijest_1">1. Razlučni vjerovnik Marija Brezinščak, A.G. Matoša 61, 44320 Kutina
2. Stečajna uprava Nenad Homar, OIB 11719729882, Dravska 1, 48000 Koprivnica
3. Razlučni vjerovnik EKO MOSLAVINA d.o.o., Trg kralja Tomislava 10/I, 44320 Kutina
4. Razlučni vjerovnik Stjepan Krizl, Potok 112, 44317 Potok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Potok</izvorni_sadrzaj>
    <derivirana_varijabla naziv="DomainObject.UcesnikSudskeRadnje.Adresa.Naselje_1">Potok</derivirana_varijabla>
  </DomainObject.UcesnikSudskeRadnje.Adresa.Naselje>
  <DomainObject.UcesnikSudskeRadnje.Adresa.PostBroj>
    <izvorni_sadrzaj>44317</izvorni_sadrzaj>
    <derivirana_varijabla naziv="DomainObject.UcesnikSudskeRadnje.Adresa.PostBroj_1">44317</derivirana_varijabla>
  </DomainObject.UcesnikSudskeRadnje.Adresa.PostBroj>
  <DomainObject.UcesnikSudskeRadnje.Adresa.UlicaIKBR>
    <izvorni_sadrzaj>Potok 112</izvorni_sadrzaj>
    <derivirana_varijabla naziv="DomainObject.UcesnikSudskeRadnje.Adresa.UlicaIKBR_1">Potok 112</derivirana_varijabla>
  </DomainObject.UcesnikSudskeRadnje.Adresa.UlicaIKBR>
  <DomainObject.UcesnikSudskeRadnje.Naziv>
    <izvorni_sadrzaj>Stjepan Krizl</izvorni_sadrzaj>
    <derivirana_varijabla naziv="DomainObject.UcesnikSudskeRadnje.Naziv_1">Stjepan Krizl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kolovoza 2017.</izvorni_sadrzaj>
    <derivirana_varijabla naziv="DomainObject.UcesnikSudskeRadnje.SudskaRadnja.PlaniraniZavrsetakDatum_1">24. kolovoza 2017.</derivirana_varijabla>
  </DomainObject.UcesnikSudskeRadnje.SudskaRadnja.PlaniraniZavrsetakDatum>
  <DomainObject.UcesnikSudskeRadnje.SudskaRadnja.PlaniraniPocetakDatum>
    <izvorni_sadrzaj>24. kolovoza 2017.</izvorni_sadrzaj>
    <derivirana_varijabla naziv="DomainObject.UcesnikSudskeRadnje.SudskaRadnja.PlaniraniPocetakDatum_1">24. kolovoza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ZLATNE GODINE Dom za starije i nemoćne osobe</izvorni_sadrzaj>
    <derivirana_varijabla naziv="DomainObject.Predmet.ProtustrankaFormated_1">  ZLATNE GODINE Dom za starije i nemoćne osobe</derivirana_varijabla>
  </DomainObject.Predmet.ProtustrankaFormated>
  <DomainObject.Predmet.ProtustrankaFormatedOIB>
    <izvorni_sadrzaj>  ZLATNE GODINE Dom za starije i nemoćne osobe, OIB 62467505748</izvorni_sadrzaj>
    <derivirana_varijabla naziv="DomainObject.Predmet.ProtustrankaFormatedOIB_1">  ZLATNE GODINE Dom za starije i nemoćne osobe, OIB 62467505748</derivirana_varijabla>
  </DomainObject.Predmet.ProtustrankaFormatedOIB>
  <DomainObject.Predmet.ProtustrankaFormatedWithAdress>
    <izvorni_sadrzaj> ZLATNE GODINE Dom za starije i nemoćne osobe, Matoš Antuna Gustava 44, 44320 Kutina</izvorni_sadrzaj>
    <derivirana_varijabla naziv="DomainObject.Predmet.ProtustrankaFormatedWithAdress_1"> ZLATNE GODINE Dom za starije i nemoćne osobe, Matoš Antuna Gustava 44, 44320 Kutina</derivirana_varijabla>
  </DomainObject.Predmet.ProtustrankaFormatedWithAdress>
  <DomainObject.Predmet.ProtustrankaFormatedWithAdressOIB>
    <izvorni_sadrzaj> ZLATNE GODINE Dom za starije i nemoćne osobe, OIB 62467505748, Matoš Antuna Gustava 44, 44320 Kutina</izvorni_sadrzaj>
    <derivirana_varijabla naziv="DomainObject.Predmet.ProtustrankaFormatedWithAdressOIB_1"> ZLATNE GODINE Dom za starije i nemoćne osobe, OIB 62467505748, Matoš Antuna Gustava 44, 44320 Kutina</derivirana_varijabla>
  </DomainObject.Predmet.ProtustrankaFormatedWithAdressOIB>
  <DomainObject.Predmet.ProtustrankaWithAdress>
    <izvorni_sadrzaj>ZLATNE GODINE Dom za starije i nemoćne osobe Matoš Antuna Gustava 44, 44320 Kutina</izvorni_sadrzaj>
    <derivirana_varijabla naziv="DomainObject.Predmet.ProtustrankaWithAdress_1">ZLATNE GODINE Dom za starije i nemoćne osobe Matoš Antuna Gustava 44, 44320 Kutina</derivirana_varijabla>
  </DomainObject.Predmet.ProtustrankaWithAdress>
  <DomainObject.Predmet.ProtustrankaWithAdressOIB>
    <izvorni_sadrzaj>ZLATNE GODINE Dom za starije i nemoćne osobe, OIB 62467505748, Matoš Antuna Gustava 44, 44320 Kutina</izvorni_sadrzaj>
    <derivirana_varijabla naziv="DomainObject.Predmet.ProtustrankaWithAdressOIB_1">ZLATNE GODINE Dom za starije i nemoćne osobe, OIB 62467505748, Matoš Antuna Gustava 44, 44320 Kutina</derivirana_varijabla>
  </DomainObject.Predmet.ProtustrankaWithAdressOIB>
  <DomainObject.Predmet.ProtustrankaNazivFormated>
    <izvorni_sadrzaj>ZLATNE GODINE Dom za starije i nemoćne osobe</izvorni_sadrzaj>
    <derivirana_varijabla naziv="DomainObject.Predmet.ProtustrankaNazivFormated_1">ZLATNE GODINE Dom za starije i nemoćne osobe</derivirana_varijabla>
  </DomainObject.Predmet.ProtustrankaNazivFormated>
  <DomainObject.Predmet.ProtustrankaNazivFormatedOIB>
    <izvorni_sadrzaj>ZLATNE GODINE Dom za starije i nemoćne osobe, OIB 62467505748</izvorni_sadrzaj>
    <derivirana_varijabla naziv="DomainObject.Predmet.ProtustrankaNazivFormatedOIB_1">ZLATNE GODINE Dom za starije i nemoćne osobe, OIB 62467505748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ZLATNE GODINE Dom za starije i nemoćne osobe</item>
    </izvorni_sadrzaj>
    <derivirana_varijabla naziv="DomainObject.Predmet.ProtuStrankaListFormated_1">
      <item>ZLATNE GODINE Dom za starije i nemoćne osobe</item>
    </derivirana_varijabla>
  </DomainObject.Predmet.ProtuStrankaListFormated>
  <DomainObject.Predmet.ProtuStrankaListFormatedOIB>
    <izvorni_sadrzaj>
      <item>ZLATNE GODINE Dom za starije i nemoćne osobe, OIB 62467505748</item>
    </izvorni_sadrzaj>
    <derivirana_varijabla naziv="DomainObject.Predmet.ProtuStrankaListFormatedOIB_1">
      <item>ZLATNE GODINE Dom za starije i nemoćne osobe, OIB 62467505748</item>
    </derivirana_varijabla>
  </DomainObject.Predmet.ProtuStrankaListFormatedOIB>
  <DomainObject.Predmet.ProtuStrankaListFormatedWithAdress>
    <izvorni_sadrzaj>
      <item>ZLATNE GODINE Dom za starije i nemoćne osobe, Matoš Antuna Gustava 44, 44320 Kutina</item>
    </izvorni_sadrzaj>
    <derivirana_varijabla naziv="DomainObject.Predmet.ProtuStrankaListFormatedWithAdress_1">
      <item>ZLATNE GODINE Dom za starije i nemoćne osobe, Matoš Antuna Gustava 44, 44320 Kutina</item>
    </derivirana_varijabla>
  </DomainObject.Predmet.ProtuStrankaListFormatedWithAdress>
  <DomainObject.Predmet.ProtuStrankaListFormatedWithAdressOIB>
    <izvorni_sadrzaj>
      <item>ZLATNE GODINE Dom za starije i nemoćne osobe, OIB 62467505748, Matoš Antuna Gustava 44, 44320 Kutina</item>
    </izvorni_sadrzaj>
    <derivirana_varijabla naziv="DomainObject.Predmet.ProtuStrankaListFormatedWithAdressOIB_1">
      <item>ZLATNE GODINE Dom za starije i nemoćne osobe, OIB 62467505748, Matoš Antuna Gustava 44, 44320 Kutina</item>
    </derivirana_varijabla>
  </DomainObject.Predmet.ProtuStrankaListFormatedWithAdressOIB>
  <DomainObject.Predmet.ProtuStrankaListNazivFormated>
    <izvorni_sadrzaj>
      <item>ZLATNE GODINE Dom za starije i nemoćne osobe</item>
    </izvorni_sadrzaj>
    <derivirana_varijabla naziv="DomainObject.Predmet.ProtuStrankaListNazivFormated_1">
      <item>ZLATNE GODINE Dom za starije i nemoćne osobe</item>
    </derivirana_varijabla>
  </DomainObject.Predmet.ProtuStrankaListNazivFormated>
  <DomainObject.Predmet.ProtuStrankaListNazivFormatedOIB>
    <izvorni_sadrzaj>
      <item>ZLATNE GODINE Dom za starije i nemoćne osobe, OIB 62467505748</item>
    </izvorni_sadrzaj>
    <derivirana_varijabla naziv="DomainObject.Predmet.ProtuStrankaListNazivFormatedOIB_1">
      <item>ZLATNE GODINE Dom za starije i nemoćne osobe, OIB 62467505748</item>
    </derivirana_varijabla>
  </DomainObject.Predmet.ProtuStrankaListNazivFormatedOIB>
  <DomainObject.Predmet.OstaliList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>
  <DomainObject.Predmet.OstaliList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FormatedOIB>
  <DomainObject.Predmet.OstaliListFormatedWithAdress>
    <izvorni_sadrzaj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_1">
      <item>Vjeran Kramarić, Vinogradska 12, 44000 Sisak</item>
      <item>Milica Vujić, Vinogradska 16, 44000 Sisak</item>
      <item>Županijsko državno odvjetništvo u Bjelovaru</item>
      <item>Financijska agencija Bjelovar</item>
      <item>Nenad Homar,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>
  <DomainObject.Predmet.OstaliListFormatedWithAdressOIB>
    <izvorni_sadrzaj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izvorni_sadrzaj>
    <derivirana_varijabla naziv="DomainObject.Predmet.OstaliListFormatedWithAdressOIB_1">
      <item>Vjeran Kramarić, OIB 09855141721, Vinogradska 12, 44000 Sisak</item>
      <item>Milica Vujić, OIB 29752411417, Vinogradska 16, 44000 Sisak</item>
      <item>Županijsko državno odvjetništvo u Bjelovaru</item>
      <item>Financijska agencija Bjelovar</item>
      <item>Nenad Homar, OIB 11719729882, Dravska 1, 48000 Koprivnica</item>
      <item>Stjepan Krizl, Potok 112, 44317 Potok</item>
      <item>EKO MOSLAVINA d.o.o., Trg kralja Tomislava 10/I, 44320 Kutina</item>
      <item>Dom zdravlja Kutina, A.G. Matoša 42, 44320 Kutina</item>
      <item>Marija Brezinščak, A.G. Matoša 61, 44320 Kutina</item>
      <item>ZOU Đurđa Dragović-Grahek i Bojan Grahek, Kneza Trpimira 4/I, 44320 Kutina</item>
    </derivirana_varijabla>
  </DomainObject.Predmet.OstaliListFormatedWithAdressOIB>
  <DomainObject.Predmet.OstaliListNazivFormated>
    <izvorni_sadrzaj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_1">
      <item>Vjeran Kramarić</item>
      <item>Milica Vujić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>
  <DomainObject.Predmet.OstaliListNazivFormatedOIB>
    <izvorni_sadrzaj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OstaliListNazivFormatedOIB_1">
      <item>Vjeran Kramarić, OIB 09855141721</item>
      <item>Milica Vujić, OIB 29752411417</item>
      <item>Županijsko državno odvjetništvo u Bjelovaru</item>
      <item>Financijska agencija Bjelovar</item>
      <item>Nenad Homar, OIB 11719729882</item>
      <item>Stjepan Krizl</item>
      <item>EKO MOSLAVINA d.o.o.</item>
      <item>Dom zdravlja Kutina</item>
      <item>Marija Brezinščak</item>
      <item>ZOU Đurđa Dragović-Grahek i Bojan Grahek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ZLATNE GODINE Dom za starije i nemoćne osobe</izvorni_sadrzaj>
    <derivirana_varijabla naziv="DomainObject.Predmet.ProtustrankaIDrugi_1">ZLATNE GODINE Dom za starije i nemoćne osobe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ZLATNE GODINE Dom za starije i nemoćne osobe, OIB 62467505748, Matoš Antuna Gustava 44, 44320 Kutina</izvorni_sadrzaj>
    <derivirana_varijabla naziv="DomainObject.Predmet.ProtustrankaIDrugiAdressOIB_1">ZLATNE GODINE Dom za starije i nemoćne osobe, OIB 62467505748, Matoš Antuna Gustava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izvorni_sadrzaj>
    <derivirana_varijabla naziv="DomainObject.Predmet.SudioniciListNaziv_1">
      <item>ZLATNE GODINE Dom za starije i nemoćne osobe</item>
      <item>Vjeran Kramarić</item>
      <item>Milica Vujić</item>
      <item>REPUBLIKA HRVATSKA, Ministarstvo financija, Porezna uprava, Područni ured Središnja Hrvatska</item>
      <item>Županijsko državno odvjetništvo u Bjelovaru</item>
      <item>Financijska agencija Bjelovar</item>
      <item>Nenad Homar</item>
      <item>Stjepan Krizl</item>
      <item>EKO MOSLAVINA d.o.o.</item>
      <item>Dom zdravlja Kutina</item>
      <item>Marija Brezinščak</item>
      <item>ZOU Đurđa Dragović-Grahek i Bojan Grahek</item>
    </derivirana_varijabla>
  </DomainObject.Predmet.SudioniciListNaziv>
  <DomainObject.Predmet.SudioniciListAdressOIB>
    <izvorni_sadrzaj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izvorni_sadrzaj>
    <derivirana_varijabla naziv="DomainObject.Predmet.SudioniciListAdressOIB_1">
      <item>ZLATNE GODINE Dom za starije i nemoćne osobe, OIB 62467505748, Matoš Antuna Gustava 44,44320 Kutina</item>
      <item>Vjeran Kramarić, OIB 09855141721, Vinogradska 12,44000 Sisak</item>
      <item>Milica Vujić, OIB 29752411417, Vinogradska 16,44000 Sisak</item>
      <item>REPUBLIKA HRVATSKA, Ministarstvo financija, Porezna uprava, Područni ured Središnja Hrvatska, OIB 52634238587</item>
      <item>Županijsko državno odvjetništvo u Bjelovaru</item>
      <item>Financijska agencija Bjelovar</item>
      <item>Nenad Homar, OIB 11719729882, Dravska 1,48000 Koprivnica</item>
      <item>Stjepan Krizl, Potok 112,44317 Potok</item>
      <item>EKO MOSLAVINA d.o.o., Trg kralja Tomislava 10/I,44320 Kutina</item>
      <item>Dom zdravlja Kutina, A.G. Matoša 42,44320 Kutina</item>
      <item>Marija Brezinščak, A.G. Matoša 61,44320 Kutina</item>
      <item>ZOU Đurđa Dragović-Grahek i Bojan Grahek, Kneza Trpimira 4/I,44320 Kutina</item>
    </derivirana_varijabla>
  </DomainObject.Predmet.SudioniciListAdressOIB>
  <DomainObject.UcesnikSudskeRadnje.NazivFormated>
    <izvorni_sadrzaj>Stjepan Krizl, Potok 112,44317 Potok</izvorni_sadrzaj>
    <derivirana_varijabla naziv="DomainObject.UcesnikSudskeRadnje.NazivFormated_1">Stjepan Krizl, Potok 112,44317 Potok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CC8F8-25CA-4A0D-954B-F71FF85A1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728</properties:Characters>
  <properties:Lines>35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2017-07-05T10:12:00Z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Stjepan Krizl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